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C258F78" w14:textId="77777777" w:rsidR="00375C07" w:rsidRDefault="00375C07" w:rsidP="00375C07">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1" behindDoc="1" locked="0" layoutInCell="1" allowOverlap="1" wp14:anchorId="62D806CE" wp14:editId="7360DCDB">
                <wp:simplePos x="0" y="0"/>
                <wp:positionH relativeFrom="page">
                  <wp:align>right</wp:align>
                </wp:positionH>
                <wp:positionV relativeFrom="page">
                  <wp:align>top</wp:align>
                </wp:positionV>
                <wp:extent cx="7559040" cy="6334760"/>
                <wp:effectExtent l="0" t="0" r="3810" b="8890"/>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56"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7"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58" name="Group 5"/>
                        <wpg:cNvGrpSpPr>
                          <a:grpSpLocks/>
                        </wpg:cNvGrpSpPr>
                        <wpg:grpSpPr bwMode="auto">
                          <a:xfrm>
                            <a:off x="1281" y="853"/>
                            <a:ext cx="171" cy="171"/>
                            <a:chOff x="1281" y="853"/>
                            <a:chExt cx="171" cy="171"/>
                          </a:xfrm>
                        </wpg:grpSpPr>
                        <wps:wsp>
                          <wps:cNvPr id="25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7"/>
                        <wpg:cNvGrpSpPr>
                          <a:grpSpLocks/>
                        </wpg:cNvGrpSpPr>
                        <wpg:grpSpPr bwMode="auto">
                          <a:xfrm>
                            <a:off x="1281" y="1069"/>
                            <a:ext cx="171" cy="171"/>
                            <a:chOff x="1281" y="1069"/>
                            <a:chExt cx="171" cy="171"/>
                          </a:xfrm>
                        </wpg:grpSpPr>
                        <wps:wsp>
                          <wps:cNvPr id="26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2" name="Group 9"/>
                        <wpg:cNvGrpSpPr>
                          <a:grpSpLocks/>
                        </wpg:cNvGrpSpPr>
                        <wpg:grpSpPr bwMode="auto">
                          <a:xfrm>
                            <a:off x="1281" y="1285"/>
                            <a:ext cx="171" cy="171"/>
                            <a:chOff x="1281" y="1285"/>
                            <a:chExt cx="171" cy="171"/>
                          </a:xfrm>
                        </wpg:grpSpPr>
                        <wps:wsp>
                          <wps:cNvPr id="26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11"/>
                        <wpg:cNvGrpSpPr>
                          <a:grpSpLocks/>
                        </wpg:cNvGrpSpPr>
                        <wpg:grpSpPr bwMode="auto">
                          <a:xfrm>
                            <a:off x="1066" y="1069"/>
                            <a:ext cx="171" cy="171"/>
                            <a:chOff x="1066" y="1069"/>
                            <a:chExt cx="171" cy="171"/>
                          </a:xfrm>
                        </wpg:grpSpPr>
                        <wps:wsp>
                          <wps:cNvPr id="26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6" name="Group 13"/>
                        <wpg:cNvGrpSpPr>
                          <a:grpSpLocks/>
                        </wpg:cNvGrpSpPr>
                        <wpg:grpSpPr bwMode="auto">
                          <a:xfrm>
                            <a:off x="1066" y="1285"/>
                            <a:ext cx="171" cy="171"/>
                            <a:chOff x="1066" y="1285"/>
                            <a:chExt cx="171" cy="171"/>
                          </a:xfrm>
                        </wpg:grpSpPr>
                        <wps:wsp>
                          <wps:cNvPr id="26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5"/>
                        <wpg:cNvGrpSpPr>
                          <a:grpSpLocks/>
                        </wpg:cNvGrpSpPr>
                        <wpg:grpSpPr bwMode="auto">
                          <a:xfrm>
                            <a:off x="850" y="1285"/>
                            <a:ext cx="171" cy="171"/>
                            <a:chOff x="850" y="1285"/>
                            <a:chExt cx="171" cy="171"/>
                          </a:xfrm>
                        </wpg:grpSpPr>
                        <wps:wsp>
                          <wps:cNvPr id="26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0" name="Group 17"/>
                        <wpg:cNvGrpSpPr>
                          <a:grpSpLocks/>
                        </wpg:cNvGrpSpPr>
                        <wpg:grpSpPr bwMode="auto">
                          <a:xfrm>
                            <a:off x="1553" y="853"/>
                            <a:ext cx="378" cy="603"/>
                            <a:chOff x="1553" y="853"/>
                            <a:chExt cx="378" cy="603"/>
                          </a:xfrm>
                        </wpg:grpSpPr>
                        <wps:wsp>
                          <wps:cNvPr id="27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19"/>
                        <wpg:cNvGrpSpPr>
                          <a:grpSpLocks/>
                        </wpg:cNvGrpSpPr>
                        <wpg:grpSpPr bwMode="auto">
                          <a:xfrm>
                            <a:off x="1628" y="923"/>
                            <a:ext cx="337" cy="220"/>
                            <a:chOff x="1628" y="923"/>
                            <a:chExt cx="337" cy="220"/>
                          </a:xfrm>
                        </wpg:grpSpPr>
                        <wps:wsp>
                          <wps:cNvPr id="27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21"/>
                        <wpg:cNvGrpSpPr>
                          <a:grpSpLocks/>
                        </wpg:cNvGrpSpPr>
                        <wpg:grpSpPr bwMode="auto">
                          <a:xfrm>
                            <a:off x="2025" y="853"/>
                            <a:ext cx="425" cy="603"/>
                            <a:chOff x="2025" y="853"/>
                            <a:chExt cx="425" cy="603"/>
                          </a:xfrm>
                        </wpg:grpSpPr>
                        <wps:wsp>
                          <wps:cNvPr id="27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25"/>
                        <wpg:cNvGrpSpPr>
                          <a:grpSpLocks/>
                        </wpg:cNvGrpSpPr>
                        <wpg:grpSpPr bwMode="auto">
                          <a:xfrm>
                            <a:off x="2565" y="853"/>
                            <a:ext cx="2" cy="603"/>
                            <a:chOff x="2565" y="853"/>
                            <a:chExt cx="2" cy="603"/>
                          </a:xfrm>
                        </wpg:grpSpPr>
                        <wps:wsp>
                          <wps:cNvPr id="27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group id="Group 63" style="position:absolute;margin-left:544pt;margin-top:0;width:595.2pt;height:498.8pt;z-index:-251658239;mso-position-horizontal:right;mso-position-horizontal-relative:page;mso-position-vertical:top;mso-position-vertical-relative:page" coordsize="11904,9976" coordorigin=",1" o:spid="_x0000_s1026" w14:anchorId="5748434A"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6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kzzTXfZgdSaAH0Vm&#10;al4hsNJ2/a7yG3ycAOec/Sio54rqZupCLs2adFFFW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3" style="position:absolute;top:1;width:11904;height:9976;visibility:visible;mso-wrap-style:square" o:spid="_x0000_s1027"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s/wXrHAAAA3AAAAA8AAABkcnMvZG93bnJldi54bWxEj91qwkAUhO8LfYflCN6UulFbkegq/iBE&#10;EEqN0F4essdNaPZsyK4a394tFHo5zMw3zHzZ2VpcqfWVYwXDQQKCuHC6YqPglO9epyB8QNZYOyYF&#10;d/KwXDw/zTHV7safdD0GIyKEfYoKyhCaVEpflGTRD1xDHL2zay2GKFsjdYu3CLe1HCXJRFqsOC6U&#10;2NCmpOLneLEK3sz+ZWw4y/Jt/nX4rj/W2/y8Vqrf61YzEIG68B/+a2daweh9Ar9n4hGQiw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s/wXrHAAAA3AAAAA8AAAAAAAAAAAAA&#10;AAAAnwIAAGRycy9kb3ducmV2LnhtbFBLBQYAAAAABAAEAPcAAACTAwAAAAA=&#10;">
                  <v:imagedata o:title="" r:id="rId13"/>
                </v:shape>
                <v:shape id="Picture 4" style="position:absolute;left:2701;top:842;width:1390;height:627;visibility:visible;mso-wrap-style:square" o:spid="_x0000_s1028"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VWDDAAAA3AAAAA8AAABkcnMvZG93bnJldi54bWxEj09rAjEUxO+C3yE8oTc3W8E/bI1SWpRe&#10;XUXr7bF5zS5NXpZN1PXbm0LB4zAzv2GW695ZcaUuNJ4VvGY5COLK64aNgsN+M16ACBFZo/VMCu4U&#10;YL0aDpZYaH/jHV3LaESCcChQQR1jW0gZqpochsy3xMn78Z3DmGRnpO7wluDOykmez6TDhtNCjS19&#10;1FT9lhenQFuf2/PWl7vN9+dpv72bcD4apV5G/fsbiEh9fIb/219awWQ6h78z6QjI1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H5VYMMAAADcAAAADwAAAAAAAAAAAAAAAACf&#10;AgAAZHJzL2Rvd25yZXYueG1sUEsFBgAAAAAEAAQA9wAAAI8DAAAAAA==&#10;">
                  <v:imagedata o:title="" r:id="rId14"/>
                </v:shape>
                <v:group id="Group 5" style="position:absolute;left:1281;top:853;width:171;height:171" coordsize="171,171" coordorigin="1281,853" o:spid="_x0000_s10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TYO8MAAADcAAAADwAAAGRycy9kb3ducmV2LnhtbERPTWvCQBC9F/oflhF6&#10;q5tYUiS6BpFaeghCVSi9DdkxCcnOhuyaxH/vHgSPj/e9zibTioF6V1tWEM8jEMSF1TWXCs6n/fsS&#10;hPPIGlvLpOBGDrLN68saU21H/qXh6EsRQtilqKDyvkuldEVFBt3cdsSBu9jeoA+wL6XucQzhppWL&#10;KPqUBmsODRV2tKuoaI5Xo+B7xHH7EX8NeXPZ3f5PyeEvj0mpt9m0XYHwNPmn+OH+0QoWS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JNg7wwAAANwAAAAP&#10;AAAAAAAAAAAAAAAAAKoCAABkcnMvZG93bnJldi54bWxQSwUGAAAAAAQABAD6AAAAmgMAAAAA&#10;">
                  <v:shape id="Freeform 6" style="position:absolute;left:1281;top:853;width:171;height:171;visibility:visible;mso-wrap-style:square;v-text-anchor:top" coordsize="171,171" o:spid="_x0000_s1030" fillcolor="#00aeef" stroked="f" path="m,171r172,l172,,,,,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V3cYA&#10;AADcAAAADwAAAGRycy9kb3ducmV2LnhtbESPS2sCQRCE74L/YWjBW5xVWGM2jpIEFQ+Cxscht2an&#10;92F2epadUdd/7wQCHovq+qprOm9NJa7UuNKyguEgAkGcWl1yruB4WL5MQDiPrLGyTAru5GA+63am&#10;mGh742+67n0uAoRdggoK7+tESpcWZNANbE0cvMw2Bn2QTS51g7cAN5UcRdFYGiw5NBRY01dB6e/+&#10;YsIbfNm87uRhEa8+8Sc7b+X6FGdK9XvtxzsIT61/Hv+n11rBKH6DvzGBAHL2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jV3cYAAADcAAAADwAAAAAAAAAAAAAAAACYAgAAZHJz&#10;L2Rvd25yZXYueG1sUEsFBgAAAAAEAAQA9QAAAIsDAAAAAA==&#10;">
                    <v:path arrowok="t" o:connecttype="custom" o:connectlocs="0,1024;172,1024;172,853;0,853;0,1024" o:connectangles="0,0,0,0,0"/>
                  </v:shape>
                </v:group>
                <v:group id="Group 7" style="position:absolute;left:1281;top:1069;width:171;height:171" coordsize="171,171" coordorigin="1281,1069" o:spid="_x0000_s10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shape id="Freeform 8" style="position:absolute;left:1281;top:1069;width:171;height:171;visibility:visible;mso-wrap-style:square;v-text-anchor:top" coordsize="171,171" o:spid="_x0000_s1032" fillcolor="#0087cd" stroked="f" path="m,171r172,l172,,,,,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l4rsUA&#10;AADcAAAADwAAAGRycy9kb3ducmV2LnhtbESPT2vCQBTE74V+h+UJvTWbeBCJriK1BXsp+Af0+My+&#10;ZGOzb0N2jem37wqCx2FmfsPMl4NtRE+drx0ryJIUBHHhdM2VgsP+630KwgdkjY1jUvBHHpaL15c5&#10;5trdeEv9LlQiQtjnqMCE0OZS+sKQRZ+4ljh6pesshii7SuoObxFuGzlO04m0WHNcMNjSh6Hid3e1&#10;Cs4XUxan9U8my89j2n+fNvZ6dkq9jYbVDESgITzDj/ZGKxhPMrifiUd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yXiuxQAAANwAAAAPAAAAAAAAAAAAAAAAAJgCAABkcnMv&#10;ZG93bnJldi54bWxQSwUGAAAAAAQABAD1AAAAigMAAAAA&#10;">
                    <v:path arrowok="t" o:connecttype="custom" o:connectlocs="0,1240;172,1240;172,1069;0,1069;0,1240" o:connectangles="0,0,0,0,0"/>
                  </v:shape>
                </v:group>
                <v:group id="Group 9" style="position:absolute;left:1281;top:1285;width:171;height:171" coordsize="171,171" coordorigin="1281,1285" o:spid="_x0000_s10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AlbMQAAADcAAAADwAAAGRycy9kb3ducmV2LnhtbESPQYvCMBSE7wv+h/AE&#10;b2vayopUo4ioeJCFVUG8PZpnW2xeShPb+u/NwsIeh5n5hlmselOJlhpXWlYQjyMQxJnVJecKLufd&#10;5wyE88gaK8uk4EUOVsvBxwJTbTv+ofbkcxEg7FJUUHhfp1K6rCCDbmxr4uDdbWPQB9nkUjfYBbip&#10;ZBJFU2mw5LBQYE2bgrLH6WkU7Dvs1pN42x4f983rdv76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qAlbMQAAADcAAAA&#10;DwAAAAAAAAAAAAAAAACqAgAAZHJzL2Rvd25yZXYueG1sUEsFBgAAAAAEAAQA+gAAAJsDAAAAAA==&#10;">
                  <v:shape id="Freeform 10" style="position:absolute;left:1281;top:1285;width:171;height:171;visibility:visible;mso-wrap-style:square;v-text-anchor:top" coordsize="171,171" o:spid="_x0000_s1034" fillcolor="#0054a6" stroked="f" path="m,171r172,l172,,,,,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LYOccA&#10;AADcAAAADwAAAGRycy9kb3ducmV2LnhtbESPT2sCMRTE7wW/Q3iCl1KztVTa1SjFP0WKB7UePD42&#10;z93VzcuSxHX99kYo9DjMzG+Y8bQ1lWjI+dKygtd+AoI4s7rkXMH+d/nyAcIHZI2VZVJwIw/TSedp&#10;jKm2V95Sswu5iBD2KSooQqhTKX1WkEHftzVx9I7WGQxRulxqh9cIN5UcJMlQGiw5LhRY06yg7Ly7&#10;GAXvW18t3WHz3MxP68V3/Ymr2+VHqV63/RqBCNSG//Bfe6UVDIZv8DgTj4C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jC2DnHAAAA3AAAAA8AAAAAAAAAAAAAAAAAmAIAAGRy&#10;cy9kb3ducmV2LnhtbFBLBQYAAAAABAAEAPUAAACMAwAAAAA=&#10;">
                    <v:path arrowok="t" o:connecttype="custom" o:connectlocs="0,1456;172,1456;172,1285;0,1285;0,1456" o:connectangles="0,0,0,0,0"/>
                  </v:shape>
                </v:group>
                <v:group id="Group 11" style="position:absolute;left:1066;top:1069;width:171;height:171" coordsize="171,171" coordorigin="1066,1069" o:spid="_x0000_s10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UYg8UAAADcAAAADwAAAGRycy9kb3ducmV2LnhtbESPQYvCMBSE78L+h/CE&#10;vWlaV2WpRhFZlz2IoC6It0fzbIvNS2liW/+9EQSPw8x8w8yXnSlFQ7UrLCuIhxEI4tTqgjMF/8fN&#10;4BuE88gaS8uk4E4OlouP3hwTbVveU3PwmQgQdgkqyL2vEildmpNBN7QVcfAutjbog6wzqWtsA9yU&#10;chRFU2mw4LCQY0XrnNLr4WYU/LbYrr7in2Z7vazv5+Nk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FGIPFAAAA3AAA&#10;AA8AAAAAAAAAAAAAAAAAqgIAAGRycy9kb3ducmV2LnhtbFBLBQYAAAAABAAEAPoAAACcAwAAAAA=&#10;">
                  <v:shape id="Freeform 12" style="position:absolute;left:1066;top:1069;width:171;height:171;visibility:visible;mso-wrap-style:square;v-text-anchor:top" coordsize="171,171" o:spid="_x0000_s1036" fillcolor="#00aeef" stroked="f" path="m,171r171,l171,,,,,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kVZccA&#10;AADcAAAADwAAAGRycy9kb3ducmV2LnhtbESPT2vCQBDF74V+h2UKvdVNhWiJbkIrVjwI2lgPvQ3Z&#10;yZ82Oxuyq8Zv7wpCj4837/fmzbPBtOJEvWssK3gdRSCIC6sbrhR87z9f3kA4j6yxtUwKLuQgSx8f&#10;5phoe+YvOuW+EgHCLkEFtfddIqUrajLoRrYjDl5pe4M+yL6SusdzgJtWjqNoIg02HBpq7GhRU/GX&#10;H014g4+b6U7ul/HqA3/K361cH+JSqeen4X0GwtPg/4/v6bVWMJ7EcBsTCCDT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zJFWXHAAAA3AAAAA8AAAAAAAAAAAAAAAAAmAIAAGRy&#10;cy9kb3ducmV2LnhtbFBLBQYAAAAABAAEAPUAAACMAwAAAAA=&#10;">
                    <v:path arrowok="t" o:connecttype="custom" o:connectlocs="0,1240;171,1240;171,1069;0,1069;0,1240" o:connectangles="0,0,0,0,0"/>
                  </v:shape>
                </v:group>
                <v:group id="Group 13" style="position:absolute;left:1066;top:1285;width:171;height:171" coordsize="171,171" coordorigin="1066,1285" o:spid="_x0000_s10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sjb8QAAADcAAAADwAAAGRycy9kb3ducmV2LnhtbESPQYvCMBSE7wv+h/CE&#10;va1pXSxSjSKisgcRVgXx9miebbF5KU1s67/fCMIeh5n5hpkve1OJlhpXWlYQjyIQxJnVJecKzqft&#10;1xSE88gaK8uk4EkOlovBxxxTbTv+pfbocxEg7FJUUHhfp1K6rCCDbmRr4uDdbGPQB9nkUjfYBbip&#10;5DiKEmmw5LBQYE3rgrL78WEU7DrsVt/xpt3fb+vn9TQ5XPYxKfU57FczEJ56/x9+t3+0gnGSwO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Zsjb8QAAADcAAAA&#10;DwAAAAAAAAAAAAAAAACqAgAAZHJzL2Rvd25yZXYueG1sUEsFBgAAAAAEAAQA+gAAAJsDAAAAAA==&#10;">
                  <v:shape id="Freeform 14" style="position:absolute;left:1066;top:1285;width:171;height:171;visibility:visible;mso-wrap-style:square;v-text-anchor:top" coordsize="171,171" o:spid="_x0000_s1038" fillcolor="#0087cd" stroked="f" path="m,171r171,l171,,,,,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xFQcUA&#10;AADcAAAADwAAAGRycy9kb3ducmV2LnhtbESPzYvCMBTE7wv7P4S3sDeb6kGlGkX2A9yL4Afo8dm8&#10;NnWbl9LE2v3vjSDscZiZ3zDzZW9r0VHrK8cKhkkKgjh3uuJSwWH/PZiC8AFZY+2YFPyRh+Xi9WWO&#10;mXY33lK3C6WIEPYZKjAhNJmUPjdk0SeuIY5e4VqLIcq2lLrFW4TbWo7SdCwtVhwXDDb0YSj/3V2t&#10;gvPFFPnpczOUxdcx7X5Oa3s9O6Xe3/rVDESgPvyHn+21VjAaT+BxJh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bEVBxQAAANwAAAAPAAAAAAAAAAAAAAAAAJgCAABkcnMv&#10;ZG93bnJldi54bWxQSwUGAAAAAAQABAD1AAAAigMAAAAA&#10;">
                    <v:path arrowok="t" o:connecttype="custom" o:connectlocs="0,1456;171,1456;171,1285;0,1285;0,1456" o:connectangles="0,0,0,0,0"/>
                  </v:shape>
                </v:group>
                <v:group id="Group 15" style="position:absolute;left:850;top:1285;width:171;height:171" coordsize="171,171" coordorigin="850,1285" o:spid="_x0000_s10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gShsMAAADcAAAADwAAAGRycy9kb3ducmV2LnhtbERPTWvCQBC9F/oflhF6&#10;q5tYDBJdg0gtPQShKpTehuyYhGRnQ3ZN4r93D0KPj/e9ySbTioF6V1tWEM8jEMSF1TWXCi7nw/sK&#10;hPPIGlvLpOBODrLt68sGU21H/qHh5EsRQtilqKDyvkuldEVFBt3cdsSBu9reoA+wL6XucQzhppWL&#10;KEqkwZpDQ4Ud7SsqmtPNKPgacdx9xJ9D3lz397/z8vibx6TU22zarUF4mvy/+On+1goWSVgb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SBKGwwAAANwAAAAP&#10;AAAAAAAAAAAAAAAAAKoCAABkcnMvZG93bnJldi54bWxQSwUGAAAAAAQABAD6AAAAmgMAAAAA&#10;">
                  <v:shape id="Freeform 16" style="position:absolute;left:850;top:1285;width:171;height:171;visibility:visible;mso-wrap-style:square;v-text-anchor:top" coordsize="171,171" o:spid="_x0000_s1040" fillcolor="#00aeef" stroked="f" path="m,171r171,l171,,,,,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fYMcA&#10;AADcAAAADwAAAGRycy9kb3ducmV2LnhtbESPS2/CMBCE75X4D9YicSsOSFAIcVCLoOJQqeV14LaK&#10;Nw+I11FsIP33daVKPY5m55udZNmZWtypdZVlBaNhBII4s7riQsHxsHmegXAeWWNtmRR8k4Nl2ntK&#10;MNb2wTu6730hAoRdjApK75tYSpeVZNANbUMcvNy2Bn2QbSF1i48AN7UcR9FUGqw4NJTY0Kqk7Lq/&#10;mfAG3z5evuRhPXl/w3N++ZTb0yRXatDvXhcgPHX+//gvvdUKxtM5/I4JBJDp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2EH2DHAAAA3AAAAA8AAAAAAAAAAAAAAAAAmAIAAGRy&#10;cy9kb3ducmV2LnhtbFBLBQYAAAAABAAEAPUAAACMAwAAAAA=&#10;">
                    <v:path arrowok="t" o:connecttype="custom" o:connectlocs="0,1456;171,1456;171,1285;0,1285;0,1456" o:connectangles="0,0,0,0,0"/>
                  </v:shape>
                </v:group>
                <v:group id="Group 17" style="position:absolute;left:1553;top:853;width:378;height:603" coordsize="378,603" coordorigin="1553,853" o:spid="_x0000_s10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eIXcIAAADcAAAADwAAAGRycy9kb3ducmV2LnhtbERPTYvCMBC9C/sfwix4&#10;07SKunSNIrIuexDBuiDehmZsi82kNLGt/94cBI+P971c96YSLTWutKwgHkcgiDOrS84V/J92oy8Q&#10;ziNrrCyTggc5WK8+BktMtO34SG3qcxFC2CWooPC+TqR0WUEG3djWxIG72sagD7DJpW6wC+GmkpMo&#10;mkuDJYeGAmvaFpTd0rtR8Ntht5nGP+3+dt0+LqfZ4byPSanhZ7/5BuGp92/xy/2nFUwW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jniF3CAAAA3AAAAA8A&#10;AAAAAAAAAAAAAAAAqgIAAGRycy9kb3ducmV2LnhtbFBLBQYAAAAABAAEAPoAAACZAwAAAAA=&#10;">
                  <v:shape id="Freeform 18" style="position:absolute;left:1553;top:853;width:378;height:603;visibility:visible;mso-wrap-style:square;v-text-anchor:top" coordsize="378,603" o:spid="_x0000_s1042" fillcolor="#231f20" stroked="f" path="m216,l,,,603r75,l75,360r165,l309,344r53,-38l375,290r-300,l75,70r303,l377,70,331,28,256,2,237,1,216,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CN8cIA&#10;AADcAAAADwAAAGRycy9kb3ducmV2LnhtbESPQWsCMRSE7wX/Q3hCbzWrQltWo4ii9CRoF8+P5LlZ&#10;3Lysm7hu++tNQehxmJlvmPmyd7XoqA2VZwXjUQaCWHtTcamg+N6+fYIIEdlg7ZkU/FCA5WLwMsfc&#10;+DsfqDvGUiQIhxwV2BibXMqgLTkMI98QJ+/sW4cxybaUpsV7grtaTrLsXTqsOC1YbGhtSV+ON6fg&#10;+ossK6d3+/VGk+3CtDi5qVKvw341AxGpj//hZ/vLKJh8jOHvTDoC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EI3xwgAAANwAAAAPAAAAAAAAAAAAAAAAAJgCAABkcnMvZG93&#10;bnJldi54bWxQSwUGAAAAAAQABAD1AAAAhwMAAAAA&#10;">
                    <v:path arrowok="t" o:connecttype="custom" o:connectlocs="216,853;0,853;0,1456;75,1456;75,1213;240,1213;309,1197;362,1159;375,1143;75,1143;75,923;378,923;377,923;331,881;256,855;237,854;216,853" o:connectangles="0,0,0,0,0,0,0,0,0,0,0,0,0,0,0,0,0"/>
                  </v:shape>
                </v:group>
                <v:group id="Group 19" style="position:absolute;left:1628;top:923;width:337;height:220" coordsize="337,220" coordorigin="1628,923" o:spid="_x0000_s10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mzscUAAADcAAAADwAAAGRycy9kb3ducmV2LnhtbESPT2vCQBTE7wW/w/IE&#10;b3WTSKtEVxFR6UEK/gHx9sg+k2D2bciuSfz23UKhx2FmfsMsVr2pREuNKy0riMcRCOLM6pJzBZfz&#10;7n0GwnlkjZVlUvAiB6vl4G2BqbYdH6k9+VwECLsUFRTe16mULivIoBvbmjh4d9sY9EE2udQNdgFu&#10;KplE0ac0WHJYKLCmTUHZ4/Q0CvYddutJvG0Pj/vmdTt/fF8PMSk1GvbrOQhPvf8P/7W/tIJkm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5s7HFAAAA3AAA&#10;AA8AAAAAAAAAAAAAAAAAqgIAAGRycy9kb3ducmV2LnhtbFBLBQYAAAAABAAEAPoAAACcAwAAAAA=&#10;">
                  <v:shape id="Freeform 20" style="position:absolute;left:1628;top:923;width:337;height:220;visibility:visible;mso-wrap-style:square;v-text-anchor:top" coordsize="337,220" o:spid="_x0000_s1044" fillcolor="#231f20" stroked="f" path="m303,l,,155,r17,2l232,29r29,72l262,129r-6,20l219,199r-69,21l300,220r29,-58l338,96,335,75,330,54,323,35,313,16,303,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Aa5cUA&#10;AADcAAAADwAAAGRycy9kb3ducmV2LnhtbESPT2vCQBTE70K/w/IKvemmFmKN2UhpsXgTteL1kX35&#10;g9m3IbtN0n56VxA8DjPzGyZdj6YRPXWutqzgdRaBIM6trrlU8HPcTN9BOI+ssbFMCv7IwTp7mqSY&#10;aDvwnvqDL0WAsEtQQeV9m0jp8ooMupltiYNX2M6gD7Irpe5wCHDTyHkUxdJgzWGhwpY+K8ovh1+j&#10;wBdfu/6ol//Dd7svl9E53pyKWKmX5/FjBcLT6B/he3urFcwXb3A7E46AzK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wBrlxQAAANwAAAAPAAAAAAAAAAAAAAAAAJgCAABkcnMv&#10;ZG93bnJldi54bWxQSwUGAAAAAAQABAD1AAAAigMAAAAA&#10;">
                    <v:path arrowok="t" o:connecttype="custom" o:connectlocs="303,923;0,923;155,923;172,925;232,952;261,1024;262,1052;256,1072;219,1122;150,1143;300,1143;329,1085;338,1019;335,998;330,977;323,958;313,939;303,923" o:connectangles="0,0,0,0,0,0,0,0,0,0,0,0,0,0,0,0,0,0"/>
                  </v:shape>
                </v:group>
                <v:group id="Group 21" style="position:absolute;left:2025;top:853;width:425;height:603" coordsize="425,603" coordorigin="2025,853" o:spid="_x0000_s10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yOXsUAAADcAAAADwAAAGRycy9kb3ducmV2LnhtbESPT2vCQBTE74LfYXmC&#10;t7qJf0t0FRGVHqRQLZTeHtlnEsy+Ddk1id++KxQ8DjPzG2a16UwpGqpdYVlBPIpAEKdWF5wp+L4c&#10;3t5BOI+ssbRMCh7kYLPu91aYaNvyFzVnn4kAYZeggtz7KpHSpTkZdCNbEQfvamuDPsg6k7rGNsBN&#10;KcdRNJcGCw4LOVa0yym9ne9GwbHFdjuJ983pdt09fi+zz59TTEoNB912CcJT51/h//aHVjBeTO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cjl7FAAAA3AAA&#10;AA8AAAAAAAAAAAAAAAAAqgIAAGRycy9kb3ducmV2LnhtbFBLBQYAAAAABAAEAPoAAACcAwAAAAA=&#10;">
                  <v:shape id="Freeform 22" style="position:absolute;left:2025;top:853;width:425;height:603;visibility:visible;mso-wrap-style:square;v-text-anchor:top" coordsize="425,603" o:spid="_x0000_s1046" fillcolor="#231f20" stroked="f" path="m234,l,,,603r76,l76,338r216,l288,331r13,-4l322,318r18,-11l356,295r15,-15l377,273r-301,l76,65r302,l366,50,299,9,257,1,234,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woMsMA&#10;AADcAAAADwAAAGRycy9kb3ducmV2LnhtbESPT2sCMRTE74LfITyhF6nZrmsrW6OUQtGr/+6PzTO7&#10;7eYlbKKu374RBI/DzPyGWax624oLdaFxrOBtkoEgrpxu2Cg47H9e5yBCRNbYOiYFNwqwWg4HCyy1&#10;u/KWLrtoRIJwKFFBHaMvpQxVTRbDxHni5J1cZzEm2RmpO7wmuG1lnmXv0mLDaaFGT981VX+7s1Xw&#10;e5rnB18VxdpMj358vhVscKPUy6j/+gQRqY/P8KO90Qryjxncz6Qj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woMsMAAADcAAAADwAAAAAAAAAAAAAAAACYAgAAZHJzL2Rv&#10;d25yZXYueG1sUEsFBgAAAAAEAAQA9QAAAIgDAAAAAA==&#10;">
                    <v:path arrowok="t" o:connecttype="custom" o:connectlocs="234,853;0,853;0,1456;76,1456;76,1191;292,1191;288,1184;301,1180;322,1171;340,1160;356,1148;371,1133;377,1126;76,1126;76,918;378,918;366,903;299,862;257,854;234,853" o:connectangles="0,0,0,0,0,0,0,0,0,0,0,0,0,0,0,0,0,0,0,0"/>
                  </v:shape>
                  <v:shape id="Freeform 23" style="position:absolute;left:2025;top:853;width:425;height:603;visibility:visible;mso-wrap-style:square;v-text-anchor:top" coordsize="425,603" o:spid="_x0000_s1047" fillcolor="#231f20" stroked="f" path="m292,338r-80,l340,603r86,l292,338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2RcMA&#10;AADcAAAADwAAAGRycy9kb3ducmV2LnhtbESPT2sCMRTE70K/Q3iFXkSzrssqq1GkUOq1/rk/Ns/s&#10;tpuXsIm6fntTKPQ4zMxvmPV2sJ24UR9axwpm0wwEce10y0bB6fgxWYIIEVlj55gUPCjAdvMyWmOl&#10;3Z2/6HaIRiQIhwoVNDH6SspQN2QxTJ0nTt7F9RZjkr2Rusd7gttO5llWSostp4UGPb03VP8crlbB&#10;92WZn3xdFJ9mfvbj66Ngg3ul3l6H3QpEpCH+h//ae60gX5TweyYdAb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62RcMAAADcAAAADwAAAAAAAAAAAAAAAACYAgAAZHJzL2Rv&#10;d25yZXYueG1sUEsFBgAAAAAEAAQA9QAAAIgDAAAAAA==&#10;">
                    <v:path arrowok="t" o:connecttype="custom" o:connectlocs="292,1191;212,1191;340,1456;426,1456;292,1191" o:connectangles="0,0,0,0,0"/>
                  </v:shape>
                  <v:shape id="Freeform 24" style="position:absolute;left:2025;top:853;width:425;height:603;visibility:visible;mso-wrap-style:square;v-text-anchor:top" coordsize="425,603" o:spid="_x0000_s1048" fillcolor="#231f20" stroked="f" path="m378,65l76,65r157,l256,66r65,33l341,183r-4,20l300,252r-72,21l377,273r31,-67l413,160r-2,-20l407,121r-7,-19l391,84,380,67r-2,-2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IT3sMA&#10;AADcAAAADwAAAGRycy9kb3ducmV2LnhtbESPQWsCMRSE70L/Q3iFXqRmXReVrVGkUOq1ut4fm2d2&#10;dfMSNlHXf28KhR6HmfmGWW0G24kb9aF1rGA6yUAQ1063bBRUh6/3JYgQkTV2jknBgwJs1i+jFZba&#10;3fmHbvtoRIJwKFFBE6MvpQx1QxbDxHni5J1cbzEm2Rupe7wnuO1knmVzabHltNCgp8+G6sv+ahWc&#10;T8u88nVRfJvZ0Y+vj4IN7pR6ex22HyAiDfE//NfeaQX5YgG/Z9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IT3sMAAADcAAAADwAAAAAAAAAAAAAAAACYAgAAZHJzL2Rv&#10;d25yZXYueG1sUEsFBgAAAAAEAAQA9QAAAIgDAAAAAA==&#10;">
                    <v:path arrowok="t" o:connecttype="custom" o:connectlocs="378,918;76,918;233,918;256,919;321,952;341,1036;337,1056;300,1105;228,1126;377,1126;408,1059;413,1013;411,993;407,974;400,955;391,937;380,920;378,918" o:connectangles="0,0,0,0,0,0,0,0,0,0,0,0,0,0,0,0,0,0"/>
                  </v:shape>
                </v:group>
                <v:group id="Group 25" style="position:absolute;left:2565;top:853;width:2;height:603" coordsize="2,603" coordorigin="2565,853" o:spid="_x0000_s1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GEW8IAAADcAAAADwAAAGRycy9kb3ducmV2LnhtbERPTYvCMBC9C/sfwix4&#10;07SKunSNIrIuexDBuiDehmZsi82kNLGt/94cBI+P971c96YSLTWutKwgHkcgiDOrS84V/J92oy8Q&#10;ziNrrCyTggc5WK8+BktMtO34SG3qcxFC2CWooPC+TqR0WUEG3djWxIG72sagD7DJpW6wC+GmkpMo&#10;mkuDJYeGAmvaFpTd0rtR8Ntht5nGP+3+dt0+LqfZ4byPSanhZ7/5BuGp92/xy/2nFUwW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aRhFvCAAAA3AAAAA8A&#10;AAAAAAAAAAAAAAAAqgIAAGRycy9kb3ducmV2LnhtbFBLBQYAAAAABAAEAPoAAACZAwAAAAA=&#10;">
                  <v:shape id="Freeform 26" style="position:absolute;left:2565;top:853;width:2;height:603;visibility:visible;mso-wrap-style:square;v-text-anchor:top" coordsize="2,603" o:spid="_x0000_s1050" filled="f" strokecolor="#231f20" strokeweight="1.36325mm" path="m,l,603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O2LMQA&#10;AADcAAAADwAAAGRycy9kb3ducmV2LnhtbESPQWvCQBSE7wX/w/KE3uqmUlqN2YiItvVmbNHrI/vM&#10;hmbfhuxWo7++KxQ8DjPfDJPNe9uIE3W+dqzgeZSAIC6drrlS8P21fpqA8AFZY+OYFFzIwzwfPGSY&#10;anfmgk67UIlYwj5FBSaENpXSl4Ys+pFriaN3dJ3FEGVXSd3hOZbbRo6T5FVarDkuGGxpaaj82f1a&#10;BZvi4321n0Z44g/ba7F0zcK8KPU47BczEIH6cA//059awfhtCrcz8QjI/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TtizEAAAA3AAAAA8AAAAAAAAAAAAAAAAAmAIAAGRycy9k&#10;b3ducmV2LnhtbFBLBQYAAAAABAAEAPUAAACJAwAAAAA=&#10;">
                    <v:path arrowok="t" o:connecttype="custom" o:connectlocs="0,853;0,1456" o:connectangles="0,0"/>
                  </v:shape>
                </v:group>
                <w10:wrap anchorx="page" anchory="page"/>
              </v:group>
            </w:pict>
          </mc:Fallback>
        </mc:AlternateContent>
      </w:r>
    </w:p>
    <w:p w14:paraId="07FDC0A5" w14:textId="77777777" w:rsidR="00375C07" w:rsidRDefault="00375C07" w:rsidP="00375C07">
      <w:pPr>
        <w:spacing w:after="0" w:line="200" w:lineRule="exact"/>
      </w:pPr>
    </w:p>
    <w:p w14:paraId="2CD42973" w14:textId="77777777" w:rsidR="00375C07" w:rsidRDefault="00375C07" w:rsidP="00375C07">
      <w:pPr>
        <w:spacing w:after="0" w:line="200" w:lineRule="exact"/>
      </w:pPr>
    </w:p>
    <w:p w14:paraId="6246DA65" w14:textId="77777777" w:rsidR="00375C07" w:rsidRDefault="00375C07" w:rsidP="00375C07">
      <w:pPr>
        <w:spacing w:after="0" w:line="200" w:lineRule="exact"/>
      </w:pPr>
    </w:p>
    <w:p w14:paraId="533548AE" w14:textId="77777777" w:rsidR="00375C07" w:rsidRDefault="00375C07" w:rsidP="00375C07">
      <w:pPr>
        <w:spacing w:after="0" w:line="200" w:lineRule="exact"/>
      </w:pPr>
    </w:p>
    <w:p w14:paraId="3E321BF2" w14:textId="77777777" w:rsidR="00375C07" w:rsidRDefault="00375C07" w:rsidP="00375C07">
      <w:pPr>
        <w:spacing w:after="0" w:line="200" w:lineRule="exact"/>
      </w:pPr>
    </w:p>
    <w:p w14:paraId="2366D980" w14:textId="77777777" w:rsidR="00375C07" w:rsidRDefault="00375C07" w:rsidP="00375C07">
      <w:pPr>
        <w:spacing w:after="0" w:line="200" w:lineRule="exact"/>
      </w:pPr>
    </w:p>
    <w:p w14:paraId="3BB2BB06" w14:textId="77777777" w:rsidR="00375C07" w:rsidRDefault="00375C07" w:rsidP="00375C07">
      <w:pPr>
        <w:spacing w:after="0" w:line="200" w:lineRule="exact"/>
      </w:pPr>
    </w:p>
    <w:p w14:paraId="52BD9F82" w14:textId="77777777" w:rsidR="00375C07" w:rsidRDefault="00375C07" w:rsidP="00375C07">
      <w:pPr>
        <w:spacing w:after="0" w:line="200" w:lineRule="exact"/>
      </w:pPr>
    </w:p>
    <w:p w14:paraId="4F9D1F42" w14:textId="77777777" w:rsidR="00375C07" w:rsidRDefault="00375C07" w:rsidP="00375C07">
      <w:pPr>
        <w:spacing w:after="0" w:line="200" w:lineRule="exact"/>
      </w:pPr>
    </w:p>
    <w:p w14:paraId="59C5096E" w14:textId="77777777" w:rsidR="00375C07" w:rsidRDefault="00375C07" w:rsidP="00375C07">
      <w:pPr>
        <w:spacing w:after="0" w:line="200" w:lineRule="exact"/>
      </w:pPr>
    </w:p>
    <w:p w14:paraId="7707B4B9" w14:textId="77777777" w:rsidR="00375C07" w:rsidRDefault="00375C07" w:rsidP="00375C07">
      <w:pPr>
        <w:spacing w:after="0" w:line="200" w:lineRule="exact"/>
      </w:pPr>
    </w:p>
    <w:p w14:paraId="7DAD0F65" w14:textId="77777777" w:rsidR="00375C07" w:rsidRDefault="00375C07" w:rsidP="00375C07">
      <w:pPr>
        <w:spacing w:after="0" w:line="200" w:lineRule="exact"/>
      </w:pPr>
    </w:p>
    <w:p w14:paraId="73348EFF" w14:textId="77777777" w:rsidR="00375C07" w:rsidRDefault="00375C07" w:rsidP="00375C07">
      <w:pPr>
        <w:spacing w:after="0" w:line="200" w:lineRule="exact"/>
      </w:pPr>
    </w:p>
    <w:p w14:paraId="425ECFD6" w14:textId="77777777" w:rsidR="00375C07" w:rsidRDefault="00375C07" w:rsidP="00375C07">
      <w:pPr>
        <w:spacing w:after="0" w:line="200" w:lineRule="exact"/>
      </w:pPr>
    </w:p>
    <w:p w14:paraId="4A5820AE" w14:textId="77777777" w:rsidR="00375C07" w:rsidRDefault="00375C07" w:rsidP="00375C07">
      <w:pPr>
        <w:spacing w:after="0" w:line="200" w:lineRule="exact"/>
      </w:pPr>
    </w:p>
    <w:p w14:paraId="31EA882E" w14:textId="77777777" w:rsidR="00375C07" w:rsidRDefault="00375C07" w:rsidP="00375C07">
      <w:pPr>
        <w:spacing w:after="0" w:line="200" w:lineRule="exact"/>
      </w:pPr>
    </w:p>
    <w:p w14:paraId="0D7725CE" w14:textId="77777777" w:rsidR="00375C07" w:rsidRDefault="00375C07" w:rsidP="00375C07">
      <w:pPr>
        <w:spacing w:after="0" w:line="200" w:lineRule="exact"/>
      </w:pPr>
    </w:p>
    <w:p w14:paraId="2EF20230" w14:textId="77777777" w:rsidR="00375C07" w:rsidRPr="00C7096E" w:rsidRDefault="00375C07" w:rsidP="00375C07">
      <w:pPr>
        <w:pStyle w:val="Title"/>
      </w:pPr>
      <w:r>
        <w:t xml:space="preserve">PRI </w:t>
      </w:r>
      <w:r w:rsidRPr="00C7096E">
        <w:t>REPORTING FRAMEWORK 201</w:t>
      </w:r>
      <w:r w:rsidR="008F07ED">
        <w:t>6</w:t>
      </w:r>
    </w:p>
    <w:p w14:paraId="154AC7AD" w14:textId="77777777" w:rsidR="00375C07" w:rsidRPr="005D4697" w:rsidRDefault="00815429" w:rsidP="00375C07">
      <w:pPr>
        <w:pStyle w:val="Title"/>
      </w:pPr>
      <w:r>
        <w:t>Strategy and Governance</w:t>
      </w:r>
    </w:p>
    <w:p w14:paraId="70DB0253" w14:textId="77777777" w:rsidR="00375C07" w:rsidRDefault="00375C07" w:rsidP="00375C07">
      <w:pPr>
        <w:spacing w:after="0" w:line="200" w:lineRule="exact"/>
      </w:pPr>
    </w:p>
    <w:p w14:paraId="1CF51920" w14:textId="77777777" w:rsidR="00375C07" w:rsidRDefault="00375C07" w:rsidP="00375C07">
      <w:pPr>
        <w:spacing w:after="0" w:line="200" w:lineRule="exact"/>
      </w:pPr>
    </w:p>
    <w:p w14:paraId="01D1948E" w14:textId="77777777" w:rsidR="00375C07" w:rsidRDefault="00375C07" w:rsidP="00375C07">
      <w:pPr>
        <w:spacing w:after="0" w:line="200" w:lineRule="exact"/>
      </w:pPr>
    </w:p>
    <w:p w14:paraId="603CBA57" w14:textId="77777777" w:rsidR="00375C07" w:rsidRDefault="00692732" w:rsidP="00375C07">
      <w:r>
        <w:t xml:space="preserve">November </w:t>
      </w:r>
      <w:r w:rsidR="00D904AB">
        <w:t>201</w:t>
      </w:r>
      <w:r>
        <w:t>5</w:t>
      </w:r>
    </w:p>
    <w:p w14:paraId="14C582A3" w14:textId="77777777" w:rsidR="00375C07" w:rsidRPr="009C1D27" w:rsidRDefault="003A0060" w:rsidP="00375C07">
      <w:pPr>
        <w:rPr>
          <w:color w:val="0070C0"/>
          <w:u w:val="single"/>
        </w:rPr>
      </w:pPr>
      <w:hyperlink r:id="rId15" w:history="1">
        <w:r w:rsidR="00375C07" w:rsidRPr="009C1D27">
          <w:rPr>
            <w:color w:val="0070C0"/>
            <w:u w:val="single"/>
          </w:rPr>
          <w:t>reporting@unpri.org</w:t>
        </w:r>
      </w:hyperlink>
    </w:p>
    <w:p w14:paraId="78316853" w14:textId="77777777" w:rsidR="00375C07" w:rsidRDefault="00375C07" w:rsidP="00375C07">
      <w:pPr>
        <w:spacing w:after="0" w:line="200" w:lineRule="exact"/>
      </w:pPr>
      <w:r w:rsidRPr="009C1D27">
        <w:t xml:space="preserve">+44 (0) </w:t>
      </w:r>
      <w:r w:rsidR="00581F8A">
        <w:t>20 3714 3187</w:t>
      </w:r>
    </w:p>
    <w:p w14:paraId="1A7C3270" w14:textId="77777777" w:rsidR="00375C07" w:rsidRDefault="00375C07" w:rsidP="00375C07">
      <w:pPr>
        <w:spacing w:after="0" w:line="200" w:lineRule="exact"/>
      </w:pPr>
    </w:p>
    <w:p w14:paraId="29A7B6F3" w14:textId="77777777" w:rsidR="00375C07" w:rsidRDefault="00375C07" w:rsidP="00375C07">
      <w:pPr>
        <w:spacing w:after="0" w:line="200" w:lineRule="exact"/>
      </w:pPr>
    </w:p>
    <w:p w14:paraId="22224DF6" w14:textId="77777777" w:rsidR="00375C07" w:rsidRDefault="00375C07" w:rsidP="00375C07">
      <w:pPr>
        <w:spacing w:after="0"/>
        <w:sectPr w:rsidR="00375C07" w:rsidSect="00375C07">
          <w:footerReference w:type="default" r:id="rId16"/>
          <w:pgSz w:w="11920" w:h="16840"/>
          <w:pgMar w:top="1580" w:right="1180" w:bottom="280" w:left="740" w:header="720" w:footer="720" w:gutter="0"/>
          <w:cols w:space="720"/>
        </w:sectPr>
      </w:pPr>
    </w:p>
    <w:p w14:paraId="1915AD5D" w14:textId="77777777" w:rsidR="00025AAB" w:rsidRDefault="00025AAB" w:rsidP="00025AAB">
      <w:pPr>
        <w:pStyle w:val="Heading1"/>
        <w:spacing w:before="120" w:after="120"/>
      </w:pPr>
      <w:bookmarkStart w:id="0" w:name="_Toc367443430"/>
      <w:bookmarkStart w:id="1" w:name="_Toc368064232"/>
      <w:bookmarkStart w:id="2" w:name="_Toc436645301"/>
      <w:r>
        <w:lastRenderedPageBreak/>
        <w:t>Understanding this document</w:t>
      </w:r>
      <w:bookmarkEnd w:id="0"/>
      <w:bookmarkEnd w:id="1"/>
      <w:bookmarkEnd w:id="2"/>
      <w:r>
        <w:t xml:space="preserve"> </w:t>
      </w:r>
    </w:p>
    <w:p w14:paraId="6FA877D6" w14:textId="77777777" w:rsidR="00025AAB" w:rsidRDefault="00025AAB" w:rsidP="00305AFB">
      <w:pPr>
        <w:pStyle w:val="INDICATORTEXT"/>
        <w:spacing w:before="120"/>
        <w:ind w:left="0" w:right="-546"/>
        <w:jc w:val="both"/>
        <w:rPr>
          <w:lang w:eastAsia="en-GB"/>
        </w:rPr>
      </w:pPr>
      <w:r>
        <w:rPr>
          <w:lang w:eastAsia="en-GB"/>
        </w:rPr>
        <w:t xml:space="preserve">In addition to the detailed indicator text and </w:t>
      </w:r>
      <w:r w:rsidR="00A00865">
        <w:rPr>
          <w:lang w:eastAsia="en-GB"/>
        </w:rPr>
        <w:t>selection</w:t>
      </w:r>
      <w:r>
        <w:rPr>
          <w:lang w:eastAsia="en-GB"/>
        </w:rPr>
        <w:t xml:space="preserve"> options, in each module of the PRI Reporting Framework</w:t>
      </w:r>
      <w:r w:rsidR="001D3CC1">
        <w:rPr>
          <w:lang w:eastAsia="en-GB"/>
        </w:rPr>
        <w:t>,</w:t>
      </w:r>
      <w:r>
        <w:rPr>
          <w:lang w:eastAsia="en-GB"/>
        </w:rPr>
        <w:t xml:space="preserve"> you can find information that will help you to identify which indicators are relevant for your organisation. </w:t>
      </w:r>
    </w:p>
    <w:p w14:paraId="2D0A4FA5" w14:textId="77777777" w:rsidR="00025AAB" w:rsidRPr="002F6B3D" w:rsidRDefault="00025AAB" w:rsidP="00305AFB">
      <w:pPr>
        <w:pStyle w:val="INDICATORTEXT"/>
        <w:ind w:left="0" w:right="-546"/>
        <w:jc w:val="both"/>
        <w:rPr>
          <w:b/>
          <w:lang w:eastAsia="en-GB"/>
        </w:rPr>
      </w:pPr>
      <w:r w:rsidRPr="002F6B3D">
        <w:rPr>
          <w:b/>
          <w:lang w:eastAsia="en-GB"/>
        </w:rPr>
        <w:t>Top bar</w:t>
      </w:r>
    </w:p>
    <w:p w14:paraId="7F9E2D00" w14:textId="77777777" w:rsidR="00025AAB" w:rsidRDefault="00025AAB" w:rsidP="00305AFB">
      <w:pPr>
        <w:pStyle w:val="INDICATORTEXT"/>
        <w:spacing w:after="240"/>
        <w:ind w:left="0"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25AAB" w14:paraId="4E465E83" w14:textId="77777777" w:rsidTr="00025AA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23164D0" w14:textId="77777777" w:rsidR="00025AAB" w:rsidRPr="00F667D4" w:rsidRDefault="00025AAB" w:rsidP="00025AAB">
            <w:pPr>
              <w:spacing w:after="0"/>
              <w:rPr>
                <w:rStyle w:val="IntenseEmphasis"/>
                <w:b w:val="0"/>
                <w:bCs w:val="0"/>
                <w:iCs w:val="0"/>
              </w:rPr>
            </w:pPr>
          </w:p>
        </w:tc>
        <w:tc>
          <w:tcPr>
            <w:tcW w:w="3402" w:type="dxa"/>
          </w:tcPr>
          <w:p w14:paraId="6BF57DAA" w14:textId="77777777" w:rsidR="00025AAB" w:rsidRPr="00F667D4" w:rsidRDefault="00025AAB" w:rsidP="00025AAB">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43E2D792" w14:textId="77777777" w:rsidR="00025AAB" w:rsidRPr="00F667D4" w:rsidRDefault="00025AAB" w:rsidP="00025AAB">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7074DCC5" w14:textId="77777777" w:rsidR="00025AAB" w:rsidRPr="00F667D4" w:rsidRDefault="00025AAB" w:rsidP="00025AAB">
            <w:pPr>
              <w:spacing w:after="0"/>
              <w:rPr>
                <w:rStyle w:val="IntenseEmphasis"/>
                <w:b w:val="0"/>
                <w:bCs w:val="0"/>
                <w:iCs w:val="0"/>
              </w:rPr>
            </w:pPr>
            <w:r w:rsidRPr="00F667D4">
              <w:t>Principle</w:t>
            </w:r>
          </w:p>
        </w:tc>
      </w:tr>
      <w:tr w:rsidR="00025AAB" w14:paraId="242B4C19" w14:textId="77777777" w:rsidTr="00025AAB">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CA4A59F" w14:textId="77777777" w:rsidR="00025AAB" w:rsidRPr="00DB5C48" w:rsidRDefault="00025AAB" w:rsidP="00025AAB">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5372C364" w14:textId="77777777" w:rsidR="00025AAB" w:rsidRPr="00DB5C48" w:rsidRDefault="00025AAB" w:rsidP="00025AA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74BEAC44" w14:textId="77777777" w:rsidR="00025AAB" w:rsidRPr="00DB5C48" w:rsidRDefault="00025AAB" w:rsidP="00025AA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1E39DD8" w14:textId="77777777" w:rsidR="00025AAB" w:rsidRPr="00DB5C48" w:rsidRDefault="00025AAB" w:rsidP="00025AAB">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2C1332C0" w14:textId="77777777" w:rsidR="00025AAB" w:rsidRDefault="00025AAB" w:rsidP="00305AFB">
      <w:pPr>
        <w:pStyle w:val="INDICATORTEXT"/>
        <w:spacing w:before="240"/>
        <w:ind w:left="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025AAB" w14:paraId="02C48E55" w14:textId="77777777" w:rsidTr="00025AAB">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78EB727"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9155758" w14:textId="77777777" w:rsidR="00025AAB" w:rsidRPr="00E85043" w:rsidRDefault="00025AAB" w:rsidP="00025AAB">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025AAB" w14:paraId="29843A5E" w14:textId="77777777" w:rsidTr="00025AAB">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99511AB"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76D3AF34"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1F545D1" w14:textId="77777777" w:rsidR="00025AAB" w:rsidRPr="00E85043" w:rsidRDefault="00025AAB" w:rsidP="001D3CC1">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1D3CC1">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025AAB" w14:paraId="513D84F0" w14:textId="77777777" w:rsidTr="00025AAB">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50C00103"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0F3BA43" w14:textId="77777777" w:rsidR="00025AAB" w:rsidRPr="00E85043" w:rsidRDefault="00025AAB" w:rsidP="00025AAB">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4021DAE8" w14:textId="77777777" w:rsidR="00025AAB" w:rsidRPr="00E85043" w:rsidRDefault="00025AAB" w:rsidP="00025AAB">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025AAB" w14:paraId="6E048207" w14:textId="77777777" w:rsidTr="00025AAB">
        <w:trPr>
          <w:trHeight w:val="668"/>
        </w:trPr>
        <w:tc>
          <w:tcPr>
            <w:tcW w:w="1560" w:type="dxa"/>
          </w:tcPr>
          <w:p w14:paraId="6DD7C973" w14:textId="77777777" w:rsidR="00025AAB" w:rsidRDefault="00025AAB" w:rsidP="00025AAB">
            <w:pPr>
              <w:pStyle w:val="INDICATORTEXT"/>
              <w:spacing w:before="40" w:after="60"/>
              <w:ind w:left="34"/>
              <w:jc w:val="both"/>
            </w:pPr>
            <w:r w:rsidRPr="004C1494">
              <w:t>Gateway</w:t>
            </w:r>
          </w:p>
        </w:tc>
        <w:tc>
          <w:tcPr>
            <w:tcW w:w="1275" w:type="dxa"/>
          </w:tcPr>
          <w:p w14:paraId="0A583272" w14:textId="77777777" w:rsidR="00025AAB" w:rsidRDefault="00025AAB" w:rsidP="00025AAB">
            <w:pPr>
              <w:pStyle w:val="INDICATORTEXT"/>
              <w:spacing w:before="40" w:after="60"/>
              <w:jc w:val="both"/>
            </w:pPr>
            <w:r>
              <w:rPr>
                <w:noProof/>
                <w:lang w:eastAsia="en-GB"/>
              </w:rPr>
              <w:drawing>
                <wp:inline distT="0" distB="0" distL="0" distR="0" wp14:anchorId="0DA79B61" wp14:editId="72009228">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74940804" w14:textId="77777777" w:rsidR="00025AAB" w:rsidRDefault="00025AAB" w:rsidP="0052198E">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025AAB" w14:paraId="1A975F98" w14:textId="77777777" w:rsidTr="00025AAB">
        <w:tc>
          <w:tcPr>
            <w:tcW w:w="1560" w:type="dxa"/>
          </w:tcPr>
          <w:p w14:paraId="3DFD3B0F" w14:textId="77777777" w:rsidR="00025AAB" w:rsidRDefault="00025AAB" w:rsidP="00025AAB">
            <w:pPr>
              <w:pStyle w:val="INDICATORTEXT"/>
              <w:spacing w:before="40" w:after="60"/>
              <w:ind w:left="34"/>
              <w:jc w:val="both"/>
            </w:pPr>
            <w:r w:rsidRPr="004C1494">
              <w:t>Peering</w:t>
            </w:r>
          </w:p>
        </w:tc>
        <w:tc>
          <w:tcPr>
            <w:tcW w:w="1275" w:type="dxa"/>
          </w:tcPr>
          <w:p w14:paraId="36CF734F" w14:textId="77777777" w:rsidR="00025AAB" w:rsidRDefault="00025AAB" w:rsidP="00025AAB">
            <w:pPr>
              <w:pStyle w:val="INDICATORTEXT"/>
              <w:spacing w:before="40" w:after="60"/>
              <w:jc w:val="both"/>
            </w:pPr>
            <w:r>
              <w:rPr>
                <w:noProof/>
                <w:lang w:eastAsia="en-GB"/>
              </w:rPr>
              <w:drawing>
                <wp:inline distT="0" distB="0" distL="0" distR="0" wp14:anchorId="1AF3F208" wp14:editId="1B98ED28">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F8774C4" w14:textId="77777777" w:rsidR="00025AAB" w:rsidRDefault="00025AAB" w:rsidP="0052198E">
            <w:pPr>
              <w:pStyle w:val="INDICATORTEXT"/>
              <w:spacing w:before="40" w:after="60"/>
              <w:ind w:left="0"/>
              <w:jc w:val="both"/>
              <w:rPr>
                <w:lang w:eastAsia="en-GB"/>
              </w:rPr>
            </w:pPr>
            <w:r>
              <w:t>These indicators are used to determine your peer groups for assessment purposes.</w:t>
            </w:r>
          </w:p>
        </w:tc>
      </w:tr>
      <w:tr w:rsidR="00025AAB" w14:paraId="4C934C39" w14:textId="77777777" w:rsidTr="00025AAB">
        <w:tc>
          <w:tcPr>
            <w:tcW w:w="1560" w:type="dxa"/>
          </w:tcPr>
          <w:p w14:paraId="3C3AFC45" w14:textId="77777777" w:rsidR="00025AAB" w:rsidRDefault="00025AAB" w:rsidP="00025AAB">
            <w:pPr>
              <w:pStyle w:val="INDICATORTEXT"/>
              <w:spacing w:before="40" w:after="60"/>
              <w:ind w:left="34"/>
              <w:jc w:val="both"/>
            </w:pPr>
            <w:r w:rsidRPr="004C1494">
              <w:t>Core assessed</w:t>
            </w:r>
          </w:p>
        </w:tc>
        <w:tc>
          <w:tcPr>
            <w:tcW w:w="1275" w:type="dxa"/>
          </w:tcPr>
          <w:p w14:paraId="3DECC9CB" w14:textId="77777777" w:rsidR="00025AAB" w:rsidRDefault="00025AAB" w:rsidP="00025AAB">
            <w:pPr>
              <w:pStyle w:val="INDICATORTEXT"/>
              <w:spacing w:before="40" w:after="60"/>
              <w:jc w:val="both"/>
            </w:pPr>
            <w:r>
              <w:rPr>
                <w:noProof/>
                <w:lang w:eastAsia="en-GB"/>
              </w:rPr>
              <w:drawing>
                <wp:inline distT="0" distB="0" distL="0" distR="0" wp14:anchorId="54CEDF9C" wp14:editId="1F6559D6">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0064BB6" w14:textId="77777777" w:rsidR="00025AAB" w:rsidRDefault="00025AAB" w:rsidP="001D3CC1">
            <w:pPr>
              <w:pStyle w:val="INDICATORTEXT"/>
              <w:spacing w:before="40" w:after="60"/>
              <w:ind w:left="0"/>
              <w:jc w:val="both"/>
              <w:rPr>
                <w:lang w:eastAsia="en-GB"/>
              </w:rPr>
            </w:pPr>
            <w:r>
              <w:t>These indicators form the core of the assessment and represent the majority of your final assessment score.</w:t>
            </w:r>
          </w:p>
        </w:tc>
      </w:tr>
      <w:tr w:rsidR="00025AAB" w14:paraId="47E71578" w14:textId="77777777" w:rsidTr="00025AAB">
        <w:tc>
          <w:tcPr>
            <w:tcW w:w="1560" w:type="dxa"/>
          </w:tcPr>
          <w:p w14:paraId="49E00F02" w14:textId="77777777" w:rsidR="00025AAB" w:rsidRDefault="00025AAB" w:rsidP="00025AAB">
            <w:pPr>
              <w:pStyle w:val="INDICATORTEXT"/>
              <w:spacing w:before="40" w:after="60"/>
              <w:ind w:left="34"/>
              <w:jc w:val="both"/>
            </w:pPr>
            <w:r w:rsidRPr="004C1494">
              <w:t>Additional assessed</w:t>
            </w:r>
          </w:p>
        </w:tc>
        <w:tc>
          <w:tcPr>
            <w:tcW w:w="1275" w:type="dxa"/>
          </w:tcPr>
          <w:p w14:paraId="33AC9393" w14:textId="77777777" w:rsidR="00025AAB" w:rsidRDefault="00025AAB" w:rsidP="00025AAB">
            <w:pPr>
              <w:pStyle w:val="INDICATORTEXT"/>
              <w:spacing w:before="40" w:after="60"/>
              <w:jc w:val="both"/>
            </w:pPr>
            <w:r>
              <w:rPr>
                <w:noProof/>
                <w:lang w:eastAsia="en-GB"/>
              </w:rPr>
              <w:drawing>
                <wp:inline distT="0" distB="0" distL="0" distR="0" wp14:anchorId="0E342B61" wp14:editId="0270EA67">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7EA62BB1" w14:textId="77777777" w:rsidR="00025AAB" w:rsidRDefault="00025AAB" w:rsidP="0052198E">
            <w:pPr>
              <w:pStyle w:val="INDICATORTEXT"/>
              <w:spacing w:before="40" w:after="60"/>
              <w:ind w:left="0"/>
              <w:jc w:val="both"/>
              <w:rPr>
                <w:lang w:eastAsia="en-GB"/>
              </w:rPr>
            </w:pPr>
            <w:r>
              <w:t>These indicators represent more advanced or alternative practices and contribute to a smaller part of your score.</w:t>
            </w:r>
          </w:p>
        </w:tc>
      </w:tr>
      <w:tr w:rsidR="00025AAB" w14:paraId="55991B40" w14:textId="77777777" w:rsidTr="00025AAB">
        <w:tc>
          <w:tcPr>
            <w:tcW w:w="1560" w:type="dxa"/>
          </w:tcPr>
          <w:p w14:paraId="072F734A" w14:textId="77777777" w:rsidR="00025AAB" w:rsidRDefault="00025AAB" w:rsidP="00025AAB">
            <w:pPr>
              <w:pStyle w:val="INDICATORTEXT"/>
              <w:spacing w:before="40" w:after="60"/>
              <w:ind w:left="34"/>
              <w:jc w:val="both"/>
            </w:pPr>
            <w:r w:rsidRPr="004C1494">
              <w:t>Descriptive</w:t>
            </w:r>
          </w:p>
        </w:tc>
        <w:tc>
          <w:tcPr>
            <w:tcW w:w="1275" w:type="dxa"/>
          </w:tcPr>
          <w:p w14:paraId="4266976E" w14:textId="77777777" w:rsidR="00025AAB" w:rsidRDefault="00025AAB" w:rsidP="00025AAB">
            <w:pPr>
              <w:pStyle w:val="INDICATORTEXT"/>
              <w:spacing w:before="40" w:after="60"/>
              <w:jc w:val="both"/>
            </w:pPr>
            <w:r>
              <w:rPr>
                <w:noProof/>
                <w:lang w:eastAsia="en-GB"/>
              </w:rPr>
              <w:drawing>
                <wp:inline distT="0" distB="0" distL="0" distR="0" wp14:anchorId="40DD33CE" wp14:editId="01193D22">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4CC1D9E" w14:textId="77777777" w:rsidR="00025AAB" w:rsidRDefault="00025AAB" w:rsidP="001D3CC1">
            <w:pPr>
              <w:pStyle w:val="INDICATORTEXT"/>
              <w:spacing w:before="40" w:after="60"/>
              <w:ind w:left="0"/>
              <w:jc w:val="both"/>
              <w:rPr>
                <w:lang w:eastAsia="en-GB"/>
              </w:rPr>
            </w:pPr>
            <w:r>
              <w:t>These are open-ended narrative indicators</w:t>
            </w:r>
            <w:r w:rsidR="001D3CC1">
              <w:t xml:space="preserve"> that allow</w:t>
            </w:r>
            <w:r>
              <w:t xml:space="preserve"> you to describe your activities.</w:t>
            </w:r>
          </w:p>
        </w:tc>
      </w:tr>
    </w:tbl>
    <w:p w14:paraId="6DB752F8" w14:textId="77777777" w:rsidR="00025AAB" w:rsidRPr="002F6B3D" w:rsidRDefault="00025AAB" w:rsidP="00025AAB">
      <w:pPr>
        <w:pStyle w:val="INDICATORTEXT"/>
        <w:spacing w:before="120"/>
        <w:rPr>
          <w:b/>
          <w:lang w:eastAsia="en-GB"/>
        </w:rPr>
      </w:pPr>
      <w:r w:rsidRPr="002F6B3D">
        <w:rPr>
          <w:b/>
          <w:lang w:eastAsia="en-GB"/>
        </w:rPr>
        <w:t>Underneath the indicator</w:t>
      </w:r>
    </w:p>
    <w:p w14:paraId="2CF6E370" w14:textId="77777777" w:rsidR="00025AAB" w:rsidRDefault="00025AAB" w:rsidP="00025AAB">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025AAB" w14:paraId="06F9B73F" w14:textId="77777777" w:rsidTr="00025AA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16801688" w14:textId="77777777" w:rsidR="00025AAB" w:rsidRPr="00F67C19" w:rsidRDefault="00025AAB" w:rsidP="00F67C19">
            <w:pPr>
              <w:pStyle w:val="SectionIndicatorHeaderText"/>
              <w:rPr>
                <w:rStyle w:val="IntenseEmphasis"/>
                <w:b w:val="0"/>
                <w:i w:val="0"/>
                <w:color w:val="FFFFFF" w:themeColor="background1"/>
              </w:rPr>
            </w:pPr>
            <w:r w:rsidRPr="00F67C19">
              <w:rPr>
                <w:rStyle w:val="IntenseEmphasis"/>
                <w:b w:val="0"/>
                <w:i w:val="0"/>
                <w:color w:val="FFFFFF" w:themeColor="background1"/>
              </w:rPr>
              <w:t>x</w:t>
            </w:r>
            <w:r w:rsidR="00BB6E27">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4AED26E3" w14:textId="77777777" w:rsidR="00025AAB" w:rsidRPr="009D5ECB" w:rsidRDefault="00025AAB" w:rsidP="009D5ECB">
            <w:pPr>
              <w:pStyle w:val="SectionIndicatorHeaderBOLD"/>
              <w:cnfStyle w:val="100000000000" w:firstRow="1" w:lastRow="0" w:firstColumn="0" w:lastColumn="0" w:oddVBand="0" w:evenVBand="0" w:oddHBand="0" w:evenHBand="0" w:firstRowFirstColumn="0" w:firstRowLastColumn="0" w:lastRowFirstColumn="0" w:lastRowLastColumn="0"/>
              <w:rPr>
                <w:bCs/>
                <w:iCs/>
              </w:rPr>
            </w:pPr>
            <w:r w:rsidRPr="00BB6E27">
              <w:rPr>
                <w:rStyle w:val="IntenseEmphasis"/>
                <w:b/>
                <w:i w:val="0"/>
                <w:color w:val="FFFFFF" w:themeColor="background1"/>
              </w:rPr>
              <w:t>EXPLANATORY NOTES</w:t>
            </w:r>
          </w:p>
        </w:tc>
      </w:tr>
      <w:tr w:rsidR="00025AAB" w:rsidRPr="00D5451C" w14:paraId="157A46BB" w14:textId="77777777" w:rsidTr="00BB6E27">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4F7AB21" w14:textId="77777777" w:rsidR="00025AAB" w:rsidRPr="009D5ECB" w:rsidRDefault="00025AAB" w:rsidP="009D5ECB">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1C6CD028" w14:textId="77777777" w:rsidR="00025AAB" w:rsidRPr="009D5ECB" w:rsidRDefault="00025AAB" w:rsidP="009D5ECB">
            <w:pPr>
              <w:pStyle w:val="INDICATORTEXT"/>
              <w:spacing w:after="0"/>
              <w:jc w:val="both"/>
              <w:cnfStyle w:val="000000000000" w:firstRow="0" w:lastRow="0" w:firstColumn="0" w:lastColumn="0" w:oddVBand="0" w:evenVBand="0" w:oddHBand="0" w:evenHBand="0" w:firstRowFirstColumn="0" w:firstRowLastColumn="0" w:lastRowFirstColumn="0" w:lastRowLastColumn="0"/>
              <w:rPr>
                <w:color w:val="0050A6"/>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025AAB" w:rsidRPr="00D5451C" w14:paraId="148FD26B" w14:textId="77777777" w:rsidTr="00025AAB">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0EF83041" w14:textId="77777777" w:rsidR="00025AAB" w:rsidRPr="00F667D4" w:rsidRDefault="00025AAB" w:rsidP="00BB6E27">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625FE98E" w14:textId="77777777" w:rsidR="00025AAB" w:rsidRPr="00CC7769" w:rsidRDefault="00025AAB" w:rsidP="00BB6E27">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025AAB" w:rsidRPr="00D5451C" w14:paraId="388AFFF6"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6C880093" w14:textId="77777777" w:rsidR="00025AAB" w:rsidRPr="00837EA2" w:rsidRDefault="00025AAB" w:rsidP="00025AAB">
            <w:pPr>
              <w:pStyle w:val="INDICATORTEXT"/>
              <w:spacing w:before="0"/>
              <w:jc w:val="both"/>
              <w:rPr>
                <w:b/>
              </w:rPr>
            </w:pPr>
            <w:r>
              <w:rPr>
                <w:b/>
              </w:rPr>
              <w:t>LOGIC</w:t>
            </w:r>
          </w:p>
        </w:tc>
      </w:tr>
      <w:tr w:rsidR="00025AAB" w:rsidRPr="00D5451C" w14:paraId="3574EED6" w14:textId="77777777" w:rsidTr="00BB6E2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78A643F" w14:textId="77777777" w:rsidR="00025AAB" w:rsidRPr="00F667D4" w:rsidRDefault="00025AAB" w:rsidP="00BB6E27">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334A399" w14:textId="77777777" w:rsidR="00025AAB" w:rsidRPr="00CC7769" w:rsidRDefault="00025AAB" w:rsidP="001D3CC1">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025AAB" w:rsidRPr="00D5451C" w14:paraId="03E4026B"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61FB61CE" w14:textId="77777777" w:rsidR="00025AAB" w:rsidRPr="00F667D4" w:rsidRDefault="00025AAB" w:rsidP="00025AAB">
            <w:pPr>
              <w:pStyle w:val="INDICATORTEXT"/>
              <w:spacing w:before="0"/>
              <w:jc w:val="both"/>
              <w:rPr>
                <w:b/>
              </w:rPr>
            </w:pPr>
            <w:r w:rsidRPr="00F667D4">
              <w:rPr>
                <w:b/>
              </w:rPr>
              <w:t>ASSESSMENT</w:t>
            </w:r>
          </w:p>
        </w:tc>
      </w:tr>
      <w:tr w:rsidR="00025AAB" w:rsidRPr="00D5451C" w14:paraId="4BD47273"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D3D6988" w14:textId="77777777" w:rsidR="00025AAB" w:rsidRPr="00F667D4" w:rsidRDefault="00025AAB" w:rsidP="00025AAB">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18067C1F" w14:textId="77777777" w:rsidR="00025AAB" w:rsidRDefault="00025AAB" w:rsidP="00025AAB">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025AAB" w:rsidRPr="00D5451C" w14:paraId="7F5B3065"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303780AB" w14:textId="77777777" w:rsidR="00025AAB" w:rsidRDefault="00025AAB" w:rsidP="00025AAB">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5C4FE042" w14:textId="77777777" w:rsidR="00025AAB" w:rsidRDefault="00025AAB" w:rsidP="00025AAB">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025AAB" w:rsidRPr="00D5451C" w14:paraId="13768AB6"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685C8C86" w14:textId="77777777" w:rsidR="00025AAB" w:rsidRPr="00F67C19" w:rsidRDefault="00025AAB" w:rsidP="00F67C19">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4187D802" w14:textId="77777777" w:rsidR="00025AAB" w:rsidRPr="00BB6E27" w:rsidRDefault="00025AAB" w:rsidP="00F67C19">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025AAB" w:rsidRPr="00D5451C" w14:paraId="76E396B2"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45B4349E" w14:textId="77777777" w:rsidR="00025AAB" w:rsidRPr="000D72DF" w:rsidRDefault="00025AAB" w:rsidP="00025AAB">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2D537CB2" w14:textId="77777777" w:rsidR="00025AAB" w:rsidRPr="00F83E7B" w:rsidRDefault="001D3CC1" w:rsidP="00025AAB">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025AAB" w:rsidRPr="007B7BBE">
              <w:rPr>
                <w:szCs w:val="18"/>
              </w:rPr>
              <w:t>pecific terms that are used in the indicator are defined here.</w:t>
            </w:r>
          </w:p>
        </w:tc>
      </w:tr>
    </w:tbl>
    <w:sdt>
      <w:sdtPr>
        <w:rPr>
          <w:bCs/>
          <w:noProof w:val="0"/>
        </w:rPr>
        <w:id w:val="4780865"/>
        <w:docPartObj>
          <w:docPartGallery w:val="Table of Contents"/>
          <w:docPartUnique/>
        </w:docPartObj>
      </w:sdtPr>
      <w:sdtEndPr>
        <w:rPr>
          <w:bCs w:val="0"/>
        </w:rPr>
      </w:sdtEndPr>
      <w:sdtContent>
        <w:p w14:paraId="1419294C" w14:textId="77777777" w:rsidR="00B16D8B" w:rsidRDefault="00933193">
          <w:pPr>
            <w:pStyle w:val="TOC1"/>
            <w:rPr>
              <w:rStyle w:val="Heading1Char"/>
            </w:rPr>
          </w:pPr>
          <w:r w:rsidRPr="00552A12">
            <w:rPr>
              <w:rStyle w:val="Heading1Char"/>
            </w:rPr>
            <w:t>Table of Contents</w:t>
          </w:r>
        </w:p>
        <w:p w14:paraId="2451FB30" w14:textId="77777777" w:rsidR="00B42468" w:rsidRDefault="00986F2C">
          <w:pPr>
            <w:pStyle w:val="TOC1"/>
            <w:rPr>
              <w:rFonts w:asciiTheme="minorHAnsi" w:eastAsiaTheme="minorEastAsia" w:hAnsiTheme="minorHAnsi" w:cstheme="minorBidi"/>
              <w:sz w:val="22"/>
              <w:szCs w:val="22"/>
              <w:lang w:eastAsia="en-GB"/>
            </w:rPr>
          </w:pPr>
          <w:r>
            <w:fldChar w:fldCharType="begin"/>
          </w:r>
          <w:r w:rsidR="00933193">
            <w:instrText xml:space="preserve"> TOC \o "1-3" \h \z \u </w:instrText>
          </w:r>
          <w:r>
            <w:fldChar w:fldCharType="separate"/>
          </w:r>
          <w:hyperlink w:anchor="_Toc436645301" w:history="1">
            <w:r w:rsidR="00B42468" w:rsidRPr="00AD40E5">
              <w:rPr>
                <w:rStyle w:val="Hyperlink"/>
              </w:rPr>
              <w:t>Understanding this document</w:t>
            </w:r>
            <w:r w:rsidR="00B42468">
              <w:rPr>
                <w:webHidden/>
              </w:rPr>
              <w:tab/>
            </w:r>
            <w:r w:rsidR="00B42468">
              <w:rPr>
                <w:webHidden/>
              </w:rPr>
              <w:fldChar w:fldCharType="begin"/>
            </w:r>
            <w:r w:rsidR="00B42468">
              <w:rPr>
                <w:webHidden/>
              </w:rPr>
              <w:instrText xml:space="preserve"> PAGEREF _Toc436645301 \h </w:instrText>
            </w:r>
            <w:r w:rsidR="00B42468">
              <w:rPr>
                <w:webHidden/>
              </w:rPr>
            </w:r>
            <w:r w:rsidR="00B42468">
              <w:rPr>
                <w:webHidden/>
              </w:rPr>
              <w:fldChar w:fldCharType="separate"/>
            </w:r>
            <w:r w:rsidR="00C3631F">
              <w:rPr>
                <w:webHidden/>
              </w:rPr>
              <w:t>2</w:t>
            </w:r>
            <w:r w:rsidR="00B42468">
              <w:rPr>
                <w:webHidden/>
              </w:rPr>
              <w:fldChar w:fldCharType="end"/>
            </w:r>
          </w:hyperlink>
        </w:p>
        <w:p w14:paraId="781E2B36" w14:textId="77777777" w:rsidR="00B42468" w:rsidRDefault="003A0060">
          <w:pPr>
            <w:pStyle w:val="TOC1"/>
            <w:rPr>
              <w:rFonts w:asciiTheme="minorHAnsi" w:eastAsiaTheme="minorEastAsia" w:hAnsiTheme="minorHAnsi" w:cstheme="minorBidi"/>
              <w:sz w:val="22"/>
              <w:szCs w:val="22"/>
              <w:lang w:eastAsia="en-GB"/>
            </w:rPr>
          </w:pPr>
          <w:hyperlink w:anchor="_Toc436645302" w:history="1">
            <w:r w:rsidR="00B42468" w:rsidRPr="00AD40E5">
              <w:rPr>
                <w:rStyle w:val="Hyperlink"/>
              </w:rPr>
              <w:t>Pathways through the module</w:t>
            </w:r>
            <w:r w:rsidR="00B42468">
              <w:rPr>
                <w:webHidden/>
              </w:rPr>
              <w:tab/>
            </w:r>
            <w:r w:rsidR="00B42468">
              <w:rPr>
                <w:webHidden/>
              </w:rPr>
              <w:fldChar w:fldCharType="begin"/>
            </w:r>
            <w:r w:rsidR="00B42468">
              <w:rPr>
                <w:webHidden/>
              </w:rPr>
              <w:instrText xml:space="preserve"> PAGEREF _Toc436645302 \h </w:instrText>
            </w:r>
            <w:r w:rsidR="00B42468">
              <w:rPr>
                <w:webHidden/>
              </w:rPr>
            </w:r>
            <w:r w:rsidR="00B42468">
              <w:rPr>
                <w:webHidden/>
              </w:rPr>
              <w:fldChar w:fldCharType="separate"/>
            </w:r>
            <w:r w:rsidR="00C3631F">
              <w:rPr>
                <w:webHidden/>
              </w:rPr>
              <w:t>4</w:t>
            </w:r>
            <w:r w:rsidR="00B42468">
              <w:rPr>
                <w:webHidden/>
              </w:rPr>
              <w:fldChar w:fldCharType="end"/>
            </w:r>
          </w:hyperlink>
        </w:p>
        <w:p w14:paraId="386CC176" w14:textId="77777777" w:rsidR="00B42468" w:rsidRDefault="003A0060">
          <w:pPr>
            <w:pStyle w:val="TOC1"/>
            <w:rPr>
              <w:rFonts w:asciiTheme="minorHAnsi" w:eastAsiaTheme="minorEastAsia" w:hAnsiTheme="minorHAnsi" w:cstheme="minorBidi"/>
              <w:sz w:val="22"/>
              <w:szCs w:val="22"/>
              <w:lang w:eastAsia="en-GB"/>
            </w:rPr>
          </w:pPr>
          <w:hyperlink w:anchor="_Toc436645303" w:history="1">
            <w:r w:rsidR="00B42468" w:rsidRPr="00AD40E5">
              <w:rPr>
                <w:rStyle w:val="Hyperlink"/>
              </w:rPr>
              <w:t>Preface</w:t>
            </w:r>
            <w:r w:rsidR="00B42468">
              <w:rPr>
                <w:webHidden/>
              </w:rPr>
              <w:tab/>
            </w:r>
            <w:r w:rsidR="00B42468">
              <w:rPr>
                <w:webHidden/>
              </w:rPr>
              <w:fldChar w:fldCharType="begin"/>
            </w:r>
            <w:r w:rsidR="00B42468">
              <w:rPr>
                <w:webHidden/>
              </w:rPr>
              <w:instrText xml:space="preserve"> PAGEREF _Toc436645303 \h </w:instrText>
            </w:r>
            <w:r w:rsidR="00B42468">
              <w:rPr>
                <w:webHidden/>
              </w:rPr>
            </w:r>
            <w:r w:rsidR="00B42468">
              <w:rPr>
                <w:webHidden/>
              </w:rPr>
              <w:fldChar w:fldCharType="separate"/>
            </w:r>
            <w:r w:rsidR="00C3631F">
              <w:rPr>
                <w:webHidden/>
              </w:rPr>
              <w:t>5</w:t>
            </w:r>
            <w:r w:rsidR="00B42468">
              <w:rPr>
                <w:webHidden/>
              </w:rPr>
              <w:fldChar w:fldCharType="end"/>
            </w:r>
          </w:hyperlink>
        </w:p>
        <w:p w14:paraId="3F4695AC" w14:textId="77777777" w:rsidR="00B42468" w:rsidRDefault="003A0060">
          <w:pPr>
            <w:pStyle w:val="TOC1"/>
            <w:rPr>
              <w:rFonts w:asciiTheme="minorHAnsi" w:eastAsiaTheme="minorEastAsia" w:hAnsiTheme="minorHAnsi" w:cstheme="minorBidi"/>
              <w:sz w:val="22"/>
              <w:szCs w:val="22"/>
              <w:lang w:eastAsia="en-GB"/>
            </w:rPr>
          </w:pPr>
          <w:hyperlink w:anchor="_Toc436645304" w:history="1">
            <w:r w:rsidR="00B42468" w:rsidRPr="00AD40E5">
              <w:rPr>
                <w:rStyle w:val="Hyperlink"/>
              </w:rPr>
              <w:t>Summary of updates</w:t>
            </w:r>
            <w:r w:rsidR="00B42468">
              <w:rPr>
                <w:webHidden/>
              </w:rPr>
              <w:tab/>
            </w:r>
            <w:r w:rsidR="00B42468">
              <w:rPr>
                <w:webHidden/>
              </w:rPr>
              <w:fldChar w:fldCharType="begin"/>
            </w:r>
            <w:r w:rsidR="00B42468">
              <w:rPr>
                <w:webHidden/>
              </w:rPr>
              <w:instrText xml:space="preserve"> PAGEREF _Toc436645304 \h </w:instrText>
            </w:r>
            <w:r w:rsidR="00B42468">
              <w:rPr>
                <w:webHidden/>
              </w:rPr>
            </w:r>
            <w:r w:rsidR="00B42468">
              <w:rPr>
                <w:webHidden/>
              </w:rPr>
              <w:fldChar w:fldCharType="separate"/>
            </w:r>
            <w:r w:rsidR="00C3631F">
              <w:rPr>
                <w:webHidden/>
              </w:rPr>
              <w:t>5</w:t>
            </w:r>
            <w:r w:rsidR="00B42468">
              <w:rPr>
                <w:webHidden/>
              </w:rPr>
              <w:fldChar w:fldCharType="end"/>
            </w:r>
          </w:hyperlink>
        </w:p>
        <w:p w14:paraId="11E8BE1B" w14:textId="77777777" w:rsidR="00B42468" w:rsidRDefault="003A0060">
          <w:pPr>
            <w:pStyle w:val="TOC2"/>
            <w:rPr>
              <w:rFonts w:asciiTheme="minorHAnsi" w:eastAsiaTheme="minorEastAsia" w:hAnsiTheme="minorHAnsi" w:cstheme="minorBidi"/>
              <w:sz w:val="22"/>
              <w:szCs w:val="22"/>
              <w:lang w:eastAsia="en-GB"/>
            </w:rPr>
          </w:pPr>
          <w:hyperlink w:anchor="_Toc436645305" w:history="1">
            <w:r w:rsidR="00B42468" w:rsidRPr="00AD40E5">
              <w:rPr>
                <w:rStyle w:val="Hyperlink"/>
              </w:rPr>
              <w:t>Responsible investment policy</w:t>
            </w:r>
            <w:r w:rsidR="00B42468">
              <w:rPr>
                <w:webHidden/>
              </w:rPr>
              <w:tab/>
            </w:r>
            <w:r w:rsidR="00B42468">
              <w:rPr>
                <w:webHidden/>
              </w:rPr>
              <w:fldChar w:fldCharType="begin"/>
            </w:r>
            <w:r w:rsidR="00B42468">
              <w:rPr>
                <w:webHidden/>
              </w:rPr>
              <w:instrText xml:space="preserve"> PAGEREF _Toc436645305 \h </w:instrText>
            </w:r>
            <w:r w:rsidR="00B42468">
              <w:rPr>
                <w:webHidden/>
              </w:rPr>
            </w:r>
            <w:r w:rsidR="00B42468">
              <w:rPr>
                <w:webHidden/>
              </w:rPr>
              <w:fldChar w:fldCharType="separate"/>
            </w:r>
            <w:r w:rsidR="00C3631F">
              <w:rPr>
                <w:webHidden/>
              </w:rPr>
              <w:t>7</w:t>
            </w:r>
            <w:r w:rsidR="00B42468">
              <w:rPr>
                <w:webHidden/>
              </w:rPr>
              <w:fldChar w:fldCharType="end"/>
            </w:r>
          </w:hyperlink>
        </w:p>
        <w:p w14:paraId="28D1C463" w14:textId="77777777" w:rsidR="00B42468" w:rsidRDefault="003A0060">
          <w:pPr>
            <w:pStyle w:val="TOC2"/>
            <w:rPr>
              <w:rFonts w:asciiTheme="minorHAnsi" w:eastAsiaTheme="minorEastAsia" w:hAnsiTheme="minorHAnsi" w:cstheme="minorBidi"/>
              <w:sz w:val="22"/>
              <w:szCs w:val="22"/>
              <w:lang w:eastAsia="en-GB"/>
            </w:rPr>
          </w:pPr>
          <w:hyperlink w:anchor="_Toc436645306" w:history="1">
            <w:r w:rsidR="00B42468" w:rsidRPr="00AD40E5">
              <w:rPr>
                <w:rStyle w:val="Hyperlink"/>
              </w:rPr>
              <w:t>Objectives and strategies</w:t>
            </w:r>
            <w:r w:rsidR="00B42468">
              <w:rPr>
                <w:webHidden/>
              </w:rPr>
              <w:tab/>
            </w:r>
            <w:r w:rsidR="00B42468">
              <w:rPr>
                <w:webHidden/>
              </w:rPr>
              <w:fldChar w:fldCharType="begin"/>
            </w:r>
            <w:r w:rsidR="00B42468">
              <w:rPr>
                <w:webHidden/>
              </w:rPr>
              <w:instrText xml:space="preserve"> PAGEREF _Toc436645306 \h </w:instrText>
            </w:r>
            <w:r w:rsidR="00B42468">
              <w:rPr>
                <w:webHidden/>
              </w:rPr>
            </w:r>
            <w:r w:rsidR="00B42468">
              <w:rPr>
                <w:webHidden/>
              </w:rPr>
              <w:fldChar w:fldCharType="separate"/>
            </w:r>
            <w:r w:rsidR="00C3631F">
              <w:rPr>
                <w:webHidden/>
              </w:rPr>
              <w:t>13</w:t>
            </w:r>
            <w:r w:rsidR="00B42468">
              <w:rPr>
                <w:webHidden/>
              </w:rPr>
              <w:fldChar w:fldCharType="end"/>
            </w:r>
          </w:hyperlink>
        </w:p>
        <w:p w14:paraId="1267D4BF" w14:textId="77777777" w:rsidR="00B42468" w:rsidRDefault="003A0060">
          <w:pPr>
            <w:pStyle w:val="TOC2"/>
            <w:rPr>
              <w:rFonts w:asciiTheme="minorHAnsi" w:eastAsiaTheme="minorEastAsia" w:hAnsiTheme="minorHAnsi" w:cstheme="minorBidi"/>
              <w:sz w:val="22"/>
              <w:szCs w:val="22"/>
              <w:lang w:eastAsia="en-GB"/>
            </w:rPr>
          </w:pPr>
          <w:hyperlink w:anchor="_Toc436645307" w:history="1">
            <w:r w:rsidR="00B42468" w:rsidRPr="00AD40E5">
              <w:rPr>
                <w:rStyle w:val="Hyperlink"/>
              </w:rPr>
              <w:t>Governance and human resources</w:t>
            </w:r>
            <w:r w:rsidR="00B42468">
              <w:rPr>
                <w:webHidden/>
              </w:rPr>
              <w:tab/>
            </w:r>
            <w:r w:rsidR="00B42468">
              <w:rPr>
                <w:webHidden/>
              </w:rPr>
              <w:fldChar w:fldCharType="begin"/>
            </w:r>
            <w:r w:rsidR="00B42468">
              <w:rPr>
                <w:webHidden/>
              </w:rPr>
              <w:instrText xml:space="preserve"> PAGEREF _Toc436645307 \h </w:instrText>
            </w:r>
            <w:r w:rsidR="00B42468">
              <w:rPr>
                <w:webHidden/>
              </w:rPr>
            </w:r>
            <w:r w:rsidR="00B42468">
              <w:rPr>
                <w:webHidden/>
              </w:rPr>
              <w:fldChar w:fldCharType="separate"/>
            </w:r>
            <w:r w:rsidR="00C3631F">
              <w:rPr>
                <w:webHidden/>
              </w:rPr>
              <w:t>17</w:t>
            </w:r>
            <w:r w:rsidR="00B42468">
              <w:rPr>
                <w:webHidden/>
              </w:rPr>
              <w:fldChar w:fldCharType="end"/>
            </w:r>
          </w:hyperlink>
        </w:p>
        <w:p w14:paraId="34596181" w14:textId="77777777" w:rsidR="00B42468" w:rsidRDefault="003A0060">
          <w:pPr>
            <w:pStyle w:val="TOC2"/>
            <w:rPr>
              <w:rFonts w:asciiTheme="minorHAnsi" w:eastAsiaTheme="minorEastAsia" w:hAnsiTheme="minorHAnsi" w:cstheme="minorBidi"/>
              <w:sz w:val="22"/>
              <w:szCs w:val="22"/>
              <w:lang w:eastAsia="en-GB"/>
            </w:rPr>
          </w:pPr>
          <w:hyperlink w:anchor="_Toc436645308" w:history="1">
            <w:r w:rsidR="00B42468" w:rsidRPr="00AD40E5">
              <w:rPr>
                <w:rStyle w:val="Hyperlink"/>
              </w:rPr>
              <w:t>Promoting responsible investment</w:t>
            </w:r>
            <w:r w:rsidR="00B42468">
              <w:rPr>
                <w:webHidden/>
              </w:rPr>
              <w:tab/>
            </w:r>
            <w:r w:rsidR="00B42468">
              <w:rPr>
                <w:webHidden/>
              </w:rPr>
              <w:fldChar w:fldCharType="begin"/>
            </w:r>
            <w:r w:rsidR="00B42468">
              <w:rPr>
                <w:webHidden/>
              </w:rPr>
              <w:instrText xml:space="preserve"> PAGEREF _Toc436645308 \h </w:instrText>
            </w:r>
            <w:r w:rsidR="00B42468">
              <w:rPr>
                <w:webHidden/>
              </w:rPr>
            </w:r>
            <w:r w:rsidR="00B42468">
              <w:rPr>
                <w:webHidden/>
              </w:rPr>
              <w:fldChar w:fldCharType="separate"/>
            </w:r>
            <w:r w:rsidR="00C3631F">
              <w:rPr>
                <w:webHidden/>
              </w:rPr>
              <w:t>21</w:t>
            </w:r>
            <w:r w:rsidR="00B42468">
              <w:rPr>
                <w:webHidden/>
              </w:rPr>
              <w:fldChar w:fldCharType="end"/>
            </w:r>
          </w:hyperlink>
        </w:p>
        <w:p w14:paraId="63FE5B97" w14:textId="77777777" w:rsidR="00B42468" w:rsidRDefault="003A0060">
          <w:pPr>
            <w:pStyle w:val="TOC2"/>
            <w:rPr>
              <w:rFonts w:asciiTheme="minorHAnsi" w:eastAsiaTheme="minorEastAsia" w:hAnsiTheme="minorHAnsi" w:cstheme="minorBidi"/>
              <w:sz w:val="22"/>
              <w:szCs w:val="22"/>
              <w:lang w:eastAsia="en-GB"/>
            </w:rPr>
          </w:pPr>
          <w:hyperlink w:anchor="_Toc436645309" w:history="1">
            <w:r w:rsidR="00B42468" w:rsidRPr="00AD40E5">
              <w:rPr>
                <w:rStyle w:val="Hyperlink"/>
              </w:rPr>
              <w:t>ESG issues in asset allocation</w:t>
            </w:r>
            <w:r w:rsidR="00B42468">
              <w:rPr>
                <w:webHidden/>
              </w:rPr>
              <w:tab/>
            </w:r>
            <w:r w:rsidR="00B42468">
              <w:rPr>
                <w:webHidden/>
              </w:rPr>
              <w:fldChar w:fldCharType="begin"/>
            </w:r>
            <w:r w:rsidR="00B42468">
              <w:rPr>
                <w:webHidden/>
              </w:rPr>
              <w:instrText xml:space="preserve"> PAGEREF _Toc436645309 \h </w:instrText>
            </w:r>
            <w:r w:rsidR="00B42468">
              <w:rPr>
                <w:webHidden/>
              </w:rPr>
            </w:r>
            <w:r w:rsidR="00B42468">
              <w:rPr>
                <w:webHidden/>
              </w:rPr>
              <w:fldChar w:fldCharType="separate"/>
            </w:r>
            <w:r w:rsidR="00C3631F">
              <w:rPr>
                <w:webHidden/>
              </w:rPr>
              <w:t>28</w:t>
            </w:r>
            <w:r w:rsidR="00B42468">
              <w:rPr>
                <w:webHidden/>
              </w:rPr>
              <w:fldChar w:fldCharType="end"/>
            </w:r>
          </w:hyperlink>
        </w:p>
        <w:p w14:paraId="300CA5DE" w14:textId="77777777" w:rsidR="00B42468" w:rsidRDefault="003A0060">
          <w:pPr>
            <w:pStyle w:val="TOC2"/>
            <w:rPr>
              <w:rFonts w:asciiTheme="minorHAnsi" w:eastAsiaTheme="minorEastAsia" w:hAnsiTheme="minorHAnsi" w:cstheme="minorBidi"/>
              <w:sz w:val="22"/>
              <w:szCs w:val="22"/>
              <w:lang w:eastAsia="en-GB"/>
            </w:rPr>
          </w:pPr>
          <w:hyperlink w:anchor="_Toc436645310" w:history="1">
            <w:r w:rsidR="00B42468" w:rsidRPr="00AD40E5">
              <w:rPr>
                <w:rStyle w:val="Hyperlink"/>
              </w:rPr>
              <w:t>Asset class implementation not reported in other modules</w:t>
            </w:r>
            <w:r w:rsidR="00B42468">
              <w:rPr>
                <w:webHidden/>
              </w:rPr>
              <w:tab/>
            </w:r>
            <w:r w:rsidR="00B42468">
              <w:rPr>
                <w:webHidden/>
              </w:rPr>
              <w:fldChar w:fldCharType="begin"/>
            </w:r>
            <w:r w:rsidR="00B42468">
              <w:rPr>
                <w:webHidden/>
              </w:rPr>
              <w:instrText xml:space="preserve"> PAGEREF _Toc436645310 \h </w:instrText>
            </w:r>
            <w:r w:rsidR="00B42468">
              <w:rPr>
                <w:webHidden/>
              </w:rPr>
            </w:r>
            <w:r w:rsidR="00B42468">
              <w:rPr>
                <w:webHidden/>
              </w:rPr>
              <w:fldChar w:fldCharType="separate"/>
            </w:r>
            <w:r w:rsidR="00C3631F">
              <w:rPr>
                <w:webHidden/>
              </w:rPr>
              <w:t>35</w:t>
            </w:r>
            <w:r w:rsidR="00B42468">
              <w:rPr>
                <w:webHidden/>
              </w:rPr>
              <w:fldChar w:fldCharType="end"/>
            </w:r>
          </w:hyperlink>
        </w:p>
        <w:p w14:paraId="704412B5" w14:textId="77777777" w:rsidR="00B42468" w:rsidRDefault="003A0060">
          <w:pPr>
            <w:pStyle w:val="TOC2"/>
            <w:rPr>
              <w:rFonts w:asciiTheme="minorHAnsi" w:eastAsiaTheme="minorEastAsia" w:hAnsiTheme="minorHAnsi" w:cstheme="minorBidi"/>
              <w:sz w:val="22"/>
              <w:szCs w:val="22"/>
              <w:lang w:eastAsia="en-GB"/>
            </w:rPr>
          </w:pPr>
          <w:hyperlink w:anchor="_Toc436645311" w:history="1">
            <w:r w:rsidR="00B42468" w:rsidRPr="00AD40E5">
              <w:rPr>
                <w:rStyle w:val="Hyperlink"/>
              </w:rPr>
              <w:t>Investment execution and advisory services</w:t>
            </w:r>
            <w:r w:rsidR="00B42468">
              <w:rPr>
                <w:webHidden/>
              </w:rPr>
              <w:tab/>
            </w:r>
            <w:r w:rsidR="00B42468">
              <w:rPr>
                <w:webHidden/>
              </w:rPr>
              <w:fldChar w:fldCharType="begin"/>
            </w:r>
            <w:r w:rsidR="00B42468">
              <w:rPr>
                <w:webHidden/>
              </w:rPr>
              <w:instrText xml:space="preserve"> PAGEREF _Toc436645311 \h </w:instrText>
            </w:r>
            <w:r w:rsidR="00B42468">
              <w:rPr>
                <w:webHidden/>
              </w:rPr>
            </w:r>
            <w:r w:rsidR="00B42468">
              <w:rPr>
                <w:webHidden/>
              </w:rPr>
              <w:fldChar w:fldCharType="separate"/>
            </w:r>
            <w:r w:rsidR="00C3631F">
              <w:rPr>
                <w:webHidden/>
              </w:rPr>
              <w:t>39</w:t>
            </w:r>
            <w:r w:rsidR="00B42468">
              <w:rPr>
                <w:webHidden/>
              </w:rPr>
              <w:fldChar w:fldCharType="end"/>
            </w:r>
          </w:hyperlink>
        </w:p>
        <w:p w14:paraId="7E8E9A84" w14:textId="77777777" w:rsidR="00B42468" w:rsidRDefault="003A0060">
          <w:pPr>
            <w:pStyle w:val="TOC2"/>
            <w:rPr>
              <w:rFonts w:asciiTheme="minorHAnsi" w:eastAsiaTheme="minorEastAsia" w:hAnsiTheme="minorHAnsi" w:cstheme="minorBidi"/>
              <w:sz w:val="22"/>
              <w:szCs w:val="22"/>
              <w:lang w:eastAsia="en-GB"/>
            </w:rPr>
          </w:pPr>
          <w:hyperlink w:anchor="_Toc436645312" w:history="1">
            <w:r w:rsidR="00B42468" w:rsidRPr="00AD40E5">
              <w:rPr>
                <w:rStyle w:val="Hyperlink"/>
                <w:bCs/>
              </w:rPr>
              <w:t>Innovation</w:t>
            </w:r>
            <w:r w:rsidR="00B42468">
              <w:rPr>
                <w:webHidden/>
              </w:rPr>
              <w:tab/>
            </w:r>
            <w:r w:rsidR="00B42468">
              <w:rPr>
                <w:webHidden/>
              </w:rPr>
              <w:fldChar w:fldCharType="begin"/>
            </w:r>
            <w:r w:rsidR="00B42468">
              <w:rPr>
                <w:webHidden/>
              </w:rPr>
              <w:instrText xml:space="preserve"> PAGEREF _Toc436645312 \h </w:instrText>
            </w:r>
            <w:r w:rsidR="00B42468">
              <w:rPr>
                <w:webHidden/>
              </w:rPr>
            </w:r>
            <w:r w:rsidR="00B42468">
              <w:rPr>
                <w:webHidden/>
              </w:rPr>
              <w:fldChar w:fldCharType="separate"/>
            </w:r>
            <w:r w:rsidR="00C3631F">
              <w:rPr>
                <w:webHidden/>
              </w:rPr>
              <w:t>40</w:t>
            </w:r>
            <w:r w:rsidR="00B42468">
              <w:rPr>
                <w:webHidden/>
              </w:rPr>
              <w:fldChar w:fldCharType="end"/>
            </w:r>
          </w:hyperlink>
        </w:p>
        <w:p w14:paraId="3FCAC864" w14:textId="77777777" w:rsidR="00B42468" w:rsidRDefault="003A0060">
          <w:pPr>
            <w:pStyle w:val="TOC2"/>
            <w:rPr>
              <w:rFonts w:asciiTheme="minorHAnsi" w:eastAsiaTheme="minorEastAsia" w:hAnsiTheme="minorHAnsi" w:cstheme="minorBidi"/>
              <w:sz w:val="22"/>
              <w:szCs w:val="22"/>
              <w:lang w:eastAsia="en-GB"/>
            </w:rPr>
          </w:pPr>
          <w:hyperlink w:anchor="_Toc436645313" w:history="1">
            <w:r w:rsidR="00B42468" w:rsidRPr="00AD40E5">
              <w:rPr>
                <w:rStyle w:val="Hyperlink"/>
              </w:rPr>
              <w:t>Assurance of responses</w:t>
            </w:r>
            <w:r w:rsidR="00B42468">
              <w:rPr>
                <w:webHidden/>
              </w:rPr>
              <w:tab/>
            </w:r>
            <w:r w:rsidR="00B42468">
              <w:rPr>
                <w:webHidden/>
              </w:rPr>
              <w:fldChar w:fldCharType="begin"/>
            </w:r>
            <w:r w:rsidR="00B42468">
              <w:rPr>
                <w:webHidden/>
              </w:rPr>
              <w:instrText xml:space="preserve"> PAGEREF _Toc436645313 \h </w:instrText>
            </w:r>
            <w:r w:rsidR="00B42468">
              <w:rPr>
                <w:webHidden/>
              </w:rPr>
            </w:r>
            <w:r w:rsidR="00B42468">
              <w:rPr>
                <w:webHidden/>
              </w:rPr>
              <w:fldChar w:fldCharType="separate"/>
            </w:r>
            <w:r w:rsidR="00C3631F">
              <w:rPr>
                <w:webHidden/>
              </w:rPr>
              <w:t>41</w:t>
            </w:r>
            <w:r w:rsidR="00B42468">
              <w:rPr>
                <w:webHidden/>
              </w:rPr>
              <w:fldChar w:fldCharType="end"/>
            </w:r>
          </w:hyperlink>
        </w:p>
        <w:p w14:paraId="617689B4" w14:textId="77777777" w:rsidR="00933193" w:rsidRDefault="00986F2C">
          <w:r>
            <w:fldChar w:fldCharType="end"/>
          </w:r>
        </w:p>
      </w:sdtContent>
    </w:sdt>
    <w:p w14:paraId="1B8DB561" w14:textId="77777777" w:rsidR="00770D19" w:rsidRDefault="00770D19">
      <w:pPr>
        <w:widowControl/>
        <w:autoSpaceDE/>
        <w:autoSpaceDN/>
        <w:adjustRightInd/>
        <w:spacing w:before="0" w:after="0" w:line="240" w:lineRule="auto"/>
        <w:rPr>
          <w:rFonts w:ascii="Calibri" w:hAnsi="Calibri" w:cs="Times New Roman"/>
          <w:bCs/>
          <w:color w:val="003B7C"/>
          <w:sz w:val="30"/>
          <w:szCs w:val="28"/>
        </w:rPr>
      </w:pPr>
      <w:r>
        <w:rPr>
          <w:rFonts w:ascii="Calibri" w:hAnsi="Calibri" w:cs="Times New Roman"/>
          <w:bCs/>
          <w:color w:val="003B7C"/>
          <w:sz w:val="30"/>
          <w:szCs w:val="28"/>
        </w:rPr>
        <w:br w:type="page"/>
      </w:r>
    </w:p>
    <w:p w14:paraId="26740ECD"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28248F">
          <w:footerReference w:type="default" r:id="rId22"/>
          <w:footerReference w:type="first" r:id="rId23"/>
          <w:pgSz w:w="11900" w:h="16840"/>
          <w:pgMar w:top="1440" w:right="1616" w:bottom="1440" w:left="1616" w:header="708" w:footer="0" w:gutter="0"/>
          <w:cols w:space="708"/>
          <w:titlePg/>
          <w:docGrid w:linePitch="360"/>
        </w:sectPr>
      </w:pPr>
    </w:p>
    <w:bookmarkStart w:id="3" w:name="_Toc436645302"/>
    <w:bookmarkStart w:id="4" w:name="_Toc360179415"/>
    <w:p w14:paraId="4D6889AA" w14:textId="7C62986D" w:rsidR="00025AAB" w:rsidRPr="009F56F8" w:rsidRDefault="00BF07C4" w:rsidP="009F56F8">
      <w:pPr>
        <w:pStyle w:val="Heading1"/>
      </w:pPr>
      <w:r w:rsidRPr="001A161F">
        <w:rPr>
          <w:noProof/>
          <w:color w:val="365F91" w:themeColor="accent1" w:themeShade="BF"/>
          <w:lang w:eastAsia="en-GB"/>
        </w:rPr>
        <w:lastRenderedPageBreak/>
        <mc:AlternateContent>
          <mc:Choice Requires="wpg">
            <w:drawing>
              <wp:anchor distT="0" distB="0" distL="114300" distR="114300" simplePos="0" relativeHeight="251653120" behindDoc="0" locked="0" layoutInCell="1" allowOverlap="1" wp14:anchorId="71D805E7" wp14:editId="4F4CD75A">
                <wp:simplePos x="0" y="0"/>
                <wp:positionH relativeFrom="column">
                  <wp:posOffset>2540</wp:posOffset>
                </wp:positionH>
                <wp:positionV relativeFrom="margin">
                  <wp:posOffset>847725</wp:posOffset>
                </wp:positionV>
                <wp:extent cx="5563870" cy="8456930"/>
                <wp:effectExtent l="0" t="0" r="0" b="1270"/>
                <wp:wrapNone/>
                <wp:docPr id="6" name="Group 61"/>
                <wp:cNvGraphicFramePr/>
                <a:graphic xmlns:a="http://schemas.openxmlformats.org/drawingml/2006/main">
                  <a:graphicData uri="http://schemas.microsoft.com/office/word/2010/wordprocessingGroup">
                    <wpg:wgp>
                      <wpg:cNvGrpSpPr/>
                      <wpg:grpSpPr>
                        <a:xfrm>
                          <a:off x="0" y="0"/>
                          <a:ext cx="5563870" cy="8456930"/>
                          <a:chOff x="-37877" y="0"/>
                          <a:chExt cx="5564305" cy="8456618"/>
                        </a:xfrm>
                      </wpg:grpSpPr>
                      <wps:wsp>
                        <wps:cNvPr id="7" name="Rectangle 7"/>
                        <wps:cNvSpPr/>
                        <wps:spPr>
                          <a:xfrm>
                            <a:off x="6482" y="0"/>
                            <a:ext cx="3441281" cy="27620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C0DBBB"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01: </w:t>
                              </w:r>
                              <w:r>
                                <w:rPr>
                                  <w:rFonts w:ascii="Arial" w:eastAsia="Times New Roman" w:hAnsi="Arial" w:cs="Arial"/>
                                  <w:color w:val="FFFFFF"/>
                                  <w:kern w:val="24"/>
                                </w:rPr>
                                <w:t xml:space="preserve">RI policy and coverage </w:t>
                              </w:r>
                            </w:p>
                          </w:txbxContent>
                        </wps:txbx>
                        <wps:bodyPr wrap="square" rtlCol="0" anchor="ctr"/>
                      </wps:wsp>
                      <wps:wsp>
                        <wps:cNvPr id="8" name="Rectangle 8"/>
                        <wps:cNvSpPr/>
                        <wps:spPr>
                          <a:xfrm>
                            <a:off x="1443798" y="2153114"/>
                            <a:ext cx="34776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C2D76A6"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05: </w:t>
                              </w:r>
                              <w:r>
                                <w:rPr>
                                  <w:rFonts w:ascii="Arial" w:eastAsia="Times New Roman" w:hAnsi="Arial" w:cs="Arial"/>
                                  <w:color w:val="FFFFFF"/>
                                  <w:kern w:val="24"/>
                                </w:rPr>
                                <w:t>Main goals/objectives this year</w:t>
                              </w:r>
                            </w:p>
                          </w:txbxContent>
                        </wps:txbx>
                        <wps:bodyPr wrap="square" rtlCol="0" anchor="ctr"/>
                      </wps:wsp>
                      <wps:wsp>
                        <wps:cNvPr id="10" name="Straight Arrow Connector 10"/>
                        <wps:cNvCnPr/>
                        <wps:spPr>
                          <a:xfrm>
                            <a:off x="1084079" y="214171"/>
                            <a:ext cx="9731" cy="1137302"/>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1" name="TextBox 146"/>
                        <wps:cNvSpPr txBox="1"/>
                        <wps:spPr>
                          <a:xfrm>
                            <a:off x="3213150" y="266133"/>
                            <a:ext cx="1788887"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BC52E85"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RI policy or guidance documents</w:t>
                              </w:r>
                            </w:p>
                          </w:txbxContent>
                        </wps:txbx>
                        <wps:bodyPr wrap="square" rtlCol="0" anchor="ctr">
                          <a:noAutofit/>
                        </wps:bodyPr>
                      </wps:wsp>
                      <wps:wsp>
                        <wps:cNvPr id="12" name="TextBox 146"/>
                        <wps:cNvSpPr txBox="1"/>
                        <wps:spPr>
                          <a:xfrm>
                            <a:off x="21555" y="459414"/>
                            <a:ext cx="975710" cy="75372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3A116A9"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wps:txbx>
                        <wps:bodyPr wrap="square" rtlCol="0" anchor="ctr">
                          <a:noAutofit/>
                        </wps:bodyPr>
                      </wps:wsp>
                      <wps:wsp>
                        <wps:cNvPr id="13" name="Elbow Connector 13"/>
                        <wps:cNvCnPr/>
                        <wps:spPr>
                          <a:xfrm rot="16200000" flipH="1">
                            <a:off x="2263747" y="-221654"/>
                            <a:ext cx="397572" cy="1440126"/>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4" name="Rectangle 14"/>
                        <wps:cNvSpPr/>
                        <wps:spPr>
                          <a:xfrm>
                            <a:off x="1446388" y="716192"/>
                            <a:ext cx="3972885" cy="36004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8D24FA3"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02 </w:t>
                              </w:r>
                              <w:r>
                                <w:rPr>
                                  <w:rFonts w:ascii="Arial" w:eastAsia="Times New Roman" w:hAnsi="Arial" w:cs="Arial"/>
                                  <w:color w:val="FFFFFF"/>
                                  <w:kern w:val="24"/>
                                </w:rPr>
                                <w:t>Publicly available RI policy or guidance documents</w:t>
                              </w:r>
                            </w:p>
                          </w:txbxContent>
                        </wps:txbx>
                        <wps:bodyPr wrap="square" rtlCol="0" anchor="ctr"/>
                      </wps:wsp>
                      <wps:wsp>
                        <wps:cNvPr id="16" name="Rectangle 16"/>
                        <wps:cNvSpPr/>
                        <wps:spPr>
                          <a:xfrm>
                            <a:off x="6748" y="1351473"/>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2CD5A4C"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03: </w:t>
                              </w:r>
                              <w:r>
                                <w:rPr>
                                  <w:rFonts w:ascii="Arial" w:eastAsia="Times New Roman" w:hAnsi="Arial" w:cs="Arial"/>
                                  <w:color w:val="FFFFFF"/>
                                  <w:kern w:val="24"/>
                                </w:rPr>
                                <w:t>Conflicts of interest</w:t>
                              </w:r>
                            </w:p>
                          </w:txbxContent>
                        </wps:txbx>
                        <wps:bodyPr wrap="square" rtlCol="0" anchor="ctr"/>
                      </wps:wsp>
                      <wps:wsp>
                        <wps:cNvPr id="17" name="Rectangle 17"/>
                        <wps:cNvSpPr/>
                        <wps:spPr>
                          <a:xfrm>
                            <a:off x="6749" y="1671511"/>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1A01B9"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SG 04:</w:t>
                              </w:r>
                              <w:r>
                                <w:rPr>
                                  <w:rFonts w:ascii="Arial" w:eastAsia="Times New Roman" w:hAnsi="Arial" w:cs="Arial"/>
                                  <w:color w:val="FFFFFF"/>
                                  <w:kern w:val="24"/>
                                </w:rPr>
                                <w:t xml:space="preserve"> RI goals and objectives</w:t>
                              </w:r>
                            </w:p>
                          </w:txbxContent>
                        </wps:txbx>
                        <wps:bodyPr wrap="square" rtlCol="0" anchor="ctr"/>
                      </wps:wsp>
                      <wps:wsp>
                        <wps:cNvPr id="18" name="Right Brace 18"/>
                        <wps:cNvSpPr/>
                        <wps:spPr>
                          <a:xfrm>
                            <a:off x="3517452" y="7178594"/>
                            <a:ext cx="146445" cy="252000"/>
                          </a:xfrm>
                          <a:prstGeom prst="rightBrace">
                            <a:avLst>
                              <a:gd name="adj1" fmla="val 0"/>
                              <a:gd name="adj2" fmla="val 50000"/>
                            </a:avLst>
                          </a:prstGeom>
                        </wps:spPr>
                        <wps:style>
                          <a:lnRef idx="1">
                            <a:schemeClr val="accent1"/>
                          </a:lnRef>
                          <a:fillRef idx="0">
                            <a:schemeClr val="accent1"/>
                          </a:fillRef>
                          <a:effectRef idx="0">
                            <a:schemeClr val="accent1"/>
                          </a:effectRef>
                          <a:fontRef idx="minor">
                            <a:schemeClr val="tx1"/>
                          </a:fontRef>
                        </wps:style>
                        <wps:txbx>
                          <w:txbxContent>
                            <w:p w14:paraId="1FE49310" w14:textId="77777777" w:rsidR="002C454D" w:rsidRDefault="002C454D" w:rsidP="00D5649D">
                              <w:pPr>
                                <w:rPr>
                                  <w:rFonts w:eastAsia="Times New Roman"/>
                                </w:rPr>
                              </w:pPr>
                            </w:p>
                          </w:txbxContent>
                        </wps:txbx>
                        <wps:bodyPr wrap="square" rtlCol="0" anchor="t">
                          <a:noAutofit/>
                        </wps:bodyPr>
                      </wps:wsp>
                      <wps:wsp>
                        <wps:cNvPr id="19" name="Right Brace 19"/>
                        <wps:cNvSpPr/>
                        <wps:spPr>
                          <a:xfrm>
                            <a:off x="3503924" y="6229120"/>
                            <a:ext cx="71924" cy="828637"/>
                          </a:xfrm>
                          <a:prstGeom prst="rightBrace">
                            <a:avLst/>
                          </a:prstGeom>
                        </wps:spPr>
                        <wps:style>
                          <a:lnRef idx="1">
                            <a:schemeClr val="accent1"/>
                          </a:lnRef>
                          <a:fillRef idx="0">
                            <a:schemeClr val="accent1"/>
                          </a:fillRef>
                          <a:effectRef idx="0">
                            <a:schemeClr val="accent1"/>
                          </a:effectRef>
                          <a:fontRef idx="minor">
                            <a:schemeClr val="tx1"/>
                          </a:fontRef>
                        </wps:style>
                        <wps:txbx>
                          <w:txbxContent>
                            <w:p w14:paraId="254E284C" w14:textId="77777777" w:rsidR="002C454D" w:rsidRDefault="002C454D" w:rsidP="00D5649D">
                              <w:pPr>
                                <w:rPr>
                                  <w:rFonts w:eastAsia="Times New Roman"/>
                                </w:rPr>
                              </w:pPr>
                            </w:p>
                          </w:txbxContent>
                        </wps:txbx>
                        <wps:bodyPr rtlCol="0" anchor="t"/>
                      </wps:wsp>
                      <wps:wsp>
                        <wps:cNvPr id="20" name="TextBox 146"/>
                        <wps:cNvSpPr txBox="1"/>
                        <wps:spPr>
                          <a:xfrm>
                            <a:off x="3644050" y="6991667"/>
                            <a:ext cx="1661520" cy="71722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0922D73"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Only signatories offering execution and/or advisory services</w:t>
                              </w:r>
                            </w:p>
                          </w:txbxContent>
                        </wps:txbx>
                        <wps:bodyPr wrap="square" rtlCol="0" anchor="ctr">
                          <a:noAutofit/>
                        </wps:bodyPr>
                      </wps:wsp>
                      <wps:wsp>
                        <wps:cNvPr id="22" name="Rectangle 22"/>
                        <wps:cNvSpPr/>
                        <wps:spPr>
                          <a:xfrm>
                            <a:off x="3637" y="2997964"/>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C39753"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06: </w:t>
                              </w:r>
                              <w:r>
                                <w:rPr>
                                  <w:rFonts w:ascii="Arial" w:eastAsia="Times New Roman" w:hAnsi="Arial" w:cs="Arial"/>
                                  <w:color w:val="FFFFFF"/>
                                  <w:kern w:val="24"/>
                                </w:rPr>
                                <w:t>RI roles and responsibilities</w:t>
                              </w:r>
                            </w:p>
                          </w:txbxContent>
                        </wps:txbx>
                        <wps:bodyPr wrap="square" rtlCol="0" anchor="ctr"/>
                      </wps:wsp>
                      <wps:wsp>
                        <wps:cNvPr id="23" name="Rectangle 23"/>
                        <wps:cNvSpPr/>
                        <wps:spPr>
                          <a:xfrm>
                            <a:off x="1443798" y="3564202"/>
                            <a:ext cx="3477600"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E2E352"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07: </w:t>
                              </w:r>
                              <w:r>
                                <w:rPr>
                                  <w:rFonts w:ascii="Arial" w:eastAsia="Times New Roman" w:hAnsi="Arial" w:cs="Arial"/>
                                  <w:color w:val="FFFFFF"/>
                                  <w:kern w:val="24"/>
                                </w:rPr>
                                <w:t>RI in performance management, reward and/or personal development</w:t>
                              </w:r>
                            </w:p>
                          </w:txbxContent>
                        </wps:txbx>
                        <wps:bodyPr wrap="square" rtlCol="0" anchor="ctr"/>
                      </wps:wsp>
                      <wps:wsp>
                        <wps:cNvPr id="24" name="TextBox 146"/>
                        <wps:cNvSpPr txBox="1"/>
                        <wps:spPr>
                          <a:xfrm>
                            <a:off x="3212698" y="3200337"/>
                            <a:ext cx="1457694"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F3081C2"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wps:txbx>
                        <wps:bodyPr wrap="square" rtlCol="0" anchor="ctr">
                          <a:noAutofit/>
                        </wps:bodyPr>
                      </wps:wsp>
                      <wps:wsp>
                        <wps:cNvPr id="25" name="Elbow Connector 25"/>
                        <wps:cNvCnPr/>
                        <wps:spPr>
                          <a:xfrm rot="16200000" flipH="1">
                            <a:off x="2305415" y="2687019"/>
                            <a:ext cx="314238" cy="1440128"/>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6" name="Straight Arrow Connector 26"/>
                        <wps:cNvCnPr/>
                        <wps:spPr>
                          <a:xfrm flipH="1">
                            <a:off x="1090967" y="3244889"/>
                            <a:ext cx="1" cy="9181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7" name="TextBox 146"/>
                        <wps:cNvSpPr txBox="1"/>
                        <wps:spPr>
                          <a:xfrm>
                            <a:off x="2610" y="3405352"/>
                            <a:ext cx="917327" cy="58281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00F5EC2"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wps:txbx>
                        <wps:bodyPr wrap="square" rtlCol="0" anchor="ctr">
                          <a:noAutofit/>
                        </wps:bodyPr>
                      </wps:wsp>
                      <wps:wsp>
                        <wps:cNvPr id="29" name="Rectangle 29"/>
                        <wps:cNvSpPr/>
                        <wps:spPr>
                          <a:xfrm>
                            <a:off x="-20377" y="4403300"/>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0130CF7"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09: </w:t>
                              </w:r>
                              <w:r>
                                <w:rPr>
                                  <w:rFonts w:ascii="Arial" w:eastAsia="Times New Roman" w:hAnsi="Arial" w:cs="Arial"/>
                                  <w:color w:val="FFFFFF"/>
                                  <w:kern w:val="24"/>
                                </w:rPr>
                                <w:t>Promoting RI independently</w:t>
                              </w:r>
                            </w:p>
                          </w:txbxContent>
                        </wps:txbx>
                        <wps:bodyPr wrap="square" rtlCol="0" anchor="ctr"/>
                      </wps:wsp>
                      <wps:wsp>
                        <wps:cNvPr id="30" name="Rectangle 30"/>
                        <wps:cNvSpPr/>
                        <wps:spPr>
                          <a:xfrm>
                            <a:off x="-37877" y="4693108"/>
                            <a:ext cx="3477665"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18EA30"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10: </w:t>
                              </w:r>
                              <w:r>
                                <w:rPr>
                                  <w:rFonts w:ascii="Arial" w:eastAsia="Times New Roman" w:hAnsi="Arial" w:cs="Arial"/>
                                  <w:color w:val="FFFFFF"/>
                                  <w:kern w:val="24"/>
                                </w:rPr>
                                <w:t>Dialogue with public policy makers or regulators</w:t>
                              </w:r>
                            </w:p>
                          </w:txbxContent>
                        </wps:txbx>
                        <wps:bodyPr wrap="square" rtlCol="0" anchor="ctr"/>
                      </wps:wsp>
                      <wps:wsp>
                        <wps:cNvPr id="31" name="Rectangle 31"/>
                        <wps:cNvSpPr/>
                        <wps:spPr>
                          <a:xfrm>
                            <a:off x="-29900" y="5127118"/>
                            <a:ext cx="3477665"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BE633A"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11: </w:t>
                              </w:r>
                              <w:r>
                                <w:rPr>
                                  <w:rFonts w:ascii="Arial" w:eastAsia="Times New Roman" w:hAnsi="Arial" w:cs="Arial"/>
                                  <w:color w:val="FFFFFF"/>
                                  <w:kern w:val="24"/>
                                </w:rPr>
                                <w:t>ESG issues in strategic asset allocation</w:t>
                              </w:r>
                            </w:p>
                          </w:txbxContent>
                        </wps:txbx>
                        <wps:bodyPr wrap="square" rtlCol="0" anchor="ctr"/>
                      </wps:wsp>
                      <wps:wsp>
                        <wps:cNvPr id="227" name="Rectangle 227"/>
                        <wps:cNvSpPr/>
                        <wps:spPr>
                          <a:xfrm>
                            <a:off x="-29902" y="7178594"/>
                            <a:ext cx="3477665"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0CE4BCC"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16: </w:t>
                              </w:r>
                              <w:r>
                                <w:rPr>
                                  <w:rFonts w:ascii="Arial" w:eastAsia="Times New Roman" w:hAnsi="Arial" w:cs="Arial"/>
                                  <w:color w:val="FFFFFF"/>
                                  <w:kern w:val="24"/>
                                </w:rPr>
                                <w:t>RI/ESG in execution and/or advisory services</w:t>
                              </w:r>
                            </w:p>
                          </w:txbxContent>
                        </wps:txbx>
                        <wps:bodyPr wrap="square" rtlCol="0" anchor="ctr"/>
                      </wps:wsp>
                      <wps:wsp>
                        <wps:cNvPr id="228" name="Rectangle 228"/>
                        <wps:cNvSpPr/>
                        <wps:spPr>
                          <a:xfrm>
                            <a:off x="-29902" y="7475892"/>
                            <a:ext cx="3477665"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9030B4"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SG 17</w:t>
                              </w:r>
                              <w:r>
                                <w:rPr>
                                  <w:rFonts w:ascii="Arial" w:eastAsia="Times New Roman" w:hAnsi="Arial" w:cs="Arial"/>
                                  <w:color w:val="FFFFFF"/>
                                  <w:kern w:val="24"/>
                                </w:rPr>
                                <w:t>: Innovative features of approach to RI</w:t>
                              </w:r>
                            </w:p>
                          </w:txbxContent>
                        </wps:txbx>
                        <wps:bodyPr wrap="square" rtlCol="0" anchor="ctr"/>
                      </wps:wsp>
                      <wps:wsp>
                        <wps:cNvPr id="229" name="Rectangle 229"/>
                        <wps:cNvSpPr/>
                        <wps:spPr>
                          <a:xfrm>
                            <a:off x="-19050" y="7758208"/>
                            <a:ext cx="3479706"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03FCF3"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18: </w:t>
                              </w:r>
                              <w:r>
                                <w:rPr>
                                  <w:rFonts w:ascii="Arial" w:eastAsia="Times New Roman" w:hAnsi="Arial" w:cs="Arial"/>
                                  <w:color w:val="FFFFFF"/>
                                  <w:kern w:val="24"/>
                                </w:rPr>
                                <w:t>Internal and external review and assurance of responses</w:t>
                              </w:r>
                            </w:p>
                          </w:txbxContent>
                        </wps:txbx>
                        <wps:bodyPr wrap="square" rtlCol="0" anchor="ctr"/>
                      </wps:wsp>
                      <wps:wsp>
                        <wps:cNvPr id="230" name="Rectangle 230"/>
                        <wps:cNvSpPr/>
                        <wps:spPr>
                          <a:xfrm>
                            <a:off x="-17008" y="8204618"/>
                            <a:ext cx="3479706"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028C689"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end: </w:t>
                              </w:r>
                              <w:r>
                                <w:rPr>
                                  <w:rFonts w:ascii="Arial" w:eastAsia="Times New Roman" w:hAnsi="Arial" w:cs="Arial"/>
                                  <w:color w:val="FFFFFF"/>
                                  <w:kern w:val="24"/>
                                </w:rPr>
                                <w:t>Module confirmation page</w:t>
                              </w:r>
                            </w:p>
                          </w:txbxContent>
                        </wps:txbx>
                        <wps:bodyPr wrap="square" rtlCol="0" anchor="ctr"/>
                      </wps:wsp>
                      <wps:wsp>
                        <wps:cNvPr id="231" name="TextBox 146"/>
                        <wps:cNvSpPr txBox="1"/>
                        <wps:spPr>
                          <a:xfrm>
                            <a:off x="3585373" y="6156843"/>
                            <a:ext cx="1941055" cy="92710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F743E7D"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wps:txbx>
                        <wps:bodyPr wrap="square" rtlCol="0" anchor="ctr">
                          <a:noAutofit/>
                        </wps:bodyPr>
                      </wps:wsp>
                      <wps:wsp>
                        <wps:cNvPr id="232" name="Elbow Connector 232"/>
                        <wps:cNvCnPr/>
                        <wps:spPr>
                          <a:xfrm rot="5400000">
                            <a:off x="2362344" y="3342765"/>
                            <a:ext cx="202904" cy="1437604"/>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3" name="Elbow Connector 233"/>
                        <wps:cNvCnPr/>
                        <wps:spPr>
                          <a:xfrm rot="5400000">
                            <a:off x="2442570" y="497148"/>
                            <a:ext cx="138291" cy="143701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5" name="Elbow Connector 235"/>
                        <wps:cNvCnPr/>
                        <wps:spPr>
                          <a:xfrm rot="16200000" flipH="1">
                            <a:off x="2349289" y="1319804"/>
                            <a:ext cx="229603" cy="1437016"/>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7" name="TextBox 146"/>
                        <wps:cNvSpPr txBox="1"/>
                        <wps:spPr>
                          <a:xfrm>
                            <a:off x="3196528" y="1831505"/>
                            <a:ext cx="1889822"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D6A4466"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wps:txbx>
                        <wps:bodyPr wrap="square" rtlCol="0" anchor="ctr">
                          <a:noAutofit/>
                        </wps:bodyPr>
                      </wps:wsp>
                      <wps:wsp>
                        <wps:cNvPr id="238" name="Straight Arrow Connector 238"/>
                        <wps:cNvCnPr/>
                        <wps:spPr>
                          <a:xfrm flipH="1">
                            <a:off x="1083825" y="1943009"/>
                            <a:ext cx="9985" cy="100938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9" name="TextBox 146"/>
                        <wps:cNvSpPr txBox="1"/>
                        <wps:spPr>
                          <a:xfrm>
                            <a:off x="8171" y="1983949"/>
                            <a:ext cx="1155057" cy="52221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3011278"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wps:txbx>
                        <wps:bodyPr wrap="square" rtlCol="0" anchor="ctr">
                          <a:noAutofit/>
                        </wps:bodyPr>
                      </wps:wsp>
                      <wps:wsp>
                        <wps:cNvPr id="28" name="Rectangle 28"/>
                        <wps:cNvSpPr/>
                        <wps:spPr>
                          <a:xfrm>
                            <a:off x="-14967" y="4105872"/>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5A5E10"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08: </w:t>
                              </w:r>
                              <w:r>
                                <w:rPr>
                                  <w:rFonts w:ascii="Arial" w:eastAsia="Times New Roman" w:hAnsi="Arial" w:cs="Arial"/>
                                  <w:color w:val="FFFFFF"/>
                                  <w:kern w:val="24"/>
                                </w:rPr>
                                <w:t>Collaborative organisations / /initiatives</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w14:anchorId="71D805E7" id="Group 61" o:spid="_x0000_s1026" style="position:absolute;margin-left:.2pt;margin-top:66.75pt;width:438.1pt;height:665.9pt;z-index:251653120;mso-position-vertical-relative:margin;mso-width-relative:margin;mso-height-relative:margin" coordorigin="-378" coordsize="55643,84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">
                <v:rect id="Rectangle 7" o:spid="_x0000_s1027" style="position:absolute;left:64;width:34413;height:2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DFEr8A&#10;AADaAAAADwAAAGRycy9kb3ducmV2LnhtbESPQYvCMBSE7wv+h/AWvK3JKqvSNYoogniziudH87Yp&#10;Ni+1iVr/vVkQPA4z8w0zW3SuFjdqQ+VZw/dAgSAuvKm41HA8bL6mIEJENlh7Jg0PCrCY9z5mmBl/&#10;5z3d8liKBOGQoQYbY5NJGQpLDsPAN8TJ+/Otw5hkW0rT4j3BXS2HSo2lw4rTgsWGVpaKc351GtyG&#10;aadOyl5i+aNOnKv1aHfWuv/ZLX9BROriO/xqb42GCfxfSTdAz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QMUSvwAAANoAAAAPAAAAAAAAAAAAAAAAAJgCAABkcnMvZG93bnJl&#10;di54bWxQSwUGAAAAAAQABAD1AAAAhAMAAAAA&#10;" fillcolor="#0070c0" stroked="f" strokeweight="2pt">
                  <v:textbox>
                    <w:txbxContent>
                      <w:p w14:paraId="3FC0DBBB"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01: </w:t>
                        </w:r>
                        <w:r>
                          <w:rPr>
                            <w:rFonts w:ascii="Arial" w:eastAsia="Times New Roman" w:hAnsi="Arial" w:cs="Arial"/>
                            <w:color w:val="FFFFFF"/>
                            <w:kern w:val="24"/>
                          </w:rPr>
                          <w:t xml:space="preserve">RI policy and coverage </w:t>
                        </w:r>
                      </w:p>
                    </w:txbxContent>
                  </v:textbox>
                </v:rect>
                <v:rect id="Rectangle 8" o:spid="_x0000_s1028" style="position:absolute;left:14437;top:21531;width:34776;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f95r8A&#10;AADaAAAADwAAAGRycy9kb3ducmV2LnhtbERPy4rCMBTdD/gP4QruxtQuHOmYFkcQXAk+QN1dmjtt&#10;meSmNLFWv36yEFwezntZDNaInjrfOFYwmyYgiEunG64UnI6bzwUIH5A1Gsek4EEeinz0scRMuzvv&#10;qT+ESsQQ9hkqqENoMyl9WZNFP3UtceR+XWcxRNhVUnd4j+HWyDRJ5tJiw7GhxpbWNZV/h5tVwNe0&#10;D19Pc7k9d4tVqo37Oa+dUpPxsPoGEWgIb/HLvdUK4tZ4Jd4Amf8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Ml/3mvwAAANoAAAAPAAAAAAAAAAAAAAAAAJgCAABkcnMvZG93bnJl&#10;di54bWxQSwUGAAAAAAQABAD1AAAAhAMAAAAA&#10;" fillcolor="#a5a5a5 [2092]" stroked="f" strokeweight="2pt">
                  <v:textbox>
                    <w:txbxContent>
                      <w:p w14:paraId="5C2D76A6"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05: </w:t>
                        </w:r>
                        <w:r>
                          <w:rPr>
                            <w:rFonts w:ascii="Arial" w:eastAsia="Times New Roman" w:hAnsi="Arial" w:cs="Arial"/>
                            <w:color w:val="FFFFFF"/>
                            <w:kern w:val="24"/>
                          </w:rPr>
                          <w:t>Main goals/objectives this year</w:t>
                        </w:r>
                      </w:p>
                    </w:txbxContent>
                  </v:textbox>
                </v:rect>
                <v:shapetype id="_x0000_t32" coordsize="21600,21600" o:spt="32" o:oned="t" path="m,l21600,21600e" filled="f">
                  <v:path arrowok="t" fillok="f" o:connecttype="none"/>
                  <o:lock v:ext="edit" shapetype="t"/>
                </v:shapetype>
                <v:shape id="Straight Arrow Connector 10" o:spid="_x0000_s1029" type="#_x0000_t32" style="position:absolute;left:10840;top:2141;width:98;height:1137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zHAcUAAADbAAAADwAAAGRycy9kb3ducmV2LnhtbESPQU/DMAyF75P4D5GRdttSpgFVWTah&#10;TRPshFZAXE3jNRWNUzVhLf8eHybtZus9v/d5tRl9q87Uxyawgbt5Boq4Crbh2sDH+36Wg4oJ2WIb&#10;mAz8UYTN+maywsKGgY90LlOtJIRjgQZcSl2hdawceYzz0BGLdgq9xyRrX2vb4yDhvtWLLHvQHhuW&#10;BocdbR1VP+WvN3CfPx6WfMo/v91ieNl9vZXxmLbGTG/H5ydQicZ0NV+uX63gC738IgPo9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LzHAcUAAADbAAAADwAAAAAAAAAA&#10;AAAAAAChAgAAZHJzL2Rvd25yZXYueG1sUEsFBgAAAAAEAAQA+QAAAJMDAAAAAA==&#10;" strokecolor="#4579b8 [3044]">
                  <v:stroke endarrow="block" endarrowlength="short"/>
                </v:shape>
                <v:shapetype id="_x0000_t202" coordsize="21600,21600" o:spt="202" path="m,l,21600r21600,l21600,xe">
                  <v:stroke joinstyle="miter"/>
                  <v:path gradientshapeok="t" o:connecttype="rect"/>
                </v:shapetype>
                <v:shape id="TextBox 146" o:spid="_x0000_s1030" type="#_x0000_t202" style="position:absolute;left:32131;top:2661;width:17889;height:41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VX1cIA&#10;AADbAAAADwAAAGRycy9kb3ducmV2LnhtbERP22rCQBB9L/gPywi+1U3aUiS6CWIp1UIFLx8wZsds&#10;SHY2ZLcm/n23UOjbHM51VsVoW3Gj3teOFaTzBARx6XTNlYLz6f1xAcIHZI2tY1JwJw9FPnlYYabd&#10;wAe6HUMlYgj7DBWYELpMSl8asujnriOO3NX1FkOEfSV1j0MMt618SpJXabHm2GCwo42hsjl+WwU+&#10;8Ie5XJ/3l0G/tJ9+13y9nRKlZtNxvQQRaAz/4j/3Vsf5Kfz+Eg+Q+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dVfVwgAAANsAAAAPAAAAAAAAAAAAAAAAAJgCAABkcnMvZG93&#10;bnJldi54bWxQSwUGAAAAAAQABAD1AAAAhwMAAAAA&#10;" filled="f" stroked="f" strokeweight="2pt">
                  <v:textbox>
                    <w:txbxContent>
                      <w:p w14:paraId="0BC52E85"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RI policy or guidance documents</w:t>
                        </w:r>
                      </w:p>
                    </w:txbxContent>
                  </v:textbox>
                </v:shape>
                <v:shape id="TextBox 146" o:spid="_x0000_s1031" type="#_x0000_t202" style="position:absolute;left:215;top:4594;width:9757;height:75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fJosAA&#10;AADbAAAADwAAAGRycy9kb3ducmV2LnhtbERP24rCMBB9F/yHMIJva6oui1SjiCK6CwpePmBsxqbY&#10;TEoTbffvNwuCb3M415ktWluKJ9W+cKxgOEhAEGdOF5wruJw3HxMQPiBrLB2Tgl/ysJh3OzNMtWv4&#10;SM9TyEUMYZ+iAhNClUrpM0MW/cBVxJG7udpiiLDOpa6xieG2lKMk+ZIWC44NBitaGcrup4dV4ANv&#10;zfU2Plwb/Vn++O/7fn1OlOr32uUURKA2vMUv907H+SP4/yUeIO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KfJosAAAADbAAAADwAAAAAAAAAAAAAAAACYAgAAZHJzL2Rvd25y&#10;ZXYueG1sUEsFBgAAAAAEAAQA9QAAAIUDAAAAAA==&#10;" filled="f" stroked="f" strokeweight="2pt">
                  <v:textbox>
                    <w:txbxContent>
                      <w:p w14:paraId="73A116A9"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3" o:spid="_x0000_s1032" type="#_x0000_t34" style="position:absolute;left:22637;top:-2217;width:3975;height:14401;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lyicIAAADbAAAADwAAAGRycy9kb3ducmV2LnhtbERPS2vCQBC+C/0PyxR6001sK5pmFfEB&#10;HooQK56H7DSJZmdDdtU0v94tFHqbj+856aIztbhR6yrLCuJRBII4t7riQsHxazucgnAeWWNtmRT8&#10;kIPF/GmQYqLtnTO6HXwhQgi7BBWU3jeJlC4vyaAb2YY4cN+2NegDbAupW7yHcFPLcRRNpMGKQ0OJ&#10;Da1Kyi+Hq1GwPp/22w1mnxT3/ax/r6zLJm9KvTx3yw8Qnjr/L/5z73SY/wq/v4QD5P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jlyicIAAADbAAAADwAAAAAAAAAAAAAA&#10;AAChAgAAZHJzL2Rvd25yZXYueG1sUEsFBgAAAAAEAAQA+QAAAJADAAAAAA==&#10;" strokecolor="#4579b8 [3044]">
                  <v:stroke endarrow="block" endarrowlength="short"/>
                </v:shape>
                <v:rect id="Rectangle 14" o:spid="_x0000_s1033" style="position:absolute;left:14463;top:7161;width:39729;height:36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7Wr0A&#10;AADbAAAADwAAAGRycy9kb3ducmV2LnhtbERPTYvCMBC9L/gfwix4W5PVVaRrFFEE8WYVz0Mz2xSb&#10;SW2i1n9vFgRv83ifM1t0rhY3akPlWcP3QIEgLrypuNRwPGy+piBCRDZYeyYNDwqwmPc+ZpgZf+c9&#10;3fJYihTCIUMNNsYmkzIUlhyGgW+IE/fnW4cxwbaUpsV7Cne1HCo1kQ4rTg0WG1pZKs751WlwG6ad&#10;Oil7ieVYnThX69HurHX/s1v+gojUxbf45d6aNP8H/n9JB8j5E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5J7Wr0AAADbAAAADwAAAAAAAAAAAAAAAACYAgAAZHJzL2Rvd25yZXYu&#10;eG1sUEsFBgAAAAAEAAQA9QAAAIIDAAAAAA==&#10;" fillcolor="#0070c0" stroked="f" strokeweight="2pt">
                  <v:textbox>
                    <w:txbxContent>
                      <w:p w14:paraId="48D24FA3"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02 </w:t>
                        </w:r>
                        <w:r>
                          <w:rPr>
                            <w:rFonts w:ascii="Arial" w:eastAsia="Times New Roman" w:hAnsi="Arial" w:cs="Arial"/>
                            <w:color w:val="FFFFFF"/>
                            <w:kern w:val="24"/>
                          </w:rPr>
                          <w:t>Publicly available RI policy or guidance documents</w:t>
                        </w:r>
                      </w:p>
                    </w:txbxContent>
                  </v:textbox>
                </v:rect>
                <v:rect id="Rectangle 16" o:spid="_x0000_s1034" style="position:absolute;left:67;top:13514;width:34777;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xAtr0A&#10;AADbAAAADwAAAGRycy9kb3ducmV2LnhtbERPTYvCMBC9C/6HMII3TVZRlq5RFkUQb9bF89DMNsVm&#10;Upuo9d8bQfA2j/c5i1XnanGjNlSeNXyNFQjiwpuKSw1/x+3oG0SIyAZrz6ThQQFWy35vgZnxdz7Q&#10;LY+lSCEcMtRgY2wyKUNhyWEY+4Y4cf++dRgTbEtpWryncFfLiVJz6bDi1GCxobWl4pxfnQa3Zdqr&#10;k7KXWM7UiXO1me7PWg8H3e8PiEhd/Ijf7p1J8+fw+iUdIJd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AxAtr0AAADbAAAADwAAAAAAAAAAAAAAAACYAgAAZHJzL2Rvd25yZXYu&#10;eG1sUEsFBgAAAAAEAAQA9QAAAIIDAAAAAA==&#10;" fillcolor="#0070c0" stroked="f" strokeweight="2pt">
                  <v:textbox>
                    <w:txbxContent>
                      <w:p w14:paraId="62CD5A4C"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03: </w:t>
                        </w:r>
                        <w:r>
                          <w:rPr>
                            <w:rFonts w:ascii="Arial" w:eastAsia="Times New Roman" w:hAnsi="Arial" w:cs="Arial"/>
                            <w:color w:val="FFFFFF"/>
                            <w:kern w:val="24"/>
                          </w:rPr>
                          <w:t>Conflicts of interest</w:t>
                        </w:r>
                      </w:p>
                    </w:txbxContent>
                  </v:textbox>
                </v:rect>
                <v:rect id="Rectangle 17" o:spid="_x0000_s1035" style="position:absolute;left:67;top:16715;width:34777;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DlLb0A&#10;AADbAAAADwAAAGRycy9kb3ducmV2LnhtbERPTYvCMBC9L/gfwix4W5NVVqVrFFEE8WYVz0Mz2xSb&#10;SW2i1n9vFgRv83ifM1t0rhY3akPlWcP3QIEgLrypuNRwPGy+piBCRDZYeyYNDwqwmPc+ZpgZf+c9&#10;3fJYihTCIUMNNsYmkzIUlhyGgW+IE/fnW4cxwbaUpsV7Cne1HCo1lg4rTg0WG1pZKs751WlwG6ad&#10;Oil7ieWPOnGu1qPdWev+Z7f8BRGpi2/xy701af4E/n9JB8j5E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0DlLb0AAADbAAAADwAAAAAAAAAAAAAAAACYAgAAZHJzL2Rvd25yZXYu&#10;eG1sUEsFBgAAAAAEAAQA9QAAAIIDAAAAAA==&#10;" fillcolor="#0070c0" stroked="f" strokeweight="2pt">
                  <v:textbox>
                    <w:txbxContent>
                      <w:p w14:paraId="661A01B9"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SG 04:</w:t>
                        </w:r>
                        <w:r>
                          <w:rPr>
                            <w:rFonts w:ascii="Arial" w:eastAsia="Times New Roman" w:hAnsi="Arial" w:cs="Arial"/>
                            <w:color w:val="FFFFFF"/>
                            <w:kern w:val="24"/>
                          </w:rPr>
                          <w:t xml:space="preserve"> RI goals and objectives</w:t>
                        </w:r>
                      </w:p>
                    </w:txbxContent>
                  </v:textbox>
                </v:re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8" o:spid="_x0000_s1036" type="#_x0000_t88" style="position:absolute;left:35174;top:71785;width:1464;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0HBsUA&#10;AADbAAAADwAAAGRycy9kb3ducmV2LnhtbESPQWvCQBCF74X+h2WE3upGD0FSV9FCpbRQ1Eq9Dtkx&#10;G5udDdlVU3+9cxB6m+G9ee+b6bz3jTpTF+vABkbDDBRxGWzNlYHd99vzBFRMyBabwGTgjyLMZ48P&#10;UyxsuPCGzttUKQnhWKABl1JbaB1LRx7jMLTEoh1C5zHJ2lXadniRcN/ocZbl2mPN0uCwpVdH5e/2&#10;5A38XEteuc/lbv/1sVhvrse8P+VozNOgX7yAStSnf/P9+t0KvsDKLzKAnt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fQcGxQAAANsAAAAPAAAAAAAAAAAAAAAAAJgCAABkcnMv&#10;ZG93bnJldi54bWxQSwUGAAAAAAQABAD1AAAAigMAAAAA&#10;" adj="0" strokecolor="#4579b8 [3044]">
                  <v:textbox>
                    <w:txbxContent>
                      <w:p w14:paraId="1FE49310" w14:textId="77777777" w:rsidR="002C454D" w:rsidRDefault="002C454D" w:rsidP="00D5649D">
                        <w:pPr>
                          <w:rPr>
                            <w:rFonts w:eastAsia="Times New Roman"/>
                          </w:rPr>
                        </w:pPr>
                      </w:p>
                    </w:txbxContent>
                  </v:textbox>
                </v:shape>
                <v:shape id="Right Brace 19" o:spid="_x0000_s1037" type="#_x0000_t88" style="position:absolute;left:35039;top:62291;width:719;height:8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HOUMQA&#10;AADbAAAADwAAAGRycy9kb3ducmV2LnhtbESPQWvCQBCF74L/YRmht7qpJSWNboIWWj0UwVg9D9kx&#10;Cc3OhuzWxH/fLRS8zfDe9+bNKh9NK67Uu8aygqd5BIK4tLrhSsHX8f0xAeE8ssbWMim4kYM8m05W&#10;mGo78IGuha9ECGGXooLa+y6V0pU1GXRz2xEH7WJ7gz6sfSV1j0MIN61cRNGLNNhwuFBjR281ld/F&#10;jwk1tqf4szXNbvOx93qRGI6r87NSD7NxvQThafR38z+904F7hb9fwgA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0xzlDEAAAA2wAAAA8AAAAAAAAAAAAAAAAAmAIAAGRycy9k&#10;b3ducmV2LnhtbFBLBQYAAAAABAAEAPUAAACJAwAAAAA=&#10;" adj="156" strokecolor="#4579b8 [3044]">
                  <v:textbox>
                    <w:txbxContent>
                      <w:p w14:paraId="254E284C" w14:textId="77777777" w:rsidR="002C454D" w:rsidRDefault="002C454D" w:rsidP="00D5649D">
                        <w:pPr>
                          <w:rPr>
                            <w:rFonts w:eastAsia="Times New Roman"/>
                          </w:rPr>
                        </w:pPr>
                      </w:p>
                    </w:txbxContent>
                  </v:textbox>
                </v:shape>
                <v:shape id="TextBox 146" o:spid="_x0000_s1038" type="#_x0000_t202" style="position:absolute;left:36440;top:69916;width:16615;height:71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U488AA&#10;AADbAAAADwAAAGRycy9kb3ducmV2LnhtbERP3WrCMBS+H/gO4Qy8m+lUxqjGIo6hDjZYuwc4Nsem&#10;tDkpTbT17ZcLwcuP73+djbYVV+p97VjB6ywBQVw6XXOl4K/4fHkH4QOyxtYxKbiRh2wzeVpjqt3A&#10;v3TNQyViCPsUFZgQulRKXxqy6GeuI47c2fUWQ4R9JXWPQwy3rZwnyZu0WHNsMNjRzlDZ5BerwAfe&#10;m9N58XMa9LL98sfm+6NIlJo+j9sViEBjeIjv7oNWMI/r45f4A+Tm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VU488AAAADbAAAADwAAAAAAAAAAAAAAAACYAgAAZHJzL2Rvd25y&#10;ZXYueG1sUEsFBgAAAAAEAAQA9QAAAIUDAAAAAA==&#10;" filled="f" stroked="f" strokeweight="2pt">
                  <v:textbox>
                    <w:txbxContent>
                      <w:p w14:paraId="60922D73"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Only signatories offering execution and/or advisory services</w:t>
                        </w:r>
                      </w:p>
                    </w:txbxContent>
                  </v:textbox>
                </v:shape>
                <v:rect id="Rectangle 22" o:spid="_x0000_s1039" style="position:absolute;left:36;top:29979;width:34777;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uMCL8A&#10;AADbAAAADwAAAGRycy9kb3ducmV2LnhtbESPQYvCMBSE7wv+h/CEva2JFWWpRhFFEG/WxfOjeTbF&#10;5qU2Ubv/3ggLexxm5htmsepdIx7UhdqzhvFIgSAuvam50vBz2n19gwgR2WDjmTT8UoDVcvCxwNz4&#10;Jx/pUcRKJAiHHDXYGNtcylBachhGviVO3sV3DmOSXSVNh88Ed43MlJpJhzWnBYstbSyV1+LuNLgd&#10;00Gdlb3FaqrOXKjt5HDV+nPYr+cgIvXxP/zX3hsNWQbvL+kHyO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W4wIvwAAANsAAAAPAAAAAAAAAAAAAAAAAJgCAABkcnMvZG93bnJl&#10;di54bWxQSwUGAAAAAAQABAD1AAAAhAMAAAAA&#10;" fillcolor="#0070c0" stroked="f" strokeweight="2pt">
                  <v:textbox>
                    <w:txbxContent>
                      <w:p w14:paraId="3FC39753"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06: </w:t>
                        </w:r>
                        <w:r>
                          <w:rPr>
                            <w:rFonts w:ascii="Arial" w:eastAsia="Times New Roman" w:hAnsi="Arial" w:cs="Arial"/>
                            <w:color w:val="FFFFFF"/>
                            <w:kern w:val="24"/>
                          </w:rPr>
                          <w:t>RI roles and responsibilities</w:t>
                        </w:r>
                      </w:p>
                    </w:txbxContent>
                  </v:textbox>
                </v:rect>
                <v:rect id="Rectangle 23" o:spid="_x0000_s1040" style="position:absolute;left:14437;top:35642;width:34776;height:39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2qxsQA&#10;AADbAAAADwAAAGRycy9kb3ducmV2LnhtbESPzWrDMBCE74W8g9hAb40cF9rgRAmJodBToWkgyW2x&#10;NraJtDKW/FM/fVUo9DjMzDfMZjdaI3pqfe1YwXKRgCAunK65VHD6entagfABWaNxTAq+ycNuO3vY&#10;YKbdwJ/UH0MpIoR9hgqqEJpMSl9UZNEvXEMcvZtrLYYo21LqFocIt0amSfIiLdYcFypsKK+ouB87&#10;q4CvaR9eJ3Pppo/VPtXGHc65U+pxPu7XIAKN4T/8137XCtJn+P0Sf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dqsbEAAAA2wAAAA8AAAAAAAAAAAAAAAAAmAIAAGRycy9k&#10;b3ducmV2LnhtbFBLBQYAAAAABAAEAPUAAACJAwAAAAA=&#10;" fillcolor="#a5a5a5 [2092]" stroked="f" strokeweight="2pt">
                  <v:textbox>
                    <w:txbxContent>
                      <w:p w14:paraId="55E2E352"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07: </w:t>
                        </w:r>
                        <w:r>
                          <w:rPr>
                            <w:rFonts w:ascii="Arial" w:eastAsia="Times New Roman" w:hAnsi="Arial" w:cs="Arial"/>
                            <w:color w:val="FFFFFF"/>
                            <w:kern w:val="24"/>
                          </w:rPr>
                          <w:t>RI in performance management, reward and/or personal development</w:t>
                        </w:r>
                      </w:p>
                    </w:txbxContent>
                  </v:textbox>
                </v:rect>
                <v:shape id="TextBox 146" o:spid="_x0000_s1041" type="#_x0000_t202" style="position:absolute;left:32126;top:32003;width:14577;height:41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4+8MQA&#10;AADbAAAADwAAAGRycy9kb3ducmV2LnhtbESP0WrCQBRE3wv9h+UKvtWNUUqJriItRSu0UNMPuMle&#10;syHZuyG7mvj3XaHQx2FmzjDr7WhbcaXe144VzGcJCOLS6ZorBT/5+9MLCB+QNbaOScGNPGw3jw9r&#10;zLQb+Juup1CJCGGfoQITQpdJ6UtDFv3MdcTRO7veYoiyr6TucYhw28o0SZ6lxZrjgsGOXg2Vzeli&#10;FfjAe1OcF1/FoJft0X80n295otR0Mu5WIAKN4T/81z5oBekS7l/iD5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uPvDEAAAA2wAAAA8AAAAAAAAAAAAAAAAAmAIAAGRycy9k&#10;b3ducmV2LnhtbFBLBQYAAAAABAAEAPUAAACJAwAAAAA=&#10;" filled="f" stroked="f" strokeweight="2pt">
                  <v:textbox>
                    <w:txbxContent>
                      <w:p w14:paraId="7F3081C2"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v:textbox>
                </v:shape>
                <v:shape id="Elbow Connector 25" o:spid="_x0000_s1042" type="#_x0000_t34" style="position:absolute;left:23053;top:26870;width:3143;height:14401;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CF28UAAADbAAAADwAAAGRycy9kb3ducmV2LnhtbESPQWvCQBSE74L/YXlCb7qJVKlpNkFs&#10;hR6KEBXPj+xrkjb7NmS3mubXdwtCj8PMfMOk+WBacaXeNZYVxIsIBHFpdcOVgvNpP38C4TyyxtYy&#10;KfghB3k2naSYaHvjgq5HX4kAYZeggtr7LpHSlTUZdAvbEQfvw/YGfZB9JXWPtwA3rVxG0VoabDgs&#10;1NjRrqby6/htFLx8Xg77VyzeKR7HzbhqrCvWj0o9zIbtMwhPg/8P39tvWsFyBX9fwg+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PCF28UAAADbAAAADwAAAAAAAAAA&#10;AAAAAAChAgAAZHJzL2Rvd25yZXYueG1sUEsFBgAAAAAEAAQA+QAAAJMDAAAAAA==&#10;" strokecolor="#4579b8 [3044]">
                  <v:stroke endarrow="block" endarrowlength="short"/>
                </v:shape>
                <v:shape id="Straight Arrow Connector 26" o:spid="_x0000_s1043" type="#_x0000_t32" style="position:absolute;left:10909;top:32448;width:0;height:918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OUAMYAAADbAAAADwAAAGRycy9kb3ducmV2LnhtbESPQWsCMRSE74X+h/AKXopm9SBlNYoI&#10;bUV6WW0Fb4/N283i5mVJ0nXtr28KBY/DzHzDLNeDbUVPPjSOFUwnGQji0umGawWfx9fxC4gQkTW2&#10;jknBjQKsV48PS8y1u3JB/SHWIkE45KjAxNjlUobSkMUwcR1x8irnLcYkfS21x2uC21bOsmwuLTac&#10;Fgx2tDVUXg7fVsGPuZzfj/u+mr5VXx9F+3wqfG2VGj0NmwWISEO8h//bO61gNoe/L+kH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0TlADGAAAA2wAAAA8AAAAAAAAA&#10;AAAAAAAAoQIAAGRycy9kb3ducmV2LnhtbFBLBQYAAAAABAAEAPkAAACUAwAAAAA=&#10;" strokecolor="#4579b8 [3044]">
                  <v:stroke endarrow="block" endarrowlength="short"/>
                </v:shape>
                <v:shape id="TextBox 146" o:spid="_x0000_s1044" type="#_x0000_t202" style="position:absolute;left:26;top:34053;width:9173;height:582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ygh8MA&#10;AADbAAAADwAAAGRycy9kb3ducmV2LnhtbESP3WrCQBSE7wt9h+UUvDMbf2gluoooohZaqPoAx+wx&#10;G8yeDdnVpG/fFYReDjPzDTNbdLYSd2p86VjBIElBEOdOl1woOB03/QkIH5A1Vo5JwS95WMxfX2aY&#10;adfyD90PoRARwj5DBSaEOpPS54Ys+sTVxNG7uMZiiLIppG6wjXBbyWGavkuLJccFgzWtDOXXw80q&#10;8IG35nwZfZ9bPa4+/f76tT6mSvXeuuUURKAu/Ief7Z1WMPyAx5f4A+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ygh8MAAADbAAAADwAAAAAAAAAAAAAAAACYAgAAZHJzL2Rv&#10;d25yZXYueG1sUEsFBgAAAAAEAAQA9QAAAIgDAAAAAA==&#10;" filled="f" stroked="f" strokeweight="2pt">
                  <v:textbox>
                    <w:txbxContent>
                      <w:p w14:paraId="200F5EC2"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v:textbox>
                </v:shape>
                <v:rect id="Rectangle 29" o:spid="_x0000_s1045" style="position:absolute;left:-203;top:44033;width:34775;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eecIA&#10;AADbAAAADwAAAGRycy9kb3ducmV2LnhtbESPwWrDMBBE74X+g9hCb7WUlIbWiRJKiiHkFqf4vFhb&#10;y8RauZYSu38fFQI5DjPzhlltJteJCw2h9axhlikQxLU3LTcavo/FyzuIEJENdp5Jwx8F2KwfH1aY&#10;Gz/ygS5lbESCcMhRg42xz6UMtSWHIfM9cfJ+/OAwJjk00gw4Jrjr5FyphXTYclqw2NPWUn0qz06D&#10;K5j2qlL2NzZvquJSfb3uT1o/P02fSxCRpngP39o7o2H+Af9f0g+Q6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x55wgAAANsAAAAPAAAAAAAAAAAAAAAAAJgCAABkcnMvZG93&#10;bnJldi54bWxQSwUGAAAAAAQABAD1AAAAhwMAAAAA&#10;" fillcolor="#0070c0" stroked="f" strokeweight="2pt">
                  <v:textbox>
                    <w:txbxContent>
                      <w:p w14:paraId="10130CF7"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09: </w:t>
                        </w:r>
                        <w:r>
                          <w:rPr>
                            <w:rFonts w:ascii="Arial" w:eastAsia="Times New Roman" w:hAnsi="Arial" w:cs="Arial"/>
                            <w:color w:val="FFFFFF"/>
                            <w:kern w:val="24"/>
                          </w:rPr>
                          <w:t>Promoting RI independently</w:t>
                        </w:r>
                      </w:p>
                    </w:txbxContent>
                  </v:textbox>
                </v:rect>
                <v:rect id="Rectangle 30" o:spid="_x0000_s1046" style="position:absolute;left:-378;top:46931;width:34775;height:39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aibL8A&#10;AADbAAAADwAAAGRycy9kb3ducmV2LnhtbERPTYvCMBC9L/gfwgje1tQKKtUoKgieFtSF1dvQjG0x&#10;mZQm1uqv3xwEj4/3vVh11oiWGl85VjAaJiCIc6crLhT8nnbfMxA+IGs0jknBkzyslr2vBWbaPfhA&#10;7TEUIoawz1BBGUKdSenzkiz6oauJI3d1jcUQYVNI3eAjhlsj0ySZSIsVx4YSa9qWlN+Od6uAL2kb&#10;pi9zvr9+ZutUG7f52zqlBv1uPQcRqAsf8du91wrGcX38En+AX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lqJsvwAAANsAAAAPAAAAAAAAAAAAAAAAAJgCAABkcnMvZG93bnJl&#10;di54bWxQSwUGAAAAAAQABAD1AAAAhAMAAAAA&#10;" fillcolor="#a5a5a5 [2092]" stroked="f" strokeweight="2pt">
                  <v:textbox>
                    <w:txbxContent>
                      <w:p w14:paraId="0018EA30"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10: </w:t>
                        </w:r>
                        <w:r>
                          <w:rPr>
                            <w:rFonts w:ascii="Arial" w:eastAsia="Times New Roman" w:hAnsi="Arial" w:cs="Arial"/>
                            <w:color w:val="FFFFFF"/>
                            <w:kern w:val="24"/>
                          </w:rPr>
                          <w:t>Dialogue with public policy makers or regulators</w:t>
                        </w:r>
                      </w:p>
                    </w:txbxContent>
                  </v:textbox>
                </v:rect>
                <v:rect id="Rectangle 31" o:spid="_x0000_s1047" style="position:absolute;left:-299;top:51271;width:34776;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H98QA&#10;AADbAAAADwAAAGRycy9kb3ducmV2LnhtbESPQWvCQBSE7wX/w/IEb3VjhFaiq8RAoadC00L19sg+&#10;k+Du25BdY5pf3y0Uehxm5htmdxitEQP1vnWsYLVMQBBXTrdcK/j8eHncgPABWaNxTAq+ycNhP3vY&#10;Yabdnd9pKEMtIoR9hgqaELpMSl81ZNEvXUccvYvrLYYo+1rqHu8Rbo1Mk+RJWmw5LjTYUdFQdS1v&#10;VgGf0yE8T+Z0m942eaqNO34VTqnFfMy3IAKN4T/8137VCtYr+P0Sf4D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aB/fEAAAA2wAAAA8AAAAAAAAAAAAAAAAAmAIAAGRycy9k&#10;b3ducmV2LnhtbFBLBQYAAAAABAAEAPUAAACJAwAAAAA=&#10;" fillcolor="#a5a5a5 [2092]" stroked="f" strokeweight="2pt">
                  <v:textbox>
                    <w:txbxContent>
                      <w:p w14:paraId="74BE633A"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11: </w:t>
                        </w:r>
                        <w:r>
                          <w:rPr>
                            <w:rFonts w:ascii="Arial" w:eastAsia="Times New Roman" w:hAnsi="Arial" w:cs="Arial"/>
                            <w:color w:val="FFFFFF"/>
                            <w:kern w:val="24"/>
                          </w:rPr>
                          <w:t>ESG issues in strategic asset allocation</w:t>
                        </w:r>
                      </w:p>
                    </w:txbxContent>
                  </v:textbox>
                </v:rect>
                <v:rect id="Rectangle 227" o:spid="_x0000_s1048" style="position:absolute;left:-299;top:71785;width:34776;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j81MMA&#10;AADcAAAADwAAAGRycy9kb3ducmV2LnhtbESPQWsCMRSE7wX/Q3iCt5o1B5XVKCoIPRW0BfX22Dx3&#10;F5OXZRPX1V/fFAo9DjPzDbNc986KjtpQe9YwGWcgiAtvai41fH/t3+cgQkQ2aD2ThicFWK8Gb0vM&#10;jX/wgbpjLEWCcMhRQxVjk0sZioochrFviJN39a3DmGRbStPiI8GdlSrLptJhzWmhwoZ2FRW3491p&#10;4Ivq4uxlz/fX53yjjPXb085rPRr2mwWISH38D/+1P4wGpWbweyYdAbn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Gj81MMAAADcAAAADwAAAAAAAAAAAAAAAACYAgAAZHJzL2Rv&#10;d25yZXYueG1sUEsFBgAAAAAEAAQA9QAAAIgDAAAAAA==&#10;" fillcolor="#a5a5a5 [2092]" stroked="f" strokeweight="2pt">
                  <v:textbox>
                    <w:txbxContent>
                      <w:p w14:paraId="40CE4BCC"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16: </w:t>
                        </w:r>
                        <w:r>
                          <w:rPr>
                            <w:rFonts w:ascii="Arial" w:eastAsia="Times New Roman" w:hAnsi="Arial" w:cs="Arial"/>
                            <w:color w:val="FFFFFF"/>
                            <w:kern w:val="24"/>
                          </w:rPr>
                          <w:t>RI/ESG in execution and/or advisory services</w:t>
                        </w:r>
                      </w:p>
                    </w:txbxContent>
                  </v:textbox>
                </v:rect>
                <v:rect id="Rectangle 228" o:spid="_x0000_s1049" style="position:absolute;left:-299;top:74758;width:34776;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dopsAA&#10;AADcAAAADwAAAGRycy9kb3ducmV2LnhtbERPTYvCMBC9L/gfwgje1tQcXKlGUUHwJKwK6m1oxraY&#10;TEoTa9dfvzks7PHxvher3lnRURtqzxom4wwEceFNzaWG82n3OQMRIrJB65k0/FCA1XLwscDc+Bd/&#10;U3eMpUghHHLUUMXY5FKGoiKHYewb4sTdfeswJtiW0rT4SuHOSpVlU+mw5tRQYUPbiorH8ek08E11&#10;8ettr8/3YbZWxvrNZeu1Hg379RxEpD7+i//ce6NBqbQ2nUlHQC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fdopsAAAADcAAAADwAAAAAAAAAAAAAAAACYAgAAZHJzL2Rvd25y&#10;ZXYueG1sUEsFBgAAAAAEAAQA9QAAAIUDAAAAAA==&#10;" fillcolor="#a5a5a5 [2092]" stroked="f" strokeweight="2pt">
                  <v:textbox>
                    <w:txbxContent>
                      <w:p w14:paraId="0E9030B4"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SG 17</w:t>
                        </w:r>
                        <w:r>
                          <w:rPr>
                            <w:rFonts w:ascii="Arial" w:eastAsia="Times New Roman" w:hAnsi="Arial" w:cs="Arial"/>
                            <w:color w:val="FFFFFF"/>
                            <w:kern w:val="24"/>
                          </w:rPr>
                          <w:t>: Innovative features of approach to RI</w:t>
                        </w:r>
                      </w:p>
                    </w:txbxContent>
                  </v:textbox>
                </v:rect>
                <v:rect id="Rectangle 229" o:spid="_x0000_s1050" style="position:absolute;left:-190;top:77582;width:34796;height:39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vNPcQA&#10;AADcAAAADwAAAGRycy9kb3ducmV2LnhtbESPT2sCMRTE70K/Q3iF3jRrDtWuRlFB6EnwD7S9PTbP&#10;3cXkZdnEdeunN4WCx2FmfsPMl72zoqM21J41jEcZCOLCm5pLDafjdjgFESKyQeuZNPxSgOXiZTDH&#10;3Pgb76k7xFIkCIccNVQxNrmUoajIYRj5hjh5Z986jEm2pTQt3hLcWamy7F06rDktVNjQpqLicrg6&#10;Dfyjuji52+/rfTddKWP9+mvjtX577VczEJH6+Az/tz+NBqU+4O9MOg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7zT3EAAAA3AAAAA8AAAAAAAAAAAAAAAAAmAIAAGRycy9k&#10;b3ducmV2LnhtbFBLBQYAAAAABAAEAPUAAACJAwAAAAA=&#10;" fillcolor="#a5a5a5 [2092]" stroked="f" strokeweight="2pt">
                  <v:textbox>
                    <w:txbxContent>
                      <w:p w14:paraId="1203FCF3"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18: </w:t>
                        </w:r>
                        <w:r>
                          <w:rPr>
                            <w:rFonts w:ascii="Arial" w:eastAsia="Times New Roman" w:hAnsi="Arial" w:cs="Arial"/>
                            <w:color w:val="FFFFFF"/>
                            <w:kern w:val="24"/>
                          </w:rPr>
                          <w:t>Internal and external review and assurance of responses</w:t>
                        </w:r>
                      </w:p>
                    </w:txbxContent>
                  </v:textbox>
                </v:rect>
                <v:rect id="Rectangle 230" o:spid="_x0000_s1051" style="position:absolute;left:-170;top:82046;width:34796;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9xrr8A&#10;AADcAAAADwAAAGRycy9kb3ducmV2LnhtbERPz2vCMBS+D/wfwhN2WxMtG1KNIoowelsnPT+aZ1Ns&#10;XmoTtfvvl8Ngx4/v92Y3uV48aAydZw2LTIEgbrzpuNVw/j69rUCEiGyw90wafijAbjt72WBh/JO/&#10;6FHFVqQQDgVqsDEOhZShseQwZH4gTtzFjw5jgmMrzYjPFO56uVTqQzrsODVYHOhgqblWd6fBnZhK&#10;VSt7i+27qrlSx7y8av06n/ZrEJGm+C/+c38aDcs8zU9n0hGQ2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vL3GuvwAAANwAAAAPAAAAAAAAAAAAAAAAAJgCAABkcnMvZG93bnJl&#10;di54bWxQSwUGAAAAAAQABAD1AAAAhAMAAAAA&#10;" fillcolor="#0070c0" stroked="f" strokeweight="2pt">
                  <v:textbox>
                    <w:txbxContent>
                      <w:p w14:paraId="6028C689"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end: </w:t>
                        </w:r>
                        <w:r>
                          <w:rPr>
                            <w:rFonts w:ascii="Arial" w:eastAsia="Times New Roman" w:hAnsi="Arial" w:cs="Arial"/>
                            <w:color w:val="FFFFFF"/>
                            <w:kern w:val="24"/>
                          </w:rPr>
                          <w:t>Module confirmation page</w:t>
                        </w:r>
                      </w:p>
                    </w:txbxContent>
                  </v:textbox>
                </v:rect>
                <v:shape id="TextBox 146" o:spid="_x0000_s1052" type="#_x0000_t202" style="position:absolute;left:35853;top:61568;width:19411;height:92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t0LcMA&#10;AADcAAAADwAAAGRycy9kb3ducmV2LnhtbESP3YrCMBSE7xd8h3CEvVtTf1ikGkUUcVdQ8OcBjs2x&#10;KTYnpYm2+/ZGEPZymJlvmOm8taV4UO0Lxwr6vQQEceZ0wbmC82n9NQbhA7LG0jEp+CMP81nnY4qp&#10;dg0f6HEMuYgQ9ikqMCFUqZQ+M2TR91xFHL2rqy2GKOtc6hqbCLelHCTJt7RYcFwwWNHSUHY73q0C&#10;H3hjLtfh/tLoUbn1v7fd6pQo9dltFxMQgdrwH363f7SCwbAPrzPxCMj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6t0LcMAAADcAAAADwAAAAAAAAAAAAAAAACYAgAAZHJzL2Rv&#10;d25yZXYueG1sUEsFBgAAAAAEAAQA9QAAAIgDAAAAAA==&#10;" filled="f" stroked="f" strokeweight="2pt">
                  <v:textbox>
                    <w:txbxContent>
                      <w:p w14:paraId="3F743E7D"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v:textbox>
                </v:shape>
                <v:shape id="Elbow Connector 232" o:spid="_x0000_s1053" type="#_x0000_t34" style="position:absolute;left:23622;top:33428;width:2029;height:14376;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QDWsQAAADcAAAADwAAAGRycy9kb3ducmV2LnhtbESPQWvCQBSE74X+h+UVeqsbI4hEVxHB&#10;1otiVfD6zD6TYPZt2N3G6K93hYLHYWa+YSazztSiJecrywr6vQQEcW51xYWCw375NQLhA7LG2jIp&#10;uJGH2fT9bYKZtlf+pXYXChEh7DNUUIbQZFL6vCSDvmcb4uidrTMYonSF1A6vEW5qmSbJUBqsOC6U&#10;2NCipPyy+zMKtlqm7uei7+vN6Nx+D45uuZInpT4/uvkYRKAuvML/7ZVWkA5SeJ6JR0B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1ANaxAAAANwAAAAPAAAAAAAAAAAA&#10;AAAAAKECAABkcnMvZG93bnJldi54bWxQSwUGAAAAAAQABAD5AAAAkgMAAAAA&#10;" strokecolor="#4579b8 [3044]">
                  <v:stroke endarrow="block" endarrowlength="short"/>
                </v:shape>
                <v:shape id="Elbow Connector 233" o:spid="_x0000_s1054" type="#_x0000_t34" style="position:absolute;left:24425;top:4972;width:1383;height:1437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mwcUAAADcAAAADwAAAGRycy9kb3ducmV2LnhtbESPT2vCQBTE7wW/w/IEb3XTBERSV5GC&#10;fy6WVoVen9lnEsy+DbtrjP30bqHgcZiZ3zCzRW8a0ZHztWUFb+MEBHFhdc2lguNh9ToF4QOyxsYy&#10;KbiTh8V88DLDXNsbf1O3D6WIEPY5KqhCaHMpfVGRQT+2LXH0ztYZDFG6UmqHtwg3jUyTZCIN1hwX&#10;Kmzpo6Lisr8aBV9apm5z0b+7z+m5W2c/brWVJ6VGw375DiJQH57h//ZWK0izDP7OxCMg5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imwcUAAADcAAAADwAAAAAAAAAA&#10;AAAAAAChAgAAZHJzL2Rvd25yZXYueG1sUEsFBgAAAAAEAAQA+QAAAJMDAAAAAA==&#10;" strokecolor="#4579b8 [3044]">
                  <v:stroke endarrow="block" endarrowlength="short"/>
                </v:shape>
                <v:shape id="Elbow Connector 235" o:spid="_x0000_s1055" type="#_x0000_t34" style="position:absolute;left:23492;top:13198;width:2296;height:1437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Cg1sYAAADcAAAADwAAAGRycy9kb3ducmV2LnhtbESPQWvCQBSE7wX/w/KE3upGW0ONriK2&#10;gR5EiC2eH9lnEs2+DdmtSfPruwWhx2FmvmFWm97U4katqywrmE4iEMS51RUXCr4+06dXEM4ja6wt&#10;k4IfcrBZjx5WmGjbcUa3oy9EgLBLUEHpfZNI6fKSDLqJbYiDd7atQR9kW0jdYhfgppazKIqlwYrD&#10;QokN7UrKr8dvo+Dtcjqk75jtaToMi2FeWZfFL0o9jvvtEoSn3v+H7+0PrWD2PIe/M+EIyP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MgoNbGAAAA3AAAAA8AAAAAAAAA&#10;AAAAAAAAoQIAAGRycy9kb3ducmV2LnhtbFBLBQYAAAAABAAEAPkAAACUAwAAAAA=&#10;" strokecolor="#4579b8 [3044]">
                  <v:stroke endarrow="block" endarrowlength="short"/>
                </v:shape>
                <v:shape id="TextBox 146" o:spid="_x0000_s1056" type="#_x0000_t202" style="position:absolute;left:31965;top:18315;width:18898;height:41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5JwsUA&#10;AADcAAAADwAAAGRycy9kb3ducmV2LnhtbESP3WrCQBSE7wt9h+UIvWs2JtJKdJWilGrBgj8PcMwe&#10;s8Hs2ZDdmvTtu0Khl8PMfMPMl4NtxI06XztWME5SEMSl0zVXCk7H9+cpCB+QNTaOScEPeVguHh/m&#10;WGjX855uh1CJCGFfoAITQltI6UtDFn3iWuLoXVxnMUTZVVJ32Ee4bWSWpi/SYs1xwWBLK0Pl9fBt&#10;FfjAH+Z8yb/OvZ40n3573a2PqVJPo+FtBiLQEP7Df+2NVpDlr3A/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DknCxQAAANwAAAAPAAAAAAAAAAAAAAAAAJgCAABkcnMv&#10;ZG93bnJldi54bWxQSwUGAAAAAAQABAD1AAAAigMAAAAA&#10;" filled="f" stroked="f" strokeweight="2pt">
                  <v:textbox>
                    <w:txbxContent>
                      <w:p w14:paraId="0D6A4466"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v:textbox>
                </v:shape>
                <v:shape id="Straight Arrow Connector 238" o:spid="_x0000_s1057" type="#_x0000_t32" style="position:absolute;left:10838;top:19430;width:100;height:1009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ejR8QAAADcAAAADwAAAGRycy9kb3ducmV2LnhtbERPz2vCMBS+D/wfwhvsMjTVgYxqlCGo&#10;Y+xS3QRvj+a1KTYvJYm121+/HIQdP77fy/VgW9GTD41jBdNJBoK4dLrhWsHXcTt+BREissbWMSn4&#10;oQDr1ehhibl2Ny6oP8RapBAOOSowMXa5lKE0ZDFMXEecuMp5izFBX0vt8ZbCbStnWTaXFhtODQY7&#10;2hgqL4erVfBrLuf98aOvprvq+7Non0+Fr61ST4/D2wJEpCH+i+/ud61g9pLWpjPpCM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V6NHxAAAANwAAAAPAAAAAAAAAAAA&#10;AAAAAKECAABkcnMvZG93bnJldi54bWxQSwUGAAAAAAQABAD5AAAAkgMAAAAA&#10;" strokecolor="#4579b8 [3044]">
                  <v:stroke endarrow="block" endarrowlength="short"/>
                </v:shape>
                <v:shape id="TextBox 146" o:spid="_x0000_s1058" type="#_x0000_t202" style="position:absolute;left:81;top:19839;width:11551;height:52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14K8UA&#10;AADcAAAADwAAAGRycy9kb3ducmV2LnhtbESP3WrCQBSE7wt9h+UIvWs2JlJqdJWilGrBgj8PcMwe&#10;s8Hs2ZDdmvTtu0Khl8PMfMPMl4NtxI06XztWME5SEMSl0zVXCk7H9+dXED4ga2wck4If8rBcPD7M&#10;sdCu5z3dDqESEcK+QAUmhLaQ0peGLPrEtcTRu7jOYoiyq6TusI9w28gsTV+kxZrjgsGWVobK6+Hb&#10;KvCBP8z5kn+dez1pPv32ulsfU6WeRsPbDESgIfyH/9obrSDLp3A/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3XgrxQAAANwAAAAPAAAAAAAAAAAAAAAAAJgCAABkcnMv&#10;ZG93bnJldi54bWxQSwUGAAAAAAQABAD1AAAAigMAAAAA&#10;" filled="f" stroked="f" strokeweight="2pt">
                  <v:textbox>
                    <w:txbxContent>
                      <w:p w14:paraId="53011278" w14:textId="77777777" w:rsidR="002C454D" w:rsidRDefault="002C454D" w:rsidP="00D5649D">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v:textbox>
                </v:shape>
                <v:rect id="Rectangle 28" o:spid="_x0000_s1059" style="position:absolute;left:-149;top:41058;width:34775;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O74r0A&#10;AADbAAAADwAAAGRycy9kb3ducmV2LnhtbERPTYvCMBC9L/gfwix4W5NVFKmmZdlFEG9W8Tw0s02x&#10;mdQmav335iB4fLzvdTG4VtyoD41nDd8TBYK48qbhWsPxsPlagggR2WDrmTQ8KECRjz7WmBl/5z3d&#10;yliLFMIhQw02xi6TMlSWHIaJ74gT9+97hzHBvpamx3sKd62cKrWQDhtODRY7+rVUncur0+A2TDt1&#10;UvYS67k6can+Zruz1uPP4WcFItIQ3+KXe2s0TNPY9CX9AJk/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LO74r0AAADbAAAADwAAAAAAAAAAAAAAAACYAgAAZHJzL2Rvd25yZXYu&#10;eG1sUEsFBgAAAAAEAAQA9QAAAIIDAAAAAA==&#10;" fillcolor="#0070c0" stroked="f" strokeweight="2pt">
                  <v:textbox>
                    <w:txbxContent>
                      <w:p w14:paraId="555A5E10" w14:textId="77777777" w:rsidR="002C454D" w:rsidRDefault="002C454D" w:rsidP="00D5649D">
                        <w:pPr>
                          <w:pStyle w:val="NormalWeb"/>
                          <w:spacing w:before="0" w:beforeAutospacing="0" w:after="0" w:afterAutospacing="0"/>
                        </w:pPr>
                        <w:r>
                          <w:rPr>
                            <w:rFonts w:ascii="Arial" w:eastAsia="Times New Roman" w:hAnsi="Arial" w:cs="Arial"/>
                            <w:b/>
                            <w:bCs/>
                            <w:color w:val="FFFFFF"/>
                            <w:kern w:val="24"/>
                          </w:rPr>
                          <w:t xml:space="preserve">SG 08: </w:t>
                        </w:r>
                        <w:r>
                          <w:rPr>
                            <w:rFonts w:ascii="Arial" w:eastAsia="Times New Roman" w:hAnsi="Arial" w:cs="Arial"/>
                            <w:color w:val="FFFFFF"/>
                            <w:kern w:val="24"/>
                          </w:rPr>
                          <w:t>Collaborative organisations / /initiatives</w:t>
                        </w:r>
                      </w:p>
                    </w:txbxContent>
                  </v:textbox>
                </v:rect>
                <w10:wrap anchory="margin"/>
              </v:group>
            </w:pict>
          </mc:Fallback>
        </mc:AlternateContent>
      </w:r>
      <w:r w:rsidR="00CD79ED">
        <w:rPr>
          <w:noProof/>
          <w:lang w:eastAsia="en-GB"/>
        </w:rPr>
        <mc:AlternateContent>
          <mc:Choice Requires="wps">
            <w:drawing>
              <wp:anchor distT="0" distB="0" distL="114300" distR="114300" simplePos="0" relativeHeight="251662336" behindDoc="0" locked="0" layoutInCell="1" allowOverlap="1" wp14:anchorId="686A9461" wp14:editId="481201EE">
                <wp:simplePos x="0" y="0"/>
                <wp:positionH relativeFrom="column">
                  <wp:posOffset>3155315</wp:posOffset>
                </wp:positionH>
                <wp:positionV relativeFrom="paragraph">
                  <wp:posOffset>3324225</wp:posOffset>
                </wp:positionV>
                <wp:extent cx="0" cy="438150"/>
                <wp:effectExtent l="76200" t="0" r="57150" b="57150"/>
                <wp:wrapNone/>
                <wp:docPr id="21" name="Straight Arrow Connector 21"/>
                <wp:cNvGraphicFramePr/>
                <a:graphic xmlns:a="http://schemas.openxmlformats.org/drawingml/2006/main">
                  <a:graphicData uri="http://schemas.microsoft.com/office/word/2010/wordprocessingShape">
                    <wps:wsp>
                      <wps:cNvCnPr/>
                      <wps:spPr>
                        <a:xfrm>
                          <a:off x="0" y="0"/>
                          <a:ext cx="0" cy="4381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shape id="Straight Arrow Connector 21" style="position:absolute;margin-left:248.45pt;margin-top:261.75pt;width:0;height:3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579b8 [3044]"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" w14:anchorId="3F03B0AC">
                <v:stroke endarrow="block"/>
              </v:shape>
            </w:pict>
          </mc:Fallback>
        </mc:AlternateContent>
      </w:r>
      <w:r w:rsidR="00692CFE">
        <w:rPr>
          <w:noProof/>
          <w:lang w:eastAsia="en-GB"/>
        </w:rPr>
        <mc:AlternateContent>
          <mc:Choice Requires="wps">
            <w:drawing>
              <wp:anchor distT="0" distB="0" distL="114300" distR="114300" simplePos="0" relativeHeight="251654144" behindDoc="0" locked="0" layoutInCell="1" allowOverlap="1" wp14:anchorId="1CEBCD53" wp14:editId="6D7E8781">
                <wp:simplePos x="0" y="0"/>
                <wp:positionH relativeFrom="margin">
                  <wp:posOffset>21589</wp:posOffset>
                </wp:positionH>
                <wp:positionV relativeFrom="paragraph">
                  <wp:posOffset>6296025</wp:posOffset>
                </wp:positionV>
                <wp:extent cx="3458343" cy="257175"/>
                <wp:effectExtent l="0" t="0" r="8890" b="9525"/>
                <wp:wrapNone/>
                <wp:docPr id="3" name="Rectangle 3"/>
                <wp:cNvGraphicFramePr/>
                <a:graphic xmlns:a="http://schemas.openxmlformats.org/drawingml/2006/main">
                  <a:graphicData uri="http://schemas.microsoft.com/office/word/2010/wordprocessingShape">
                    <wps:wsp>
                      <wps:cNvSpPr/>
                      <wps:spPr>
                        <a:xfrm>
                          <a:off x="0" y="0"/>
                          <a:ext cx="3458343" cy="257175"/>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850FF0" w14:textId="77777777" w:rsidR="002C454D" w:rsidRDefault="002C454D" w:rsidP="00BE32FC">
                            <w:pPr>
                              <w:pStyle w:val="NormalWeb"/>
                              <w:spacing w:before="0" w:beforeAutospacing="0" w:after="0" w:afterAutospacing="0"/>
                            </w:pPr>
                            <w:r>
                              <w:rPr>
                                <w:rFonts w:ascii="Arial" w:eastAsia="Times New Roman" w:hAnsi="Arial" w:cs="Arial"/>
                                <w:b/>
                                <w:bCs/>
                                <w:color w:val="FFFFFF"/>
                                <w:kern w:val="24"/>
                              </w:rPr>
                              <w:t xml:space="preserve">SG 12: </w:t>
                            </w:r>
                            <w:r w:rsidRPr="0041620E">
                              <w:rPr>
                                <w:rFonts w:ascii="Arial" w:eastAsia="Times New Roman" w:hAnsi="Arial" w:cs="Arial"/>
                                <w:bCs/>
                                <w:color w:val="FFFFFF"/>
                                <w:kern w:val="24"/>
                              </w:rPr>
                              <w:t>Long-term investment risks and opportunity</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1CEBCD53" id="Rectangle 3" o:spid="_x0000_s1060" style="position:absolute;margin-left:1.7pt;margin-top:495.75pt;width:272.3pt;height:20.2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" fillcolor="#a5a5a5 [2092]" stroked="f" strokeweight="2pt">
                <v:textbox>
                  <w:txbxContent>
                    <w:p w14:paraId="1B850FF0" w14:textId="77777777" w:rsidR="002C454D" w:rsidRDefault="002C454D" w:rsidP="00BE32FC">
                      <w:pPr>
                        <w:pStyle w:val="NormalWeb"/>
                        <w:spacing w:before="0" w:beforeAutospacing="0" w:after="0" w:afterAutospacing="0"/>
                      </w:pPr>
                      <w:r>
                        <w:rPr>
                          <w:rFonts w:ascii="Arial" w:eastAsia="Times New Roman" w:hAnsi="Arial" w:cs="Arial"/>
                          <w:b/>
                          <w:bCs/>
                          <w:color w:val="FFFFFF"/>
                          <w:kern w:val="24"/>
                        </w:rPr>
                        <w:t xml:space="preserve">SG 12: </w:t>
                      </w:r>
                      <w:r w:rsidRPr="0041620E">
                        <w:rPr>
                          <w:rFonts w:ascii="Arial" w:eastAsia="Times New Roman" w:hAnsi="Arial" w:cs="Arial"/>
                          <w:bCs/>
                          <w:color w:val="FFFFFF"/>
                          <w:kern w:val="24"/>
                        </w:rPr>
                        <w:t>Long-term investment risks and opportunity</w:t>
                      </w:r>
                    </w:p>
                  </w:txbxContent>
                </v:textbox>
                <w10:wrap anchorx="margin"/>
              </v:rect>
            </w:pict>
          </mc:Fallback>
        </mc:AlternateContent>
      </w:r>
      <w:r w:rsidR="00692CFE">
        <w:rPr>
          <w:noProof/>
          <w:lang w:eastAsia="en-GB"/>
        </w:rPr>
        <mc:AlternateContent>
          <mc:Choice Requires="wps">
            <w:drawing>
              <wp:anchor distT="0" distB="0" distL="114300" distR="114300" simplePos="0" relativeHeight="251661312" behindDoc="0" locked="0" layoutInCell="1" allowOverlap="1" wp14:anchorId="21DD5AF3" wp14:editId="43F6EAA7">
                <wp:simplePos x="0" y="0"/>
                <wp:positionH relativeFrom="margin">
                  <wp:align>left</wp:align>
                </wp:positionH>
                <wp:positionV relativeFrom="paragraph">
                  <wp:posOffset>6600825</wp:posOffset>
                </wp:positionV>
                <wp:extent cx="3479656" cy="419100"/>
                <wp:effectExtent l="0" t="0" r="6985" b="0"/>
                <wp:wrapNone/>
                <wp:docPr id="247" name="Rectangle 247"/>
                <wp:cNvGraphicFramePr/>
                <a:graphic xmlns:a="http://schemas.openxmlformats.org/drawingml/2006/main">
                  <a:graphicData uri="http://schemas.microsoft.com/office/word/2010/wordprocessingShape">
                    <wps:wsp>
                      <wps:cNvSpPr/>
                      <wps:spPr>
                        <a:xfrm>
                          <a:off x="0" y="0"/>
                          <a:ext cx="3479656"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BFA620" w14:textId="77777777" w:rsidR="002C454D" w:rsidRDefault="002C454D" w:rsidP="009D6F03">
                            <w:pPr>
                              <w:pStyle w:val="NormalWeb"/>
                              <w:spacing w:before="0" w:beforeAutospacing="0" w:after="0" w:afterAutospacing="0"/>
                            </w:pPr>
                            <w:r>
                              <w:rPr>
                                <w:rFonts w:ascii="Arial" w:eastAsia="Times New Roman" w:hAnsi="Arial" w:cs="Arial"/>
                                <w:b/>
                                <w:bCs/>
                                <w:color w:val="FFFFFF"/>
                                <w:kern w:val="24"/>
                              </w:rPr>
                              <w:t>SG 13</w:t>
                            </w:r>
                            <w:r>
                              <w:rPr>
                                <w:rFonts w:ascii="Arial" w:eastAsia="Times New Roman" w:hAnsi="Arial" w:cs="Arial"/>
                                <w:color w:val="FFFFFF"/>
                                <w:kern w:val="24"/>
                              </w:rPr>
                              <w:t>: Allocation of assets to environmental and social themed areas</w:t>
                            </w:r>
                          </w:p>
                          <w:p w14:paraId="325508E5" w14:textId="77777777" w:rsidR="002C454D" w:rsidRDefault="002C454D" w:rsidP="009D6F03">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21DD5AF3" id="Rectangle 247" o:spid="_x0000_s1061" style="position:absolute;margin-left:0;margin-top:519.75pt;width:274pt;height:33pt;z-index:251661312;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" fillcolor="#0070c0" stroked="f" strokeweight="2pt">
                <v:textbox>
                  <w:txbxContent>
                    <w:p w14:paraId="6BBFA620" w14:textId="77777777" w:rsidR="002C454D" w:rsidRDefault="002C454D" w:rsidP="009D6F03">
                      <w:pPr>
                        <w:pStyle w:val="NormalWeb"/>
                        <w:spacing w:before="0" w:beforeAutospacing="0" w:after="0" w:afterAutospacing="0"/>
                      </w:pPr>
                      <w:r>
                        <w:rPr>
                          <w:rFonts w:ascii="Arial" w:eastAsia="Times New Roman" w:hAnsi="Arial" w:cs="Arial"/>
                          <w:b/>
                          <w:bCs/>
                          <w:color w:val="FFFFFF"/>
                          <w:kern w:val="24"/>
                        </w:rPr>
                        <w:t>SG 13</w:t>
                      </w:r>
                      <w:r>
                        <w:rPr>
                          <w:rFonts w:ascii="Arial" w:eastAsia="Times New Roman" w:hAnsi="Arial" w:cs="Arial"/>
                          <w:color w:val="FFFFFF"/>
                          <w:kern w:val="24"/>
                        </w:rPr>
                        <w:t>: Allocation of assets to environmental and social themed areas</w:t>
                      </w:r>
                    </w:p>
                    <w:p w14:paraId="325508E5" w14:textId="77777777" w:rsidR="002C454D" w:rsidRDefault="002C454D" w:rsidP="009D6F03">
                      <w:pPr>
                        <w:pStyle w:val="NormalWeb"/>
                        <w:spacing w:before="0" w:beforeAutospacing="0" w:after="0" w:afterAutospacing="0"/>
                      </w:pPr>
                    </w:p>
                  </w:txbxContent>
                </v:textbox>
                <w10:wrap anchorx="margin"/>
              </v:rect>
            </w:pict>
          </mc:Fallback>
        </mc:AlternateContent>
      </w:r>
      <w:r w:rsidR="00692CFE">
        <w:rPr>
          <w:noProof/>
          <w:lang w:eastAsia="en-GB"/>
        </w:rPr>
        <mc:AlternateContent>
          <mc:Choice Requires="wps">
            <w:drawing>
              <wp:anchor distT="0" distB="0" distL="114300" distR="114300" simplePos="0" relativeHeight="251656192" behindDoc="0" locked="0" layoutInCell="1" allowOverlap="1" wp14:anchorId="7294E25B" wp14:editId="54BCA728">
                <wp:simplePos x="0" y="0"/>
                <wp:positionH relativeFrom="margin">
                  <wp:align>left</wp:align>
                </wp:positionH>
                <wp:positionV relativeFrom="paragraph">
                  <wp:posOffset>7080885</wp:posOffset>
                </wp:positionV>
                <wp:extent cx="3479656" cy="419100"/>
                <wp:effectExtent l="0" t="0" r="6985" b="0"/>
                <wp:wrapNone/>
                <wp:docPr id="242" name="Rectangle 242"/>
                <wp:cNvGraphicFramePr/>
                <a:graphic xmlns:a="http://schemas.openxmlformats.org/drawingml/2006/main">
                  <a:graphicData uri="http://schemas.microsoft.com/office/word/2010/wordprocessingShape">
                    <wps:wsp>
                      <wps:cNvSpPr/>
                      <wps:spPr>
                        <a:xfrm>
                          <a:off x="0" y="0"/>
                          <a:ext cx="3479656"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BCBCE9" w14:textId="77777777" w:rsidR="002C454D" w:rsidRPr="00BE32FC" w:rsidRDefault="002C454D" w:rsidP="00A037AD">
                            <w:pPr>
                              <w:pStyle w:val="NormalWeb"/>
                              <w:spacing w:before="0" w:beforeAutospacing="0" w:after="0" w:afterAutospacing="0"/>
                              <w:rPr>
                                <w:color w:val="1F497D" w:themeColor="text2"/>
                              </w:rPr>
                            </w:pPr>
                            <w:r>
                              <w:rPr>
                                <w:rFonts w:ascii="Arial" w:eastAsia="Times New Roman" w:hAnsi="Arial" w:cs="Arial"/>
                                <w:b/>
                                <w:bCs/>
                                <w:color w:val="FFFFFF"/>
                                <w:kern w:val="24"/>
                              </w:rPr>
                              <w:t xml:space="preserve">SG 14: </w:t>
                            </w:r>
                            <w:r>
                              <w:rPr>
                                <w:rFonts w:ascii="Arial" w:eastAsia="Times New Roman" w:hAnsi="Arial" w:cs="Arial"/>
                                <w:color w:val="FFFFFF"/>
                                <w:kern w:val="24"/>
                              </w:rPr>
                              <w:t>ESG issues for internally managed assets not reported in framework</w:t>
                            </w:r>
                          </w:p>
                          <w:p w14:paraId="0CA7F8D0" w14:textId="77777777" w:rsidR="002C454D" w:rsidRDefault="002C454D" w:rsidP="00A037AD">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7294E25B" id="Rectangle 242" o:spid="_x0000_s1062" style="position:absolute;margin-left:0;margin-top:557.55pt;width:274pt;height:33pt;z-index:251656192;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" fillcolor="#0070c0" stroked="f" strokeweight="2pt">
                <v:textbox>
                  <w:txbxContent>
                    <w:p w14:paraId="3DBCBCE9" w14:textId="77777777" w:rsidR="002C454D" w:rsidRPr="00BE32FC" w:rsidRDefault="002C454D" w:rsidP="00A037AD">
                      <w:pPr>
                        <w:pStyle w:val="NormalWeb"/>
                        <w:spacing w:before="0" w:beforeAutospacing="0" w:after="0" w:afterAutospacing="0"/>
                        <w:rPr>
                          <w:color w:val="1F497D" w:themeColor="text2"/>
                        </w:rPr>
                      </w:pPr>
                      <w:r>
                        <w:rPr>
                          <w:rFonts w:ascii="Arial" w:eastAsia="Times New Roman" w:hAnsi="Arial" w:cs="Arial"/>
                          <w:b/>
                          <w:bCs/>
                          <w:color w:val="FFFFFF"/>
                          <w:kern w:val="24"/>
                        </w:rPr>
                        <w:t xml:space="preserve">SG 14: </w:t>
                      </w:r>
                      <w:r>
                        <w:rPr>
                          <w:rFonts w:ascii="Arial" w:eastAsia="Times New Roman" w:hAnsi="Arial" w:cs="Arial"/>
                          <w:color w:val="FFFFFF"/>
                          <w:kern w:val="24"/>
                        </w:rPr>
                        <w:t>ESG issues for internally managed assets not reported in framework</w:t>
                      </w:r>
                    </w:p>
                    <w:p w14:paraId="0CA7F8D0" w14:textId="77777777" w:rsidR="002C454D" w:rsidRDefault="002C454D" w:rsidP="00A037AD">
                      <w:pPr>
                        <w:pStyle w:val="NormalWeb"/>
                        <w:spacing w:before="0" w:beforeAutospacing="0" w:after="0" w:afterAutospacing="0"/>
                      </w:pPr>
                    </w:p>
                  </w:txbxContent>
                </v:textbox>
                <w10:wrap anchorx="margin"/>
              </v:rect>
            </w:pict>
          </mc:Fallback>
        </mc:AlternateContent>
      </w:r>
      <w:r w:rsidR="00692CFE">
        <w:rPr>
          <w:noProof/>
          <w:lang w:eastAsia="en-GB"/>
        </w:rPr>
        <mc:AlternateContent>
          <mc:Choice Requires="wps">
            <w:drawing>
              <wp:anchor distT="0" distB="0" distL="114300" distR="114300" simplePos="0" relativeHeight="251658240" behindDoc="0" locked="0" layoutInCell="1" allowOverlap="1" wp14:anchorId="64658B29" wp14:editId="269897BC">
                <wp:simplePos x="0" y="0"/>
                <wp:positionH relativeFrom="margin">
                  <wp:align>left</wp:align>
                </wp:positionH>
                <wp:positionV relativeFrom="paragraph">
                  <wp:posOffset>7553325</wp:posOffset>
                </wp:positionV>
                <wp:extent cx="3479165" cy="419100"/>
                <wp:effectExtent l="0" t="0" r="6985" b="0"/>
                <wp:wrapNone/>
                <wp:docPr id="243" name="Rectangle 243"/>
                <wp:cNvGraphicFramePr/>
                <a:graphic xmlns:a="http://schemas.openxmlformats.org/drawingml/2006/main">
                  <a:graphicData uri="http://schemas.microsoft.com/office/word/2010/wordprocessingShape">
                    <wps:wsp>
                      <wps:cNvSpPr/>
                      <wps:spPr>
                        <a:xfrm>
                          <a:off x="0" y="0"/>
                          <a:ext cx="3479165"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00CD14" w14:textId="77777777" w:rsidR="002C454D" w:rsidRDefault="002C454D" w:rsidP="00A037AD">
                            <w:pPr>
                              <w:pStyle w:val="NormalWeb"/>
                              <w:spacing w:before="0" w:beforeAutospacing="0" w:after="0" w:afterAutospacing="0"/>
                            </w:pPr>
                            <w:r>
                              <w:rPr>
                                <w:rFonts w:ascii="Arial" w:eastAsia="Times New Roman" w:hAnsi="Arial" w:cs="Arial"/>
                                <w:b/>
                                <w:bCs/>
                                <w:color w:val="FFFFFF"/>
                                <w:kern w:val="24"/>
                              </w:rPr>
                              <w:t xml:space="preserve">SG 15: </w:t>
                            </w:r>
                            <w:r>
                              <w:rPr>
                                <w:rFonts w:ascii="Arial" w:eastAsia="Times New Roman" w:hAnsi="Arial" w:cs="Arial"/>
                                <w:color w:val="FFFFFF"/>
                                <w:kern w:val="24"/>
                              </w:rPr>
                              <w:t>ESG issues for externally managed assets not reported in framework</w:t>
                            </w:r>
                          </w:p>
                          <w:p w14:paraId="74C86A61" w14:textId="77777777" w:rsidR="002C454D" w:rsidRDefault="002C454D" w:rsidP="00A037AD">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64658B29" id="Rectangle 243" o:spid="_x0000_s1063" style="position:absolute;margin-left:0;margin-top:594.75pt;width:273.95pt;height:33pt;z-index:251658240;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" fillcolor="#0070c0" stroked="f" strokeweight="2pt">
                <v:textbox>
                  <w:txbxContent>
                    <w:p w14:paraId="7700CD14" w14:textId="77777777" w:rsidR="002C454D" w:rsidRDefault="002C454D" w:rsidP="00A037AD">
                      <w:pPr>
                        <w:pStyle w:val="NormalWeb"/>
                        <w:spacing w:before="0" w:beforeAutospacing="0" w:after="0" w:afterAutospacing="0"/>
                      </w:pPr>
                      <w:r>
                        <w:rPr>
                          <w:rFonts w:ascii="Arial" w:eastAsia="Times New Roman" w:hAnsi="Arial" w:cs="Arial"/>
                          <w:b/>
                          <w:bCs/>
                          <w:color w:val="FFFFFF"/>
                          <w:kern w:val="24"/>
                        </w:rPr>
                        <w:t xml:space="preserve">SG 15: </w:t>
                      </w:r>
                      <w:r>
                        <w:rPr>
                          <w:rFonts w:ascii="Arial" w:eastAsia="Times New Roman" w:hAnsi="Arial" w:cs="Arial"/>
                          <w:color w:val="FFFFFF"/>
                          <w:kern w:val="24"/>
                        </w:rPr>
                        <w:t>ESG issues for externally managed assets not reported in framework</w:t>
                      </w:r>
                    </w:p>
                    <w:p w14:paraId="74C86A61" w14:textId="77777777" w:rsidR="002C454D" w:rsidRDefault="002C454D" w:rsidP="00A037AD">
                      <w:pPr>
                        <w:pStyle w:val="NormalWeb"/>
                        <w:spacing w:before="0" w:beforeAutospacing="0" w:after="0" w:afterAutospacing="0"/>
                      </w:pPr>
                    </w:p>
                  </w:txbxContent>
                </v:textbox>
                <w10:wrap anchorx="margin"/>
              </v:rect>
            </w:pict>
          </mc:Fallback>
        </mc:AlternateContent>
      </w:r>
      <w:r w:rsidR="009F56F8" w:rsidRPr="009F56F8">
        <w:t>Pathways through the module</w:t>
      </w:r>
      <w:bookmarkEnd w:id="3"/>
      <w:r w:rsidR="00025AAB" w:rsidRPr="009F56F8">
        <w:br w:type="page"/>
      </w:r>
    </w:p>
    <w:p w14:paraId="3E762BA1" w14:textId="77777777" w:rsidR="00023CC7" w:rsidRPr="00933193" w:rsidRDefault="00023CC7" w:rsidP="00933193">
      <w:pPr>
        <w:pStyle w:val="Heading1"/>
      </w:pPr>
      <w:bookmarkStart w:id="5" w:name="_Toc436645303"/>
      <w:r w:rsidRPr="00933193">
        <w:lastRenderedPageBreak/>
        <w:t>Preface</w:t>
      </w:r>
      <w:bookmarkEnd w:id="5"/>
    </w:p>
    <w:p w14:paraId="56749667" w14:textId="77777777" w:rsidR="007A15F7" w:rsidRPr="00707F3D" w:rsidRDefault="00023CC7" w:rsidP="00EC1495">
      <w:pPr>
        <w:rPr>
          <w:lang w:eastAsia="en-GB"/>
        </w:rPr>
      </w:pPr>
      <w:r w:rsidRPr="00707F3D">
        <w:rPr>
          <w:rFonts w:eastAsia="Times New Roman"/>
          <w:color w:val="595959"/>
          <w:sz w:val="18"/>
          <w:szCs w:val="36"/>
          <w:lang w:eastAsia="en-GB"/>
        </w:rPr>
        <w:t xml:space="preserve">The information </w:t>
      </w:r>
      <w:r w:rsidR="00AA44AF" w:rsidRPr="00707F3D">
        <w:rPr>
          <w:rFonts w:eastAsia="Times New Roman"/>
          <w:color w:val="595959"/>
          <w:sz w:val="18"/>
          <w:szCs w:val="36"/>
          <w:lang w:eastAsia="en-GB"/>
        </w:rPr>
        <w:t>reported</w:t>
      </w:r>
      <w:r w:rsidRPr="00707F3D">
        <w:rPr>
          <w:rFonts w:eastAsia="Times New Roman"/>
          <w:color w:val="595959"/>
          <w:sz w:val="18"/>
          <w:szCs w:val="36"/>
          <w:lang w:eastAsia="en-GB"/>
        </w:rPr>
        <w:t xml:space="preserve"> in this module will enable your stakeholders to understand your organisation’s overa</w:t>
      </w:r>
      <w:r w:rsidR="00D904AB" w:rsidRPr="00707F3D">
        <w:rPr>
          <w:rFonts w:eastAsia="Times New Roman"/>
          <w:color w:val="595959"/>
          <w:sz w:val="18"/>
          <w:szCs w:val="36"/>
          <w:lang w:eastAsia="en-GB"/>
        </w:rPr>
        <w:t>rching</w:t>
      </w:r>
      <w:r w:rsidRPr="00707F3D">
        <w:rPr>
          <w:rFonts w:eastAsia="Times New Roman"/>
          <w:color w:val="595959"/>
          <w:sz w:val="18"/>
          <w:szCs w:val="36"/>
          <w:lang w:eastAsia="en-GB"/>
        </w:rPr>
        <w:t xml:space="preserve"> approach to responsible investment (i.e.</w:t>
      </w:r>
      <w:r w:rsidR="00582D25">
        <w:rPr>
          <w:rFonts w:eastAsia="Times New Roman"/>
          <w:color w:val="595959"/>
          <w:sz w:val="18"/>
          <w:szCs w:val="36"/>
          <w:lang w:eastAsia="en-GB"/>
        </w:rPr>
        <w:t>,</w:t>
      </w:r>
      <w:r w:rsidRPr="00707F3D">
        <w:rPr>
          <w:rFonts w:eastAsia="Times New Roman"/>
          <w:color w:val="595959"/>
          <w:sz w:val="18"/>
          <w:szCs w:val="36"/>
          <w:lang w:eastAsia="en-GB"/>
        </w:rPr>
        <w:t xml:space="preserve"> your governance, your responsible investment policy, objectives and targets, the resources you allocate to responsible investment and your approach to collaboration on responsible investment and public policy-related issues) and the incorporation of ESG issues into asset allocation.</w:t>
      </w:r>
      <w:r w:rsidRPr="00707F3D">
        <w:rPr>
          <w:lang w:eastAsia="en-GB"/>
        </w:rPr>
        <w:t xml:space="preserve"> </w:t>
      </w:r>
    </w:p>
    <w:p w14:paraId="51BAE23B" w14:textId="77777777" w:rsidR="00E86C11" w:rsidRPr="007C7583" w:rsidRDefault="00E86C11" w:rsidP="00E86C11">
      <w:pPr>
        <w:pStyle w:val="Heading1"/>
      </w:pPr>
      <w:bookmarkStart w:id="6" w:name="_Toc436645304"/>
      <w:bookmarkEnd w:id="4"/>
      <w:r w:rsidRPr="00D36D08">
        <w:t>Summary of</w:t>
      </w:r>
      <w:r>
        <w:t xml:space="preserve"> </w:t>
      </w:r>
      <w:r w:rsidRPr="00D36D08">
        <w:t>updates</w:t>
      </w:r>
      <w:bookmarkEnd w:id="6"/>
    </w:p>
    <w:p w14:paraId="0985D218" w14:textId="77777777" w:rsidR="00E86C11" w:rsidRDefault="00B847D6">
      <w:pPr>
        <w:widowControl/>
        <w:autoSpaceDE/>
        <w:autoSpaceDN/>
        <w:adjustRightInd/>
        <w:spacing w:before="0" w:after="0" w:line="240" w:lineRule="auto"/>
        <w:rPr>
          <w:rFonts w:eastAsia="Times New Roman"/>
          <w:color w:val="595959"/>
          <w:sz w:val="18"/>
          <w:szCs w:val="36"/>
          <w:lang w:eastAsia="en-GB"/>
        </w:rPr>
      </w:pPr>
      <w:r w:rsidRPr="00692CFE">
        <w:rPr>
          <w:rFonts w:eastAsia="Times New Roman"/>
          <w:color w:val="595959"/>
          <w:sz w:val="18"/>
          <w:szCs w:val="36"/>
          <w:lang w:eastAsia="en-GB"/>
        </w:rPr>
        <w:t>Since the name of the module has been changed from Overarching Approach (OA) to Strategy and Governance (SG), all the indicators in this module</w:t>
      </w:r>
      <w:r w:rsidR="00E67DC9" w:rsidRPr="00692CFE">
        <w:rPr>
          <w:rFonts w:eastAsia="Times New Roman"/>
          <w:color w:val="595959"/>
          <w:sz w:val="18"/>
          <w:szCs w:val="36"/>
          <w:lang w:eastAsia="en-GB"/>
        </w:rPr>
        <w:t xml:space="preserve"> have</w:t>
      </w:r>
      <w:r w:rsidRPr="00692CFE">
        <w:rPr>
          <w:rFonts w:eastAsia="Times New Roman"/>
          <w:color w:val="595959"/>
          <w:sz w:val="18"/>
          <w:szCs w:val="36"/>
          <w:lang w:eastAsia="en-GB"/>
        </w:rPr>
        <w:t xml:space="preserve"> been renumbered</w:t>
      </w:r>
      <w:r w:rsidR="00582D25" w:rsidRPr="00692CFE">
        <w:rPr>
          <w:rFonts w:eastAsia="Times New Roman"/>
          <w:color w:val="595959"/>
          <w:sz w:val="18"/>
          <w:szCs w:val="36"/>
          <w:lang w:eastAsia="en-GB"/>
        </w:rPr>
        <w:t>.</w:t>
      </w:r>
    </w:p>
    <w:p w14:paraId="6DD9A255" w14:textId="77777777" w:rsidR="00CD79ED" w:rsidRPr="00692CFE" w:rsidRDefault="00CD79ED">
      <w:pPr>
        <w:widowControl/>
        <w:autoSpaceDE/>
        <w:autoSpaceDN/>
        <w:adjustRightInd/>
        <w:spacing w:before="0" w:after="0" w:line="240" w:lineRule="auto"/>
        <w:rPr>
          <w:rFonts w:eastAsia="Times New Roman"/>
          <w:color w:val="595959"/>
          <w:sz w:val="18"/>
          <w:szCs w:val="36"/>
          <w:lang w:eastAsia="en-GB"/>
        </w:rPr>
      </w:pPr>
    </w:p>
    <w:p w14:paraId="513578E2" w14:textId="77777777" w:rsidR="00692CFE" w:rsidRDefault="00692CFE">
      <w:pPr>
        <w:widowControl/>
        <w:autoSpaceDE/>
        <w:autoSpaceDN/>
        <w:adjustRightInd/>
        <w:spacing w:before="0" w:after="0" w:line="240" w:lineRule="auto"/>
      </w:pPr>
    </w:p>
    <w:tbl>
      <w:tblPr>
        <w:tblStyle w:val="SubSubSectionMISCTableMANDATORY"/>
        <w:tblW w:w="4921" w:type="pct"/>
        <w:tblInd w:w="137" w:type="dxa"/>
        <w:tblLook w:val="04A0" w:firstRow="1" w:lastRow="0" w:firstColumn="1" w:lastColumn="0" w:noHBand="0" w:noVBand="1"/>
      </w:tblPr>
      <w:tblGrid>
        <w:gridCol w:w="1985"/>
        <w:gridCol w:w="6536"/>
      </w:tblGrid>
      <w:tr w:rsidR="003B2554" w14:paraId="1B6E554C" w14:textId="77777777" w:rsidTr="003B255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65" w:type="pct"/>
          </w:tcPr>
          <w:p w14:paraId="0B6B666C" w14:textId="77777777" w:rsidR="003B2554" w:rsidRPr="00702048" w:rsidRDefault="003B2554" w:rsidP="003B2554">
            <w:pPr>
              <w:widowControl/>
              <w:autoSpaceDE/>
              <w:autoSpaceDN/>
              <w:adjustRightInd/>
              <w:spacing w:before="40" w:after="80" w:line="276" w:lineRule="auto"/>
            </w:pPr>
            <w:r>
              <w:rPr>
                <w:rStyle w:val="IntenseEmphasis"/>
                <w:i w:val="0"/>
                <w:color w:val="FFFFFF" w:themeColor="background1"/>
              </w:rPr>
              <w:t xml:space="preserve">Indicator </w:t>
            </w:r>
          </w:p>
        </w:tc>
        <w:tc>
          <w:tcPr>
            <w:tcW w:w="3835" w:type="pct"/>
          </w:tcPr>
          <w:p w14:paraId="3244FB6D" w14:textId="77777777" w:rsidR="003B2554" w:rsidRDefault="003B2554" w:rsidP="003B2554">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FA5D59" w14:paraId="1D0E5B21" w14:textId="77777777" w:rsidTr="00692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bottom w:val="single" w:sz="4" w:space="0" w:color="A6A6A6"/>
            </w:tcBorders>
          </w:tcPr>
          <w:p w14:paraId="72CB1022" w14:textId="77777777" w:rsidR="00FA5D59" w:rsidRDefault="00FA5D59"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01</w:t>
            </w:r>
          </w:p>
        </w:tc>
        <w:tc>
          <w:tcPr>
            <w:tcW w:w="3835" w:type="pct"/>
            <w:tcBorders>
              <w:bottom w:val="single" w:sz="4" w:space="0" w:color="A6A6A6"/>
            </w:tcBorders>
          </w:tcPr>
          <w:p w14:paraId="7336EC26" w14:textId="77777777" w:rsidR="00FA5D59" w:rsidRDefault="00FA5D59" w:rsidP="00430BAE">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This indicator is adapted from the previously numbered OA 03 </w:t>
            </w:r>
            <w:r w:rsidR="00430BAE">
              <w:rPr>
                <w:color w:val="595959"/>
                <w:sz w:val="18"/>
              </w:rPr>
              <w:t>and slightly amended.</w:t>
            </w:r>
          </w:p>
        </w:tc>
      </w:tr>
      <w:tr w:rsidR="00FA5D59" w14:paraId="2034686F" w14:textId="77777777" w:rsidTr="00692CFE">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4ACAB510" w14:textId="77777777" w:rsidR="00FA5D59" w:rsidRDefault="00FA5D59"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02</w:t>
            </w:r>
          </w:p>
        </w:tc>
        <w:tc>
          <w:tcPr>
            <w:tcW w:w="3835" w:type="pct"/>
            <w:tcBorders>
              <w:top w:val="single" w:sz="4" w:space="0" w:color="A6A6A6"/>
              <w:bottom w:val="single" w:sz="4" w:space="0" w:color="A6A6A6"/>
            </w:tcBorders>
          </w:tcPr>
          <w:p w14:paraId="5D9109DE" w14:textId="77777777" w:rsidR="00FA5D59" w:rsidRDefault="00563B4D" w:rsidP="00EC1495">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indicator has been</w:t>
            </w:r>
            <w:r w:rsidR="00FA5D59">
              <w:rPr>
                <w:color w:val="595959"/>
                <w:sz w:val="18"/>
              </w:rPr>
              <w:t xml:space="preserve"> renumbered from OA 02. This is now updated to cover the public disclosure of specific </w:t>
            </w:r>
            <w:r w:rsidR="00430BAE">
              <w:rPr>
                <w:color w:val="595959"/>
                <w:sz w:val="18"/>
              </w:rPr>
              <w:t xml:space="preserve">RI </w:t>
            </w:r>
            <w:r w:rsidR="00FA5D59">
              <w:rPr>
                <w:color w:val="595959"/>
                <w:sz w:val="18"/>
              </w:rPr>
              <w:t>policy elements highlighted in SG 01.</w:t>
            </w:r>
          </w:p>
        </w:tc>
      </w:tr>
      <w:tr w:rsidR="00FA5D59" w14:paraId="1AA0826D" w14:textId="77777777" w:rsidTr="00692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15973B8D" w14:textId="77777777" w:rsidR="00FA5D59" w:rsidRDefault="00FA5D59"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03</w:t>
            </w:r>
          </w:p>
        </w:tc>
        <w:tc>
          <w:tcPr>
            <w:tcW w:w="3835" w:type="pct"/>
            <w:tcBorders>
              <w:top w:val="single" w:sz="4" w:space="0" w:color="A6A6A6"/>
              <w:bottom w:val="single" w:sz="4" w:space="0" w:color="A6A6A6"/>
            </w:tcBorders>
          </w:tcPr>
          <w:p w14:paraId="65D43FCD" w14:textId="77777777" w:rsidR="00FA5D59" w:rsidRDefault="00FA5D59" w:rsidP="00563B4D">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This </w:t>
            </w:r>
            <w:r w:rsidR="00563B4D">
              <w:rPr>
                <w:color w:val="595959"/>
                <w:sz w:val="18"/>
              </w:rPr>
              <w:t xml:space="preserve">indicator has been </w:t>
            </w:r>
            <w:r>
              <w:rPr>
                <w:color w:val="595959"/>
                <w:sz w:val="18"/>
              </w:rPr>
              <w:t>renumbered from OA 04.</w:t>
            </w:r>
          </w:p>
        </w:tc>
      </w:tr>
      <w:tr w:rsidR="00FA5D59" w14:paraId="6910D9A5" w14:textId="77777777" w:rsidTr="00692CFE">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1AB8591B" w14:textId="77777777" w:rsidR="00FA5D59" w:rsidRDefault="00FA5D59"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04</w:t>
            </w:r>
          </w:p>
        </w:tc>
        <w:tc>
          <w:tcPr>
            <w:tcW w:w="3835" w:type="pct"/>
            <w:tcBorders>
              <w:top w:val="single" w:sz="4" w:space="0" w:color="A6A6A6"/>
              <w:bottom w:val="single" w:sz="4" w:space="0" w:color="A6A6A6"/>
            </w:tcBorders>
          </w:tcPr>
          <w:p w14:paraId="2D3F1B8E" w14:textId="77777777" w:rsidR="00FA5D59" w:rsidRDefault="00563B4D" w:rsidP="008E4FC2">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indicator has been</w:t>
            </w:r>
            <w:r w:rsidR="00FA5D59">
              <w:rPr>
                <w:color w:val="595959"/>
                <w:sz w:val="18"/>
              </w:rPr>
              <w:t xml:space="preserve"> renumbered from OA 05.</w:t>
            </w:r>
            <w:r w:rsidR="00B64FC9">
              <w:rPr>
                <w:color w:val="595959"/>
                <w:sz w:val="18"/>
              </w:rPr>
              <w:t xml:space="preserve"> It has combined two sub-indicators</w:t>
            </w:r>
            <w:r w:rsidR="00230DDE">
              <w:rPr>
                <w:color w:val="595959"/>
                <w:sz w:val="18"/>
              </w:rPr>
              <w:t>,</w:t>
            </w:r>
            <w:r w:rsidR="00B64FC9">
              <w:rPr>
                <w:color w:val="595959"/>
                <w:sz w:val="18"/>
              </w:rPr>
              <w:t xml:space="preserve"> and the selection options for frequency </w:t>
            </w:r>
            <w:r w:rsidR="008E4FC2">
              <w:rPr>
                <w:color w:val="595959"/>
                <w:sz w:val="18"/>
              </w:rPr>
              <w:t xml:space="preserve">have </w:t>
            </w:r>
            <w:r w:rsidR="00B64FC9">
              <w:rPr>
                <w:color w:val="595959"/>
                <w:sz w:val="18"/>
              </w:rPr>
              <w:t>been amended.</w:t>
            </w:r>
          </w:p>
        </w:tc>
      </w:tr>
      <w:tr w:rsidR="0000528A" w14:paraId="7A8ED816" w14:textId="77777777" w:rsidTr="00692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467A7E96" w14:textId="77777777" w:rsidR="0000528A" w:rsidRDefault="0000528A"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05</w:t>
            </w:r>
          </w:p>
        </w:tc>
        <w:tc>
          <w:tcPr>
            <w:tcW w:w="3835" w:type="pct"/>
            <w:tcBorders>
              <w:top w:val="single" w:sz="4" w:space="0" w:color="A6A6A6"/>
              <w:bottom w:val="single" w:sz="4" w:space="0" w:color="A6A6A6"/>
            </w:tcBorders>
          </w:tcPr>
          <w:p w14:paraId="64570CB1" w14:textId="77777777" w:rsidR="0000528A" w:rsidRDefault="0000528A" w:rsidP="00230DDE">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This indicator has been renumbered from OA 06. It has been restructured to include </w:t>
            </w:r>
            <w:r w:rsidR="00230DDE">
              <w:rPr>
                <w:color w:val="595959"/>
                <w:sz w:val="18"/>
              </w:rPr>
              <w:t>closed-</w:t>
            </w:r>
            <w:r>
              <w:rPr>
                <w:color w:val="595959"/>
                <w:sz w:val="18"/>
              </w:rPr>
              <w:t>ended selection options for the RI objectives.</w:t>
            </w:r>
          </w:p>
        </w:tc>
      </w:tr>
      <w:tr w:rsidR="0000528A" w14:paraId="4DD2C3CE" w14:textId="77777777" w:rsidTr="00692CFE">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5504B283" w14:textId="77777777" w:rsidR="0000528A" w:rsidRDefault="0000528A"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06</w:t>
            </w:r>
          </w:p>
        </w:tc>
        <w:tc>
          <w:tcPr>
            <w:tcW w:w="3835" w:type="pct"/>
            <w:tcBorders>
              <w:top w:val="single" w:sz="4" w:space="0" w:color="A6A6A6"/>
              <w:bottom w:val="single" w:sz="4" w:space="0" w:color="A6A6A6"/>
            </w:tcBorders>
          </w:tcPr>
          <w:p w14:paraId="3041226F" w14:textId="77777777" w:rsidR="0000528A" w:rsidRDefault="0000528A" w:rsidP="0000528A">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This indicator has been renumbered from OA 08. The new role of ‘Investor relations’ has been added. </w:t>
            </w:r>
          </w:p>
        </w:tc>
      </w:tr>
      <w:tr w:rsidR="0000528A" w14:paraId="673178BE" w14:textId="77777777" w:rsidTr="00692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29AE9A9E" w14:textId="77777777" w:rsidR="0000528A" w:rsidRDefault="0000528A"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07</w:t>
            </w:r>
          </w:p>
        </w:tc>
        <w:tc>
          <w:tcPr>
            <w:tcW w:w="3835" w:type="pct"/>
            <w:tcBorders>
              <w:top w:val="single" w:sz="4" w:space="0" w:color="A6A6A6"/>
              <w:bottom w:val="single" w:sz="4" w:space="0" w:color="A6A6A6"/>
            </w:tcBorders>
          </w:tcPr>
          <w:p w14:paraId="2A6E5EA4" w14:textId="77777777" w:rsidR="0000528A" w:rsidRDefault="0000528A" w:rsidP="00EC1495">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indicator has been renumbered from OA 09. The new role of ‘Investor relations’ has been added.</w:t>
            </w:r>
          </w:p>
        </w:tc>
      </w:tr>
      <w:tr w:rsidR="00C6474D" w14:paraId="04622C96" w14:textId="77777777" w:rsidTr="00692CFE">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6FF1EF95" w14:textId="77777777" w:rsidR="00C6474D" w:rsidRDefault="00C6474D"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08</w:t>
            </w:r>
          </w:p>
        </w:tc>
        <w:tc>
          <w:tcPr>
            <w:tcW w:w="3835" w:type="pct"/>
            <w:tcBorders>
              <w:top w:val="single" w:sz="4" w:space="0" w:color="A6A6A6"/>
              <w:bottom w:val="single" w:sz="4" w:space="0" w:color="A6A6A6"/>
            </w:tcBorders>
          </w:tcPr>
          <w:p w14:paraId="2F8109D0" w14:textId="77777777" w:rsidR="00C6474D" w:rsidRDefault="00C6474D" w:rsidP="00230DDE">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This indicator has been renumbered from OA 10. New selections options </w:t>
            </w:r>
            <w:r w:rsidR="00230DDE">
              <w:rPr>
                <w:color w:val="595959"/>
                <w:sz w:val="18"/>
              </w:rPr>
              <w:t xml:space="preserve">have </w:t>
            </w:r>
            <w:r>
              <w:rPr>
                <w:color w:val="595959"/>
                <w:sz w:val="18"/>
              </w:rPr>
              <w:t>been added to this indicator</w:t>
            </w:r>
          </w:p>
        </w:tc>
      </w:tr>
      <w:tr w:rsidR="00C6474D" w14:paraId="3C7976E9" w14:textId="77777777" w:rsidTr="00692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45551690" w14:textId="77777777" w:rsidR="00C6474D" w:rsidRDefault="00C6474D"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09</w:t>
            </w:r>
          </w:p>
        </w:tc>
        <w:tc>
          <w:tcPr>
            <w:tcW w:w="3835" w:type="pct"/>
            <w:tcBorders>
              <w:top w:val="single" w:sz="4" w:space="0" w:color="A6A6A6"/>
              <w:bottom w:val="single" w:sz="4" w:space="0" w:color="A6A6A6"/>
            </w:tcBorders>
          </w:tcPr>
          <w:p w14:paraId="6C4F6242" w14:textId="3A9C34C4" w:rsidR="00C6474D" w:rsidRDefault="00C6474D" w:rsidP="00230DDE">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indicator has been renumbered from OA 11. One new selection option</w:t>
            </w:r>
            <w:r w:rsidR="00230DDE">
              <w:rPr>
                <w:color w:val="595959"/>
                <w:sz w:val="18"/>
              </w:rPr>
              <w:t>,</w:t>
            </w:r>
            <w:r>
              <w:rPr>
                <w:color w:val="595959"/>
                <w:sz w:val="18"/>
              </w:rPr>
              <w:t xml:space="preserve"> ‘</w:t>
            </w:r>
            <w:r w:rsidRPr="00C6474D">
              <w:rPr>
                <w:color w:val="595959"/>
                <w:sz w:val="18"/>
              </w:rPr>
              <w:t xml:space="preserve">Wrote </w:t>
            </w:r>
            <w:r w:rsidR="003A0060">
              <w:rPr>
                <w:color w:val="595959"/>
                <w:sz w:val="18"/>
              </w:rPr>
              <w:t xml:space="preserve">and published </w:t>
            </w:r>
            <w:bookmarkStart w:id="7" w:name="_GoBack"/>
            <w:bookmarkEnd w:id="7"/>
            <w:r w:rsidRPr="00C6474D">
              <w:rPr>
                <w:color w:val="595959"/>
                <w:sz w:val="18"/>
              </w:rPr>
              <w:t>articles on responsible investment in the media</w:t>
            </w:r>
            <w:r>
              <w:rPr>
                <w:color w:val="595959"/>
                <w:sz w:val="18"/>
              </w:rPr>
              <w:t>’</w:t>
            </w:r>
            <w:r w:rsidR="00230DDE">
              <w:rPr>
                <w:color w:val="595959"/>
                <w:sz w:val="18"/>
              </w:rPr>
              <w:t>,</w:t>
            </w:r>
            <w:r>
              <w:rPr>
                <w:color w:val="595959"/>
                <w:sz w:val="18"/>
              </w:rPr>
              <w:t xml:space="preserve"> has been added.</w:t>
            </w:r>
          </w:p>
        </w:tc>
      </w:tr>
      <w:tr w:rsidR="00C6474D" w14:paraId="33AD129D" w14:textId="77777777" w:rsidTr="00692CFE">
        <w:tc>
          <w:tcPr>
            <w:cnfStyle w:val="001000000000" w:firstRow="0" w:lastRow="0" w:firstColumn="1" w:lastColumn="0" w:oddVBand="0" w:evenVBand="0" w:oddHBand="0" w:evenHBand="0" w:firstRowFirstColumn="0" w:firstRowLastColumn="0" w:lastRowFirstColumn="0" w:lastRowLastColumn="0"/>
            <w:tcW w:w="1165" w:type="pct"/>
            <w:tcBorders>
              <w:bottom w:val="single" w:sz="4" w:space="0" w:color="A6A6A6"/>
            </w:tcBorders>
          </w:tcPr>
          <w:p w14:paraId="1AD3A914" w14:textId="77777777" w:rsidR="00C6474D" w:rsidRDefault="00C6474D"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10</w:t>
            </w:r>
          </w:p>
        </w:tc>
        <w:tc>
          <w:tcPr>
            <w:tcW w:w="3835" w:type="pct"/>
            <w:tcBorders>
              <w:bottom w:val="single" w:sz="4" w:space="0" w:color="A6A6A6"/>
            </w:tcBorders>
          </w:tcPr>
          <w:p w14:paraId="450A3557" w14:textId="77777777" w:rsidR="00C6474D" w:rsidRDefault="00B847D6" w:rsidP="00EC1495">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This indicator has been renumbered from OA 12. The wording of the indicator has </w:t>
            </w:r>
            <w:r w:rsidR="00230DDE">
              <w:rPr>
                <w:color w:val="595959"/>
                <w:sz w:val="18"/>
              </w:rPr>
              <w:t xml:space="preserve">been </w:t>
            </w:r>
            <w:r>
              <w:rPr>
                <w:color w:val="595959"/>
                <w:sz w:val="18"/>
              </w:rPr>
              <w:t>slightly changed.</w:t>
            </w:r>
          </w:p>
        </w:tc>
      </w:tr>
      <w:tr w:rsidR="0000528A" w14:paraId="6E0B7191" w14:textId="77777777" w:rsidTr="00692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11AFD9DE" w14:textId="77777777" w:rsidR="0000528A" w:rsidRDefault="00C6474D"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11</w:t>
            </w:r>
          </w:p>
        </w:tc>
        <w:tc>
          <w:tcPr>
            <w:tcW w:w="3835" w:type="pct"/>
            <w:tcBorders>
              <w:top w:val="single" w:sz="4" w:space="0" w:color="A6A6A6"/>
              <w:bottom w:val="single" w:sz="4" w:space="0" w:color="A6A6A6"/>
            </w:tcBorders>
          </w:tcPr>
          <w:p w14:paraId="2245E268" w14:textId="77777777" w:rsidR="0000528A" w:rsidRDefault="00B847D6" w:rsidP="002556D5">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indicator has been renumbered from OA 13. A new sub-indicator SG 11.1 has been added. A new selection option has been added to SG 11.2</w:t>
            </w:r>
            <w:r w:rsidR="002556D5">
              <w:rPr>
                <w:color w:val="595959"/>
                <w:sz w:val="18"/>
              </w:rPr>
              <w:t>.</w:t>
            </w:r>
          </w:p>
        </w:tc>
      </w:tr>
      <w:tr w:rsidR="00C6474D" w14:paraId="3F4A727D" w14:textId="77777777" w:rsidTr="00692CFE">
        <w:tc>
          <w:tcPr>
            <w:cnfStyle w:val="001000000000" w:firstRow="0" w:lastRow="0" w:firstColumn="1" w:lastColumn="0" w:oddVBand="0" w:evenVBand="0" w:oddHBand="0" w:evenHBand="0" w:firstRowFirstColumn="0" w:firstRowLastColumn="0" w:lastRowFirstColumn="0" w:lastRowLastColumn="0"/>
            <w:tcW w:w="1165" w:type="pct"/>
            <w:tcBorders>
              <w:bottom w:val="single" w:sz="4" w:space="0" w:color="A6A6A6"/>
            </w:tcBorders>
          </w:tcPr>
          <w:p w14:paraId="4810B3F2" w14:textId="77777777" w:rsidR="00C6474D" w:rsidRDefault="00C6474D"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12</w:t>
            </w:r>
          </w:p>
        </w:tc>
        <w:tc>
          <w:tcPr>
            <w:tcW w:w="3835" w:type="pct"/>
            <w:tcBorders>
              <w:bottom w:val="single" w:sz="4" w:space="0" w:color="A6A6A6"/>
            </w:tcBorders>
          </w:tcPr>
          <w:p w14:paraId="43D436E3" w14:textId="77777777" w:rsidR="00C6474D" w:rsidRDefault="00B847D6" w:rsidP="00582D25">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This is a new indicator focusing on </w:t>
            </w:r>
            <w:r w:rsidR="00582D25">
              <w:rPr>
                <w:color w:val="595959"/>
                <w:sz w:val="18"/>
              </w:rPr>
              <w:t>long-</w:t>
            </w:r>
            <w:r>
              <w:rPr>
                <w:color w:val="595959"/>
                <w:sz w:val="18"/>
              </w:rPr>
              <w:t>term investment</w:t>
            </w:r>
            <w:r w:rsidR="00A40CE5">
              <w:rPr>
                <w:color w:val="595959"/>
                <w:sz w:val="18"/>
              </w:rPr>
              <w:t xml:space="preserve"> risks and opportunities.</w:t>
            </w:r>
          </w:p>
        </w:tc>
      </w:tr>
      <w:tr w:rsidR="00C6474D" w14:paraId="2FFB8E90" w14:textId="77777777" w:rsidTr="00692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2616FEF4" w14:textId="77777777" w:rsidR="00C6474D" w:rsidRDefault="00C6474D"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13</w:t>
            </w:r>
          </w:p>
        </w:tc>
        <w:tc>
          <w:tcPr>
            <w:tcW w:w="3835" w:type="pct"/>
            <w:tcBorders>
              <w:top w:val="single" w:sz="4" w:space="0" w:color="A6A6A6"/>
              <w:bottom w:val="single" w:sz="4" w:space="0" w:color="A6A6A6"/>
            </w:tcBorders>
          </w:tcPr>
          <w:p w14:paraId="5B3F8C70" w14:textId="77777777" w:rsidR="00C6474D" w:rsidRDefault="00B847D6" w:rsidP="00EC1495">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indicator has been renumbered from OA 14. This has been changed from Voluntary to Mandatory to report, Voluntary to disclose.</w:t>
            </w:r>
          </w:p>
        </w:tc>
      </w:tr>
      <w:tr w:rsidR="00C6474D" w14:paraId="200037A2" w14:textId="77777777" w:rsidTr="00692CFE">
        <w:tc>
          <w:tcPr>
            <w:cnfStyle w:val="001000000000" w:firstRow="0" w:lastRow="0" w:firstColumn="1" w:lastColumn="0" w:oddVBand="0" w:evenVBand="0" w:oddHBand="0" w:evenHBand="0" w:firstRowFirstColumn="0" w:firstRowLastColumn="0" w:lastRowFirstColumn="0" w:lastRowLastColumn="0"/>
            <w:tcW w:w="1165" w:type="pct"/>
            <w:tcBorders>
              <w:bottom w:val="single" w:sz="4" w:space="0" w:color="A6A6A6"/>
            </w:tcBorders>
          </w:tcPr>
          <w:p w14:paraId="6098F70A" w14:textId="77777777" w:rsidR="00C6474D" w:rsidRDefault="00C6474D"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lastRenderedPageBreak/>
              <w:t>SG 14</w:t>
            </w:r>
          </w:p>
        </w:tc>
        <w:tc>
          <w:tcPr>
            <w:tcW w:w="3835" w:type="pct"/>
            <w:tcBorders>
              <w:bottom w:val="single" w:sz="4" w:space="0" w:color="A6A6A6"/>
            </w:tcBorders>
          </w:tcPr>
          <w:p w14:paraId="674A1478" w14:textId="77777777" w:rsidR="00C6474D" w:rsidRDefault="00B847D6" w:rsidP="00230DDE">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This indicator has been renumbered from OA 15. This has been changed from Voluntary to Mandatory to </w:t>
            </w:r>
            <w:r w:rsidR="00230DDE">
              <w:rPr>
                <w:color w:val="595959"/>
                <w:sz w:val="18"/>
              </w:rPr>
              <w:t xml:space="preserve">report </w:t>
            </w:r>
            <w:r>
              <w:rPr>
                <w:color w:val="595959"/>
                <w:sz w:val="18"/>
              </w:rPr>
              <w:t>and disclose. The new fixed income categories have been added to this indicator</w:t>
            </w:r>
          </w:p>
        </w:tc>
      </w:tr>
      <w:tr w:rsidR="00C6474D" w14:paraId="65ABB47B" w14:textId="77777777" w:rsidTr="00692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4362F4E1" w14:textId="77777777" w:rsidR="00C6474D" w:rsidRDefault="00C6474D"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15</w:t>
            </w:r>
          </w:p>
        </w:tc>
        <w:tc>
          <w:tcPr>
            <w:tcW w:w="3835" w:type="pct"/>
            <w:tcBorders>
              <w:top w:val="single" w:sz="4" w:space="0" w:color="A6A6A6"/>
              <w:bottom w:val="single" w:sz="4" w:space="0" w:color="A6A6A6"/>
            </w:tcBorders>
          </w:tcPr>
          <w:p w14:paraId="465929F7" w14:textId="77777777" w:rsidR="00C6474D" w:rsidRDefault="00B847D6" w:rsidP="00230DDE">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This indicator has been renumbered from OA 16. This has been changed from Voluntary to Mandatory to </w:t>
            </w:r>
            <w:r w:rsidR="00230DDE">
              <w:rPr>
                <w:color w:val="595959"/>
                <w:sz w:val="18"/>
              </w:rPr>
              <w:t xml:space="preserve">report </w:t>
            </w:r>
            <w:r>
              <w:rPr>
                <w:color w:val="595959"/>
                <w:sz w:val="18"/>
              </w:rPr>
              <w:t xml:space="preserve">and disclose. The new fixed income categories have been added to this indicator. </w:t>
            </w:r>
          </w:p>
        </w:tc>
      </w:tr>
      <w:tr w:rsidR="00C6474D" w14:paraId="4CD53255" w14:textId="77777777" w:rsidTr="00692CFE">
        <w:tc>
          <w:tcPr>
            <w:cnfStyle w:val="001000000000" w:firstRow="0" w:lastRow="0" w:firstColumn="1" w:lastColumn="0" w:oddVBand="0" w:evenVBand="0" w:oddHBand="0" w:evenHBand="0" w:firstRowFirstColumn="0" w:firstRowLastColumn="0" w:lastRowFirstColumn="0" w:lastRowLastColumn="0"/>
            <w:tcW w:w="1165" w:type="pct"/>
            <w:tcBorders>
              <w:bottom w:val="single" w:sz="4" w:space="0" w:color="A6A6A6"/>
            </w:tcBorders>
          </w:tcPr>
          <w:p w14:paraId="0737C507" w14:textId="77777777" w:rsidR="00C6474D" w:rsidRDefault="00C6474D"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16</w:t>
            </w:r>
          </w:p>
        </w:tc>
        <w:tc>
          <w:tcPr>
            <w:tcW w:w="3835" w:type="pct"/>
            <w:tcBorders>
              <w:bottom w:val="single" w:sz="4" w:space="0" w:color="A6A6A6"/>
            </w:tcBorders>
          </w:tcPr>
          <w:p w14:paraId="018E5811" w14:textId="77777777" w:rsidR="00C6474D" w:rsidRDefault="00B847D6" w:rsidP="00EC1495">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indicator has been renumbered from OA 17. A new sub-indicator SG 16.2 has been added.</w:t>
            </w:r>
          </w:p>
        </w:tc>
      </w:tr>
      <w:tr w:rsidR="00C6474D" w14:paraId="340457AE" w14:textId="77777777" w:rsidTr="00692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29F8BC86" w14:textId="77777777" w:rsidR="00C6474D" w:rsidRDefault="00C6474D"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17</w:t>
            </w:r>
          </w:p>
        </w:tc>
        <w:tc>
          <w:tcPr>
            <w:tcW w:w="3835" w:type="pct"/>
            <w:tcBorders>
              <w:top w:val="single" w:sz="4" w:space="0" w:color="A6A6A6"/>
              <w:bottom w:val="single" w:sz="4" w:space="0" w:color="A6A6A6"/>
            </w:tcBorders>
          </w:tcPr>
          <w:p w14:paraId="46653739" w14:textId="77777777" w:rsidR="00C6474D" w:rsidRDefault="00B847D6" w:rsidP="00EC1495">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This indicator has been renumbered from OA 18. </w:t>
            </w:r>
          </w:p>
        </w:tc>
      </w:tr>
      <w:tr w:rsidR="00C6474D" w14:paraId="3AFF940B" w14:textId="77777777" w:rsidTr="003B2554">
        <w:tc>
          <w:tcPr>
            <w:cnfStyle w:val="001000000000" w:firstRow="0" w:lastRow="0" w:firstColumn="1" w:lastColumn="0" w:oddVBand="0" w:evenVBand="0" w:oddHBand="0" w:evenHBand="0" w:firstRowFirstColumn="0" w:firstRowLastColumn="0" w:lastRowFirstColumn="0" w:lastRowLastColumn="0"/>
            <w:tcW w:w="1165" w:type="pct"/>
            <w:tcBorders>
              <w:bottom w:val="single" w:sz="4" w:space="0" w:color="A6A6A6"/>
            </w:tcBorders>
          </w:tcPr>
          <w:p w14:paraId="25A47D1D" w14:textId="77777777" w:rsidR="00C6474D" w:rsidRDefault="00C6474D"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SG 18</w:t>
            </w:r>
          </w:p>
        </w:tc>
        <w:tc>
          <w:tcPr>
            <w:tcW w:w="3835" w:type="pct"/>
            <w:tcBorders>
              <w:bottom w:val="single" w:sz="4" w:space="0" w:color="A6A6A6"/>
            </w:tcBorders>
          </w:tcPr>
          <w:p w14:paraId="32607F47" w14:textId="77777777" w:rsidR="00C6474D" w:rsidRDefault="00B847D6" w:rsidP="00EC1495">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indicator has been renumbered from OA 19. A new selection option of ‘Other’ has been added to SG 18.2</w:t>
            </w:r>
          </w:p>
        </w:tc>
      </w:tr>
      <w:tr w:rsidR="003B2554" w14:paraId="2D7B07D2" w14:textId="77777777" w:rsidTr="003B25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0082C8"/>
            </w:tcBorders>
          </w:tcPr>
          <w:p w14:paraId="79DF4E3F" w14:textId="77777777" w:rsidR="003B2554" w:rsidRPr="00D36D08" w:rsidRDefault="003B2554" w:rsidP="003B2554">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Prefilling</w:t>
            </w:r>
          </w:p>
        </w:tc>
        <w:tc>
          <w:tcPr>
            <w:tcW w:w="3835" w:type="pct"/>
            <w:tcBorders>
              <w:top w:val="single" w:sz="4" w:space="0" w:color="A6A6A6"/>
              <w:bottom w:val="single" w:sz="4" w:space="0" w:color="0082C8"/>
            </w:tcBorders>
          </w:tcPr>
          <w:p w14:paraId="06C9C871" w14:textId="77777777" w:rsidR="00F03FB9" w:rsidRDefault="003B2554" w:rsidP="00EC1495">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Prefilling is enabled for this module</w:t>
            </w:r>
            <w:r w:rsidR="00F03FB9">
              <w:rPr>
                <w:color w:val="595959"/>
                <w:sz w:val="18"/>
              </w:rPr>
              <w:t xml:space="preserve"> except the following indicators:</w:t>
            </w:r>
          </w:p>
          <w:p w14:paraId="061B4CC7" w14:textId="77777777" w:rsidR="00722E1A" w:rsidRDefault="002556D5" w:rsidP="00982C13">
            <w:pPr>
              <w:pStyle w:val="ListParagraph"/>
              <w:widowControl/>
              <w:numPr>
                <w:ilvl w:val="0"/>
                <w:numId w:val="30"/>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SG 01 </w:t>
            </w:r>
            <w:r w:rsidR="00230DDE">
              <w:rPr>
                <w:color w:val="595959"/>
                <w:sz w:val="18"/>
              </w:rPr>
              <w:t xml:space="preserve">because </w:t>
            </w:r>
            <w:r w:rsidR="00F03FB9">
              <w:rPr>
                <w:color w:val="595959"/>
                <w:sz w:val="18"/>
              </w:rPr>
              <w:t xml:space="preserve">this has been adapted from the previous </w:t>
            </w:r>
            <w:r w:rsidR="00722E1A">
              <w:rPr>
                <w:color w:val="595959"/>
                <w:sz w:val="18"/>
              </w:rPr>
              <w:t>indicator</w:t>
            </w:r>
            <w:r w:rsidR="00430BAE">
              <w:rPr>
                <w:color w:val="595959"/>
                <w:sz w:val="18"/>
              </w:rPr>
              <w:t xml:space="preserve"> OA 03 and has been restructured</w:t>
            </w:r>
            <w:r w:rsidR="00230DDE">
              <w:rPr>
                <w:color w:val="595959"/>
                <w:sz w:val="18"/>
              </w:rPr>
              <w:t>;</w:t>
            </w:r>
          </w:p>
          <w:p w14:paraId="605D2AD5" w14:textId="77777777" w:rsidR="00B64FC9" w:rsidRDefault="002556D5" w:rsidP="00982C13">
            <w:pPr>
              <w:pStyle w:val="ListParagraph"/>
              <w:widowControl/>
              <w:numPr>
                <w:ilvl w:val="0"/>
                <w:numId w:val="30"/>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SG 02 </w:t>
            </w:r>
            <w:r w:rsidR="00230DDE">
              <w:rPr>
                <w:color w:val="595959"/>
                <w:sz w:val="18"/>
              </w:rPr>
              <w:t>because</w:t>
            </w:r>
            <w:r w:rsidR="00B64FC9">
              <w:rPr>
                <w:color w:val="595959"/>
                <w:sz w:val="18"/>
              </w:rPr>
              <w:t xml:space="preserve"> it has been updated to cover the public disclosure of specific policy elements highlighted in SG 01</w:t>
            </w:r>
            <w:r w:rsidR="00230DDE">
              <w:rPr>
                <w:color w:val="595959"/>
                <w:sz w:val="18"/>
              </w:rPr>
              <w:t>;</w:t>
            </w:r>
          </w:p>
          <w:p w14:paraId="71412496" w14:textId="77777777" w:rsidR="007A15F7" w:rsidRDefault="00B64FC9" w:rsidP="00982C13">
            <w:pPr>
              <w:pStyle w:val="ListParagraph"/>
              <w:widowControl/>
              <w:numPr>
                <w:ilvl w:val="0"/>
                <w:numId w:val="30"/>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SG 04</w:t>
            </w:r>
            <w:r w:rsidR="00230DDE">
              <w:rPr>
                <w:color w:val="595959"/>
                <w:sz w:val="18"/>
              </w:rPr>
              <w:t xml:space="preserve"> because</w:t>
            </w:r>
            <w:r>
              <w:rPr>
                <w:color w:val="595959"/>
                <w:sz w:val="18"/>
              </w:rPr>
              <w:t xml:space="preserve"> it has combined two sub-indicators and the frequency selection options has been amended</w:t>
            </w:r>
            <w:r w:rsidR="00230DDE">
              <w:rPr>
                <w:color w:val="595959"/>
                <w:sz w:val="18"/>
              </w:rPr>
              <w:t>;</w:t>
            </w:r>
          </w:p>
          <w:p w14:paraId="6B258E51" w14:textId="77777777" w:rsidR="00B64FC9" w:rsidRDefault="002556D5" w:rsidP="00982C13">
            <w:pPr>
              <w:pStyle w:val="ListParagraph"/>
              <w:widowControl/>
              <w:numPr>
                <w:ilvl w:val="0"/>
                <w:numId w:val="30"/>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SG 05</w:t>
            </w:r>
            <w:r w:rsidR="00230DDE">
              <w:rPr>
                <w:color w:val="595959"/>
                <w:sz w:val="18"/>
              </w:rPr>
              <w:t xml:space="preserve"> because</w:t>
            </w:r>
            <w:r w:rsidR="00B64FC9">
              <w:rPr>
                <w:color w:val="595959"/>
                <w:sz w:val="18"/>
              </w:rPr>
              <w:t xml:space="preserve"> it is a new indicator</w:t>
            </w:r>
            <w:r w:rsidR="00230DDE">
              <w:rPr>
                <w:color w:val="595959"/>
                <w:sz w:val="18"/>
              </w:rPr>
              <w:t>;</w:t>
            </w:r>
          </w:p>
          <w:p w14:paraId="1AD1B523" w14:textId="77777777" w:rsidR="0020706D" w:rsidRDefault="0020706D" w:rsidP="00982C13">
            <w:pPr>
              <w:pStyle w:val="ListParagraph"/>
              <w:widowControl/>
              <w:numPr>
                <w:ilvl w:val="0"/>
                <w:numId w:val="30"/>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SG 10 due to change of wording</w:t>
            </w:r>
            <w:r w:rsidR="00230DDE">
              <w:rPr>
                <w:color w:val="595959"/>
                <w:sz w:val="18"/>
              </w:rPr>
              <w:t>;</w:t>
            </w:r>
          </w:p>
          <w:p w14:paraId="7A1EAEFE" w14:textId="0FB9BD51" w:rsidR="00B64FC9" w:rsidRDefault="002556D5" w:rsidP="00982C13">
            <w:pPr>
              <w:pStyle w:val="ListParagraph"/>
              <w:widowControl/>
              <w:numPr>
                <w:ilvl w:val="0"/>
                <w:numId w:val="30"/>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SG 11</w:t>
            </w:r>
            <w:r w:rsidR="00230DDE">
              <w:rPr>
                <w:color w:val="595959"/>
                <w:sz w:val="18"/>
              </w:rPr>
              <w:t xml:space="preserve"> because</w:t>
            </w:r>
            <w:r w:rsidR="00B64FC9">
              <w:rPr>
                <w:color w:val="595959"/>
                <w:sz w:val="18"/>
              </w:rPr>
              <w:t xml:space="preserve"> </w:t>
            </w:r>
            <w:r>
              <w:rPr>
                <w:color w:val="595959"/>
                <w:sz w:val="18"/>
              </w:rPr>
              <w:t>a new sub-indicator SG 11.1</w:t>
            </w:r>
            <w:r w:rsidR="007B23E4">
              <w:rPr>
                <w:color w:val="595959"/>
                <w:sz w:val="18"/>
              </w:rPr>
              <w:t xml:space="preserve"> has</w:t>
            </w:r>
            <w:r w:rsidR="00B64FC9">
              <w:rPr>
                <w:color w:val="595959"/>
                <w:sz w:val="18"/>
              </w:rPr>
              <w:t xml:space="preserve"> been added and a selection option has been added</w:t>
            </w:r>
            <w:r w:rsidR="007B23E4">
              <w:rPr>
                <w:color w:val="595959"/>
                <w:sz w:val="18"/>
              </w:rPr>
              <w:t xml:space="preserve"> to SG 11.2</w:t>
            </w:r>
            <w:r w:rsidR="00230DDE">
              <w:rPr>
                <w:color w:val="595959"/>
                <w:sz w:val="18"/>
              </w:rPr>
              <w:t>;</w:t>
            </w:r>
          </w:p>
          <w:p w14:paraId="062C37B8" w14:textId="30B6557E" w:rsidR="00B64FC9" w:rsidRDefault="002556D5" w:rsidP="00982C13">
            <w:pPr>
              <w:pStyle w:val="ListParagraph"/>
              <w:widowControl/>
              <w:numPr>
                <w:ilvl w:val="0"/>
                <w:numId w:val="30"/>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SG 12</w:t>
            </w:r>
            <w:r w:rsidR="00230DDE">
              <w:rPr>
                <w:color w:val="595959"/>
                <w:sz w:val="18"/>
              </w:rPr>
              <w:t xml:space="preserve"> because</w:t>
            </w:r>
            <w:r w:rsidR="00B64FC9">
              <w:rPr>
                <w:color w:val="595959"/>
                <w:sz w:val="18"/>
              </w:rPr>
              <w:t xml:space="preserve"> this is a new indicator</w:t>
            </w:r>
            <w:r w:rsidR="00982C13">
              <w:rPr>
                <w:color w:val="595959"/>
                <w:sz w:val="18"/>
              </w:rPr>
              <w:t xml:space="preserve">; </w:t>
            </w:r>
          </w:p>
          <w:p w14:paraId="1BA9554F" w14:textId="0D7C48FF" w:rsidR="00982C13" w:rsidRPr="00982C13" w:rsidRDefault="00982C13" w:rsidP="00982C13">
            <w:pPr>
              <w:pStyle w:val="ListParagraph"/>
              <w:widowControl/>
              <w:numPr>
                <w:ilvl w:val="0"/>
                <w:numId w:val="30"/>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982C13">
              <w:rPr>
                <w:color w:val="595959"/>
                <w:sz w:val="18"/>
              </w:rPr>
              <w:t>SG 13.2 as it is specific to the reporting year</w:t>
            </w:r>
            <w:r w:rsidR="00200ABC">
              <w:rPr>
                <w:color w:val="595959"/>
                <w:sz w:val="18"/>
              </w:rPr>
              <w:t>;</w:t>
            </w:r>
          </w:p>
          <w:p w14:paraId="797C37F1" w14:textId="7A1A7FB8" w:rsidR="003B2554" w:rsidRPr="00D36D08" w:rsidRDefault="00144494" w:rsidP="00982C13">
            <w:pPr>
              <w:pStyle w:val="ListParagraph"/>
              <w:widowControl/>
              <w:numPr>
                <w:ilvl w:val="0"/>
                <w:numId w:val="30"/>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SG 16.2</w:t>
            </w:r>
            <w:r w:rsidR="00230DDE">
              <w:rPr>
                <w:color w:val="595959"/>
                <w:sz w:val="18"/>
              </w:rPr>
              <w:t xml:space="preserve"> because</w:t>
            </w:r>
            <w:r>
              <w:rPr>
                <w:color w:val="595959"/>
                <w:sz w:val="18"/>
              </w:rPr>
              <w:t xml:space="preserve"> this is a new indicator</w:t>
            </w:r>
            <w:r w:rsidR="00230DDE">
              <w:rPr>
                <w:color w:val="595959"/>
                <w:sz w:val="18"/>
              </w:rPr>
              <w:t>.</w:t>
            </w:r>
          </w:p>
        </w:tc>
      </w:tr>
    </w:tbl>
    <w:p w14:paraId="63E7D316" w14:textId="77777777" w:rsidR="003B2554" w:rsidRDefault="003B2554">
      <w:pPr>
        <w:widowControl/>
        <w:autoSpaceDE/>
        <w:autoSpaceDN/>
        <w:adjustRightInd/>
        <w:spacing w:before="0" w:after="0" w:line="240" w:lineRule="auto"/>
        <w:sectPr w:rsidR="003B2554" w:rsidSect="00250897">
          <w:headerReference w:type="default" r:id="rId24"/>
          <w:headerReference w:type="first" r:id="rId25"/>
          <w:footerReference w:type="first" r:id="rId26"/>
          <w:pgSz w:w="11900" w:h="16840"/>
          <w:pgMar w:top="1440" w:right="1616" w:bottom="1440" w:left="1616" w:header="708" w:footer="788" w:gutter="0"/>
          <w:cols w:space="708"/>
          <w:titlePg/>
          <w:docGrid w:linePitch="360"/>
        </w:sectPr>
      </w:pPr>
    </w:p>
    <w:tbl>
      <w:tblPr>
        <w:tblStyle w:val="SectionHeader"/>
        <w:tblW w:w="9129" w:type="dxa"/>
        <w:tblLook w:val="0660" w:firstRow="1" w:lastRow="1" w:firstColumn="0" w:lastColumn="0" w:noHBand="1" w:noVBand="1"/>
      </w:tblPr>
      <w:tblGrid>
        <w:gridCol w:w="9129"/>
      </w:tblGrid>
      <w:tr w:rsidR="00BF74E2" w14:paraId="5CE61B6F" w14:textId="77777777" w:rsidTr="00692CF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F99DDFD" w14:textId="77777777" w:rsidR="00BF74E2" w:rsidRDefault="00BF74E2" w:rsidP="003F1063">
            <w:pPr>
              <w:widowControl/>
              <w:autoSpaceDE/>
              <w:autoSpaceDN/>
              <w:adjustRightInd/>
              <w:spacing w:after="0" w:line="240" w:lineRule="auto"/>
              <w:rPr>
                <w:rStyle w:val="IntenseEmphasis"/>
                <w:b/>
                <w:bCs w:val="0"/>
                <w:i w:val="0"/>
                <w:iCs w:val="0"/>
              </w:rPr>
            </w:pPr>
            <w:r>
              <w:lastRenderedPageBreak/>
              <w:t>SECTION</w:t>
            </w:r>
          </w:p>
        </w:tc>
      </w:tr>
      <w:tr w:rsidR="00BF74E2" w14:paraId="4F076231" w14:textId="77777777" w:rsidTr="00692CF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2B75A14" w14:textId="77777777" w:rsidR="00BF74E2" w:rsidRPr="00BF74E2" w:rsidRDefault="00BF74E2" w:rsidP="00BF74E2">
            <w:pPr>
              <w:pStyle w:val="Heading2"/>
              <w:outlineLvl w:val="1"/>
              <w:rPr>
                <w:rStyle w:val="IntenseEmphasis"/>
                <w:i w:val="0"/>
                <w:iCs w:val="0"/>
                <w:color w:val="008CD0"/>
              </w:rPr>
            </w:pPr>
            <w:bookmarkStart w:id="8" w:name="_Toc436645305"/>
            <w:r>
              <w:t>Responsible investment policy</w:t>
            </w:r>
            <w:bookmarkEnd w:id="8"/>
          </w:p>
        </w:tc>
      </w:tr>
    </w:tbl>
    <w:p w14:paraId="694EE318" w14:textId="77777777" w:rsidR="00BF74E2" w:rsidRDefault="00BF74E2" w:rsidP="00BF74E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3E3CFFD5"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6AF2C7"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2BF074B7"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2BA61B4"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3430C56"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6183B439"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52F57E3" w14:textId="77777777" w:rsidR="00480232" w:rsidRPr="00356CDA" w:rsidRDefault="001D1193" w:rsidP="00F82003">
            <w:pPr>
              <w:pStyle w:val="SectionIndicatorHeaderText"/>
              <w:rPr>
                <w:rStyle w:val="IntenseEmphasis"/>
                <w:bCs w:val="0"/>
                <w:i w:val="0"/>
                <w:iCs w:val="0"/>
                <w:color w:val="FFFFFF" w:themeColor="background1"/>
              </w:rPr>
            </w:pPr>
            <w:r>
              <w:rPr>
                <w:rStyle w:val="IntenseEmphasis"/>
                <w:i w:val="0"/>
                <w:color w:val="FFFFFF" w:themeColor="background1"/>
              </w:rPr>
              <w:t xml:space="preserve">SG </w:t>
            </w:r>
            <w:r w:rsidR="00480232">
              <w:rPr>
                <w:rStyle w:val="IntenseEmphasis"/>
                <w:i w:val="0"/>
                <w:color w:val="FFFFFF" w:themeColor="background1"/>
              </w:rPr>
              <w:t>01</w:t>
            </w:r>
          </w:p>
        </w:tc>
        <w:tc>
          <w:tcPr>
            <w:tcW w:w="3402" w:type="dxa"/>
          </w:tcPr>
          <w:p w14:paraId="444B7136" w14:textId="77777777" w:rsidR="00480232" w:rsidRPr="00356CDA" w:rsidRDefault="00480232" w:rsidP="0048023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D4304FA" w14:textId="77777777" w:rsidR="00480232" w:rsidRPr="00356CDA" w:rsidRDefault="00480232" w:rsidP="0095288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F22B4ED" w14:textId="77777777" w:rsidR="00480232" w:rsidRPr="00356CDA" w:rsidRDefault="00480232"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4A5DD87" w14:textId="77777777" w:rsidR="00356CDA" w:rsidRDefault="00356CDA" w:rsidP="00356CDA">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1C0916" w14:paraId="38F33F1C" w14:textId="77777777" w:rsidTr="006A354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A305052" w14:textId="77777777" w:rsidR="001C0916" w:rsidRPr="00903B63" w:rsidRDefault="001D1193" w:rsidP="001C0916">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SG </w:t>
            </w:r>
            <w:r w:rsidR="001C0916">
              <w:rPr>
                <w:rStyle w:val="IntenseEmphasis"/>
                <w:i w:val="0"/>
                <w:color w:val="FFFFFF" w:themeColor="background1"/>
                <w:sz w:val="20"/>
                <w:szCs w:val="20"/>
              </w:rPr>
              <w:t>01</w:t>
            </w:r>
          </w:p>
        </w:tc>
        <w:tc>
          <w:tcPr>
            <w:tcW w:w="8080" w:type="dxa"/>
            <w:gridSpan w:val="2"/>
            <w:tcBorders>
              <w:top w:val="single" w:sz="4" w:space="0" w:color="0070C0"/>
              <w:bottom w:val="single" w:sz="4" w:space="0" w:color="0070C0"/>
              <w:right w:val="single" w:sz="4" w:space="0" w:color="0070C0"/>
            </w:tcBorders>
            <w:shd w:val="clear" w:color="auto" w:fill="0070C0"/>
          </w:tcPr>
          <w:p w14:paraId="6A86302E" w14:textId="77777777" w:rsidR="001C0916" w:rsidRPr="00903B63" w:rsidRDefault="001C0916" w:rsidP="001C0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1B2D01" w14:paraId="5DC49C7F" w14:textId="77777777" w:rsidTr="00577E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96F474B" w14:textId="77777777" w:rsidR="001B2D01" w:rsidRPr="000D72DF" w:rsidRDefault="001B2D01" w:rsidP="001B2D01">
            <w:pPr>
              <w:pStyle w:val="INDICATORNUMBER"/>
              <w:rPr>
                <w:rStyle w:val="IntenseEmphasis"/>
                <w:b/>
                <w:bCs w:val="0"/>
                <w:i w:val="0"/>
                <w:iCs w:val="0"/>
              </w:rPr>
            </w:pPr>
            <w:r>
              <w:rPr>
                <w:rStyle w:val="IntenseEmphasis"/>
                <w:b/>
                <w:bCs w:val="0"/>
                <w:i w:val="0"/>
                <w:iCs w:val="0"/>
                <w:color w:val="595959"/>
              </w:rPr>
              <w:t>SG 01.1</w:t>
            </w:r>
          </w:p>
          <w:p w14:paraId="46914354" w14:textId="5F133275" w:rsidR="001B2D01" w:rsidRDefault="001B2D01" w:rsidP="00B40495">
            <w:pPr>
              <w:pStyle w:val="INDICATORNUMBER"/>
              <w:rPr>
                <w:rStyle w:val="IntenseEmphasis"/>
                <w:b/>
                <w:bCs w:val="0"/>
                <w:i w:val="0"/>
                <w:iCs w:val="0"/>
                <w:color w:val="595959"/>
              </w:rPr>
            </w:pPr>
          </w:p>
        </w:tc>
        <w:tc>
          <w:tcPr>
            <w:tcW w:w="8080" w:type="dxa"/>
            <w:gridSpan w:val="2"/>
            <w:tcBorders>
              <w:top w:val="single" w:sz="4" w:space="0" w:color="0070C0"/>
              <w:bottom w:val="single" w:sz="4" w:space="0" w:color="0070C0"/>
              <w:right w:val="single" w:sz="4" w:space="0" w:color="0070C0"/>
            </w:tcBorders>
            <w:shd w:val="clear" w:color="auto" w:fill="DAEEF3" w:themeFill="accent5" w:themeFillTint="33"/>
          </w:tcPr>
          <w:p w14:paraId="4DD0C93A" w14:textId="60ECB41C" w:rsidR="001B2D01" w:rsidRDefault="001B2D01" w:rsidP="00577E10">
            <w:pPr>
              <w:pStyle w:val="INDICATORTEXT"/>
              <w:cnfStyle w:val="000000100000" w:firstRow="0" w:lastRow="0" w:firstColumn="0" w:lastColumn="0" w:oddVBand="0" w:evenVBand="0" w:oddHBand="1" w:evenHBand="0" w:firstRowFirstColumn="0" w:firstRowLastColumn="0" w:lastRowFirstColumn="0" w:lastRowLastColumn="0"/>
              <w:rPr>
                <w:bCs/>
              </w:rPr>
            </w:pPr>
            <w:r w:rsidRPr="00692CFE">
              <w:rPr>
                <w:bCs/>
              </w:rPr>
              <w:t>Indicate if you have a</w:t>
            </w:r>
            <w:r w:rsidR="00577E10">
              <w:rPr>
                <w:bCs/>
              </w:rPr>
              <w:t>n</w:t>
            </w:r>
            <w:r w:rsidRPr="00692CFE">
              <w:rPr>
                <w:bCs/>
              </w:rPr>
              <w:t xml:space="preserve"> </w:t>
            </w:r>
            <w:r>
              <w:rPr>
                <w:bCs/>
              </w:rPr>
              <w:t>investment policy</w:t>
            </w:r>
            <w:r w:rsidR="00577E10">
              <w:rPr>
                <w:bCs/>
              </w:rPr>
              <w:t xml:space="preserve"> that covers your responsible investment approach.</w:t>
            </w:r>
          </w:p>
        </w:tc>
      </w:tr>
      <w:tr w:rsidR="001B2D01" w14:paraId="6D562908" w14:textId="77777777" w:rsidTr="001B2D01">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45C6B1B4" w14:textId="4B9900C3" w:rsidR="001B2D01" w:rsidRDefault="001B2D01" w:rsidP="00B40495">
            <w:pPr>
              <w:pStyle w:val="INDICATORNUMBER"/>
              <w:rPr>
                <w:rStyle w:val="IntenseEmphasis"/>
                <w:b/>
                <w:bCs w:val="0"/>
                <w:i w:val="0"/>
                <w:iCs w:val="0"/>
                <w:color w:val="595959"/>
              </w:rPr>
            </w:pPr>
          </w:p>
        </w:tc>
        <w:tc>
          <w:tcPr>
            <w:tcW w:w="3960" w:type="dxa"/>
            <w:tcBorders>
              <w:top w:val="single" w:sz="4" w:space="0" w:color="0070C0"/>
              <w:bottom w:val="single" w:sz="4" w:space="0" w:color="0070C0"/>
              <w:right w:val="single" w:sz="4" w:space="0" w:color="0070C0"/>
            </w:tcBorders>
            <w:shd w:val="clear" w:color="auto" w:fill="auto"/>
          </w:tcPr>
          <w:p w14:paraId="1DEF2E2D" w14:textId="47B62680" w:rsidR="001B2D01" w:rsidRPr="00692CFE" w:rsidRDefault="001B2D01" w:rsidP="001B2D01">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Pr>
                <w:bCs/>
              </w:rPr>
              <w:t>Yes</w:t>
            </w:r>
          </w:p>
        </w:tc>
        <w:tc>
          <w:tcPr>
            <w:tcW w:w="4120" w:type="dxa"/>
            <w:tcBorders>
              <w:top w:val="single" w:sz="4" w:space="0" w:color="0070C0"/>
              <w:bottom w:val="single" w:sz="4" w:space="0" w:color="0070C0"/>
              <w:right w:val="single" w:sz="4" w:space="0" w:color="0070C0"/>
            </w:tcBorders>
            <w:shd w:val="clear" w:color="auto" w:fill="auto"/>
          </w:tcPr>
          <w:p w14:paraId="729C32CF" w14:textId="6C51D194" w:rsidR="001B2D01" w:rsidRPr="00692CFE" w:rsidRDefault="001B2D01" w:rsidP="001B2D01">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Pr>
                <w:bCs/>
              </w:rPr>
              <w:t>No</w:t>
            </w:r>
          </w:p>
        </w:tc>
      </w:tr>
      <w:tr w:rsidR="00B40495" w14:paraId="394BA9D9" w14:textId="77777777" w:rsidTr="006A35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tcBorders>
            <w:vAlign w:val="top"/>
          </w:tcPr>
          <w:p w14:paraId="451E9C6B" w14:textId="7B9AE164" w:rsidR="00B40495" w:rsidRDefault="001B2D01" w:rsidP="00B40495">
            <w:pPr>
              <w:pStyle w:val="INDICATORNUMBER"/>
              <w:rPr>
                <w:rStyle w:val="IntenseEmphasis"/>
                <w:b/>
                <w:bCs w:val="0"/>
                <w:i w:val="0"/>
                <w:iCs w:val="0"/>
                <w:color w:val="595959"/>
              </w:rPr>
            </w:pPr>
            <w:r>
              <w:rPr>
                <w:rStyle w:val="IntenseEmphasis"/>
                <w:b/>
                <w:bCs w:val="0"/>
                <w:i w:val="0"/>
                <w:iCs w:val="0"/>
                <w:color w:val="595959"/>
              </w:rPr>
              <w:t>SG 01.2</w:t>
            </w:r>
          </w:p>
          <w:p w14:paraId="4263892A" w14:textId="77777777" w:rsidR="00B40495" w:rsidRPr="00B40495" w:rsidRDefault="00B40495" w:rsidP="00B40495"/>
          <w:p w14:paraId="7F91F75B" w14:textId="77777777" w:rsidR="00B40495" w:rsidRDefault="00B40495" w:rsidP="00B40495"/>
          <w:p w14:paraId="1DCB5BDE" w14:textId="77777777" w:rsidR="00B40495" w:rsidRPr="000D72DF" w:rsidRDefault="00B40495" w:rsidP="00B40495">
            <w:pPr>
              <w:rPr>
                <w:rStyle w:val="IntenseEmphasis"/>
                <w:b w:val="0"/>
                <w:bCs w:val="0"/>
                <w:i w:val="0"/>
                <w:iCs w:val="0"/>
              </w:rPr>
            </w:pPr>
          </w:p>
        </w:tc>
        <w:tc>
          <w:tcPr>
            <w:tcW w:w="8080" w:type="dxa"/>
            <w:gridSpan w:val="2"/>
            <w:tcBorders>
              <w:top w:val="single" w:sz="4" w:space="0" w:color="0070C0"/>
              <w:bottom w:val="single" w:sz="4" w:space="0" w:color="0070C0"/>
              <w:right w:val="single" w:sz="4" w:space="0" w:color="0070C0"/>
            </w:tcBorders>
            <w:shd w:val="clear" w:color="auto" w:fill="DAEEF3" w:themeFill="accent5" w:themeFillTint="33"/>
          </w:tcPr>
          <w:p w14:paraId="1D90063A" w14:textId="64DDFA7C" w:rsidR="00B40495" w:rsidRPr="00CF025D" w:rsidRDefault="001B2D01" w:rsidP="00577E1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Pr>
                <w:bCs/>
              </w:rPr>
              <w:t xml:space="preserve">Indicate the </w:t>
            </w:r>
            <w:r w:rsidR="00577E10">
              <w:rPr>
                <w:bCs/>
              </w:rPr>
              <w:t xml:space="preserve">components/types </w:t>
            </w:r>
            <w:r>
              <w:rPr>
                <w:bCs/>
              </w:rPr>
              <w:t>and coverage</w:t>
            </w:r>
            <w:r w:rsidR="00577E10">
              <w:rPr>
                <w:bCs/>
              </w:rPr>
              <w:t xml:space="preserve"> of your policy </w:t>
            </w:r>
          </w:p>
        </w:tc>
      </w:tr>
      <w:tr w:rsidR="00B40495" w14:paraId="13E2EAC1" w14:textId="77777777" w:rsidTr="006A3549">
        <w:trPr>
          <w:trHeight w:val="34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6BFCE50" w14:textId="77777777" w:rsidR="00B40495" w:rsidRPr="00B40495" w:rsidDel="001D1193" w:rsidRDefault="00B40495" w:rsidP="00B40495"/>
        </w:tc>
        <w:tc>
          <w:tcPr>
            <w:tcW w:w="3960" w:type="dxa"/>
            <w:tcBorders>
              <w:top w:val="single" w:sz="4" w:space="0" w:color="0070C0"/>
              <w:bottom w:val="nil"/>
              <w:right w:val="single" w:sz="4" w:space="0" w:color="FFFFFF" w:themeColor="background1"/>
            </w:tcBorders>
            <w:shd w:val="clear" w:color="auto" w:fill="A6A6A6"/>
          </w:tcPr>
          <w:p w14:paraId="275A9CCB" w14:textId="77777777" w:rsidR="00B40495" w:rsidRPr="00D34790" w:rsidRDefault="00B40495" w:rsidP="00952883">
            <w:pPr>
              <w:pStyle w:val="INDICATORTEXT"/>
              <w:cnfStyle w:val="000000000000" w:firstRow="0" w:lastRow="0" w:firstColumn="0" w:lastColumn="0" w:oddVBand="0" w:evenVBand="0" w:oddHBand="0" w:evenHBand="0" w:firstRowFirstColumn="0" w:firstRowLastColumn="0" w:lastRowFirstColumn="0" w:lastRowLastColumn="0"/>
            </w:pPr>
            <w:r w:rsidRPr="00D34790">
              <w:rPr>
                <w:b/>
                <w:color w:val="FFFFFF" w:themeColor="background1"/>
              </w:rPr>
              <w:t>Policy components/types</w:t>
            </w:r>
          </w:p>
        </w:tc>
        <w:tc>
          <w:tcPr>
            <w:tcW w:w="4120" w:type="dxa"/>
            <w:tcBorders>
              <w:top w:val="single" w:sz="4" w:space="0" w:color="0070C0"/>
              <w:left w:val="single" w:sz="4" w:space="0" w:color="FFFFFF" w:themeColor="background1"/>
              <w:bottom w:val="nil"/>
              <w:right w:val="single" w:sz="4" w:space="0" w:color="0070C0"/>
            </w:tcBorders>
            <w:shd w:val="clear" w:color="auto" w:fill="A6A6A6"/>
          </w:tcPr>
          <w:p w14:paraId="5A3DE765" w14:textId="77777777" w:rsidR="00B40495" w:rsidRPr="00320282" w:rsidRDefault="00B40495" w:rsidP="0097036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320282">
              <w:rPr>
                <w:b/>
                <w:color w:val="FFFFFF" w:themeColor="background1"/>
              </w:rPr>
              <w:t>Covering by AUM</w:t>
            </w:r>
          </w:p>
        </w:tc>
      </w:tr>
      <w:tr w:rsidR="00B40495" w14:paraId="6A2F85C4" w14:textId="77777777" w:rsidTr="006A3549">
        <w:trPr>
          <w:cnfStyle w:val="000000100000" w:firstRow="0" w:lastRow="0" w:firstColumn="0" w:lastColumn="0" w:oddVBand="0" w:evenVBand="0" w:oddHBand="1" w:evenHBand="0" w:firstRowFirstColumn="0" w:firstRowLastColumn="0" w:lastRowFirstColumn="0" w:lastRowLastColumn="0"/>
          <w:trHeight w:val="369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0354B885" w14:textId="77777777" w:rsidR="00B40495" w:rsidRDefault="00B40495" w:rsidP="001C0916">
            <w:pPr>
              <w:pStyle w:val="INDICATORNUMBER"/>
              <w:rPr>
                <w:rStyle w:val="IntenseEmphasis"/>
                <w:rFonts w:eastAsia="MS PGothic"/>
                <w:b/>
                <w:i w:val="0"/>
              </w:rPr>
            </w:pPr>
          </w:p>
        </w:tc>
        <w:tc>
          <w:tcPr>
            <w:tcW w:w="3960" w:type="dxa"/>
            <w:tcBorders>
              <w:top w:val="nil"/>
              <w:bottom w:val="single" w:sz="4" w:space="0" w:color="0070C0"/>
              <w:right w:val="single" w:sz="4" w:space="0" w:color="A6A6A6" w:themeColor="background1" w:themeShade="A6"/>
            </w:tcBorders>
            <w:shd w:val="clear" w:color="auto" w:fill="FFFFFF" w:themeFill="background1"/>
            <w:vAlign w:val="top"/>
          </w:tcPr>
          <w:p w14:paraId="16739D64" w14:textId="77777777" w:rsidR="00577E10" w:rsidRDefault="00B40495" w:rsidP="00B40495">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w:t>
            </w:r>
            <w:r w:rsidR="00577E10">
              <w:t>Policy setting out your overall approach</w:t>
            </w:r>
          </w:p>
          <w:p w14:paraId="2D35D3C9" w14:textId="77777777" w:rsidR="00577E10" w:rsidRDefault="00577E10" w:rsidP="00577E10">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Formalised guidelines on environmental factors</w:t>
            </w:r>
          </w:p>
          <w:p w14:paraId="7984E444" w14:textId="77777777" w:rsidR="00577E10" w:rsidRDefault="00577E10" w:rsidP="00577E10">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Formalised guidelines on social factors</w:t>
            </w:r>
          </w:p>
          <w:p w14:paraId="643787F4" w14:textId="0BE5B2A1" w:rsidR="00B40495" w:rsidRDefault="00577E10" w:rsidP="00B40495">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w:t>
            </w:r>
            <w:r w:rsidR="00B40495">
              <w:t>Formalised guidelines on corporate governance factors</w:t>
            </w:r>
          </w:p>
          <w:p w14:paraId="7B83E32E" w14:textId="77777777" w:rsidR="00B40495" w:rsidRDefault="00B40495" w:rsidP="00B40495">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Asset class-specific RI guidelines</w:t>
            </w:r>
          </w:p>
          <w:p w14:paraId="0DAF679B" w14:textId="1EB4B199" w:rsidR="00B40495" w:rsidRDefault="00B40495" w:rsidP="00577E10">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Sector-specific RI guidelines  </w:t>
            </w:r>
          </w:p>
          <w:p w14:paraId="1D265D95" w14:textId="6F4AABFB" w:rsidR="00B40495" w:rsidRDefault="00B40495" w:rsidP="00577E10">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Screening/exclusions policy</w:t>
            </w:r>
          </w:p>
          <w:p w14:paraId="63E0E06A" w14:textId="77777777" w:rsidR="00B40495" w:rsidRDefault="00B40495" w:rsidP="00F206C4">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Engagement policy</w:t>
            </w:r>
          </w:p>
          <w:p w14:paraId="450E20B1" w14:textId="77777777" w:rsidR="00B40495" w:rsidRDefault="00B40495">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(Proxy) voting policy</w:t>
            </w:r>
          </w:p>
          <w:p w14:paraId="4A090C81" w14:textId="77777777" w:rsidR="00B40495" w:rsidRDefault="00B40495">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please specify (1)________</w:t>
            </w:r>
          </w:p>
          <w:p w14:paraId="58318169" w14:textId="096144E5" w:rsidR="001B2D01" w:rsidRPr="0010301F" w:rsidRDefault="00B40495" w:rsidP="00577E10">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please specify (2)________</w:t>
            </w:r>
          </w:p>
        </w:tc>
        <w:tc>
          <w:tcPr>
            <w:tcW w:w="4120" w:type="dxa"/>
            <w:tcBorders>
              <w:top w:val="nil"/>
              <w:left w:val="single" w:sz="4" w:space="0" w:color="A6A6A6" w:themeColor="background1" w:themeShade="A6"/>
              <w:bottom w:val="single" w:sz="4" w:space="0" w:color="0070C0"/>
              <w:right w:val="single" w:sz="4" w:space="0" w:color="0070C0"/>
            </w:tcBorders>
            <w:shd w:val="clear" w:color="auto" w:fill="FFFFFF" w:themeFill="background1"/>
          </w:tcPr>
          <w:p w14:paraId="7E3E7D18" w14:textId="77777777" w:rsidR="00B40495" w:rsidRPr="00834EB7" w:rsidRDefault="00B40495" w:rsidP="0097036A">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all AUM</w:t>
            </w:r>
          </w:p>
          <w:p w14:paraId="3E520DC3" w14:textId="77777777" w:rsidR="00B40495" w:rsidRPr="00834EB7" w:rsidRDefault="00B40495" w:rsidP="0097036A">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 majority of AUM</w:t>
            </w:r>
          </w:p>
          <w:p w14:paraId="6CE6B80C" w14:textId="77777777" w:rsidR="00B40495" w:rsidRPr="0010301F" w:rsidRDefault="00B40495" w:rsidP="00D34790">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 minority of AUM</w:t>
            </w:r>
          </w:p>
        </w:tc>
      </w:tr>
      <w:tr w:rsidR="00952883" w14:paraId="38D72F14" w14:textId="77777777" w:rsidTr="006A3549">
        <w:trPr>
          <w:trHeight w:val="579"/>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C2B8F23" w14:textId="6C69B43B" w:rsidR="00952883" w:rsidRDefault="001D1193" w:rsidP="001C0916">
            <w:pPr>
              <w:pStyle w:val="INDICATORNUMBER"/>
              <w:rPr>
                <w:rStyle w:val="IntenseEmphasis"/>
                <w:b/>
                <w:bCs w:val="0"/>
                <w:i w:val="0"/>
                <w:iCs w:val="0"/>
                <w:color w:val="595959"/>
              </w:rPr>
            </w:pPr>
            <w:r>
              <w:rPr>
                <w:rStyle w:val="IntenseEmphasis"/>
                <w:b/>
                <w:bCs w:val="0"/>
                <w:i w:val="0"/>
                <w:iCs w:val="0"/>
                <w:color w:val="595959"/>
              </w:rPr>
              <w:t>SG</w:t>
            </w:r>
            <w:r w:rsidR="00952883">
              <w:rPr>
                <w:rStyle w:val="IntenseEmphasis"/>
                <w:b/>
                <w:bCs w:val="0"/>
                <w:i w:val="0"/>
                <w:iCs w:val="0"/>
                <w:color w:val="595959"/>
              </w:rPr>
              <w:t xml:space="preserve"> 01.</w:t>
            </w:r>
            <w:r w:rsidR="001B2D01">
              <w:rPr>
                <w:rStyle w:val="IntenseEmphasis"/>
                <w:b/>
                <w:bCs w:val="0"/>
                <w:i w:val="0"/>
                <w:iCs w:val="0"/>
                <w:color w:val="595959"/>
              </w:rPr>
              <w:t>3</w:t>
            </w:r>
          </w:p>
        </w:tc>
        <w:tc>
          <w:tcPr>
            <w:tcW w:w="8080" w:type="dxa"/>
            <w:gridSpan w:val="2"/>
            <w:tcBorders>
              <w:top w:val="single" w:sz="4" w:space="0" w:color="0070C0"/>
              <w:bottom w:val="nil"/>
              <w:right w:val="single" w:sz="4" w:space="0" w:color="0070C0"/>
            </w:tcBorders>
            <w:shd w:val="clear" w:color="auto" w:fill="DAEEF3" w:themeFill="accent5" w:themeFillTint="33"/>
          </w:tcPr>
          <w:p w14:paraId="6E1F10DF" w14:textId="351E27E1" w:rsidR="00952883" w:rsidRPr="001C0916" w:rsidRDefault="00952883" w:rsidP="00230DDE">
            <w:pPr>
              <w:pStyle w:val="INDICATORTEXT"/>
              <w:cnfStyle w:val="000000000000" w:firstRow="0" w:lastRow="0" w:firstColumn="0" w:lastColumn="0" w:oddVBand="0" w:evenVBand="0" w:oddHBand="0" w:evenHBand="0" w:firstRowFirstColumn="0" w:firstRowLastColumn="0" w:lastRowFirstColumn="0" w:lastRowLastColumn="0"/>
            </w:pPr>
            <w:r>
              <w:t xml:space="preserve">Indicate </w:t>
            </w:r>
            <w:r w:rsidRPr="000A0E28">
              <w:t>what</w:t>
            </w:r>
            <w:r>
              <w:t xml:space="preserve"> norms you </w:t>
            </w:r>
            <w:r w:rsidR="00230DDE">
              <w:t xml:space="preserve">have </w:t>
            </w:r>
            <w:r>
              <w:t xml:space="preserve">used to develop your </w:t>
            </w:r>
            <w:r w:rsidR="00577E10">
              <w:t xml:space="preserve">investment </w:t>
            </w:r>
            <w:r>
              <w:t>policy</w:t>
            </w:r>
            <w:r w:rsidR="00577E10">
              <w:t xml:space="preserve"> that covers your responsible investment approach</w:t>
            </w:r>
            <w:r w:rsidR="003A7E3E">
              <w:t>.</w:t>
            </w:r>
          </w:p>
        </w:tc>
      </w:tr>
      <w:tr w:rsidR="002C7051" w14:paraId="2FA90FC0" w14:textId="77777777" w:rsidTr="00320282">
        <w:trPr>
          <w:cnfStyle w:val="000000100000" w:firstRow="0" w:lastRow="0" w:firstColumn="0" w:lastColumn="0" w:oddVBand="0" w:evenVBand="0" w:oddHBand="1" w:evenHBand="0" w:firstRowFirstColumn="0" w:firstRowLastColumn="0" w:lastRowFirstColumn="0" w:lastRowLastColumn="0"/>
          <w:trHeight w:val="181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235D3AE" w14:textId="77777777" w:rsidR="002C7051" w:rsidDel="001D1193" w:rsidRDefault="002C7051" w:rsidP="001C0916">
            <w:pPr>
              <w:pStyle w:val="INDICATORNUMBER"/>
              <w:rPr>
                <w:rStyle w:val="IntenseEmphasis"/>
                <w:b/>
                <w:bCs w:val="0"/>
                <w:i w:val="0"/>
                <w:iCs w:val="0"/>
                <w:color w:val="595959"/>
              </w:rPr>
            </w:pPr>
          </w:p>
        </w:tc>
        <w:tc>
          <w:tcPr>
            <w:tcW w:w="8080" w:type="dxa"/>
            <w:gridSpan w:val="2"/>
            <w:tcBorders>
              <w:top w:val="nil"/>
              <w:right w:val="single" w:sz="4" w:space="0" w:color="0070C0"/>
            </w:tcBorders>
            <w:shd w:val="clear" w:color="auto" w:fill="auto"/>
          </w:tcPr>
          <w:p w14:paraId="560683A4" w14:textId="77777777"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UN Global Compact Principles</w:t>
            </w:r>
          </w:p>
          <w:p w14:paraId="52F504B7" w14:textId="77777777"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UN Guiding Principles on Business and Human Rights</w:t>
            </w:r>
          </w:p>
          <w:p w14:paraId="1CC2CE07" w14:textId="77777777"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Universal Declaration of Human Rights</w:t>
            </w:r>
          </w:p>
          <w:p w14:paraId="7866AB72" w14:textId="77777777"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International Bill of Human Rights</w:t>
            </w:r>
          </w:p>
          <w:p w14:paraId="15CC2A81" w14:textId="77777777"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International Labour Organization Conventions</w:t>
            </w:r>
          </w:p>
          <w:p w14:paraId="54875487" w14:textId="77777777"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United Nations Convention Against Corruption</w:t>
            </w:r>
          </w:p>
          <w:p w14:paraId="66C2ABB0" w14:textId="77777777"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OECD Guidelines for Multinational Enterprises</w:t>
            </w:r>
          </w:p>
          <w:p w14:paraId="55416750" w14:textId="77777777"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(1)_____</w:t>
            </w:r>
          </w:p>
          <w:p w14:paraId="492542E0" w14:textId="77777777"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(2)_____</w:t>
            </w:r>
          </w:p>
          <w:p w14:paraId="35836AE9" w14:textId="77777777"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(3)_____</w:t>
            </w:r>
          </w:p>
          <w:p w14:paraId="0DA936D4" w14:textId="77777777" w:rsidR="002C7051" w:rsidRDefault="002C7051" w:rsidP="002C705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None of the above</w:t>
            </w:r>
          </w:p>
        </w:tc>
      </w:tr>
      <w:tr w:rsidR="00952883" w14:paraId="1BA0A65C" w14:textId="77777777" w:rsidTr="002C7051">
        <w:trPr>
          <w:trHeight w:val="48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3CDFD17" w14:textId="28AE9195" w:rsidR="00952883" w:rsidRDefault="00226DBB" w:rsidP="001C0916">
            <w:pPr>
              <w:pStyle w:val="INDICATORNUMBER"/>
              <w:rPr>
                <w:rStyle w:val="IntenseEmphasis"/>
                <w:b/>
                <w:bCs w:val="0"/>
                <w:i w:val="0"/>
                <w:iCs w:val="0"/>
                <w:color w:val="595959"/>
              </w:rPr>
            </w:pPr>
            <w:r>
              <w:rPr>
                <w:rStyle w:val="IntenseEmphasis"/>
                <w:b/>
                <w:bCs w:val="0"/>
                <w:i w:val="0"/>
                <w:iCs w:val="0"/>
                <w:color w:val="595959"/>
              </w:rPr>
              <w:t xml:space="preserve">SG </w:t>
            </w:r>
            <w:r w:rsidR="00952883">
              <w:rPr>
                <w:rStyle w:val="IntenseEmphasis"/>
                <w:b/>
                <w:bCs w:val="0"/>
                <w:i w:val="0"/>
                <w:iCs w:val="0"/>
                <w:color w:val="595959"/>
              </w:rPr>
              <w:t>01.</w:t>
            </w:r>
            <w:r w:rsidR="001B2D01">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107301A6" w14:textId="447EC6B1" w:rsidR="00952883" w:rsidRDefault="00952883" w:rsidP="001C0916">
            <w:pPr>
              <w:pStyle w:val="INDICATORTEXT"/>
              <w:cnfStyle w:val="000000000000" w:firstRow="0" w:lastRow="0" w:firstColumn="0" w:lastColumn="0" w:oddVBand="0" w:evenVBand="0" w:oddHBand="0" w:evenHBand="0" w:firstRowFirstColumn="0" w:firstRowLastColumn="0" w:lastRowFirstColumn="0" w:lastRowLastColumn="0"/>
            </w:pPr>
            <w:r w:rsidRPr="001C0916">
              <w:t>Provide a brief description of the key elements</w:t>
            </w:r>
            <w:r w:rsidR="00577E10">
              <w:t>, any variations or exceptions</w:t>
            </w:r>
            <w:r w:rsidRPr="001C0916">
              <w:t xml:space="preserve"> of your</w:t>
            </w:r>
            <w:r w:rsidR="005E1622">
              <w:t xml:space="preserve"> </w:t>
            </w:r>
            <w:r w:rsidRPr="001C0916">
              <w:t>investment policy</w:t>
            </w:r>
            <w:r w:rsidR="00577E10">
              <w:t xml:space="preserve"> that covers your responsible investment approach.</w:t>
            </w:r>
          </w:p>
          <w:p w14:paraId="2712E9D0" w14:textId="77777777" w:rsidR="00763342" w:rsidRPr="001C0916" w:rsidRDefault="00952883" w:rsidP="001C0916">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lastRenderedPageBreak/>
              <w:t>[Optional]</w:t>
            </w:r>
          </w:p>
        </w:tc>
      </w:tr>
      <w:tr w:rsidR="002C7051" w14:paraId="7A3D1CBC" w14:textId="77777777" w:rsidTr="00A1511A">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D1ACA12" w14:textId="77777777" w:rsidR="002C7051" w:rsidDel="00226DBB" w:rsidRDefault="002C7051" w:rsidP="001C0916">
            <w:pPr>
              <w:pStyle w:val="INDICATORNUMBER"/>
              <w:rPr>
                <w:rStyle w:val="IntenseEmphasis"/>
                <w:b/>
                <w:bCs w:val="0"/>
                <w:i w:val="0"/>
                <w:iCs w:val="0"/>
                <w:color w:val="595959"/>
              </w:rPr>
            </w:pPr>
          </w:p>
        </w:tc>
        <w:tc>
          <w:tcPr>
            <w:tcW w:w="8080" w:type="dxa"/>
            <w:gridSpan w:val="2"/>
            <w:tcBorders>
              <w:top w:val="nil"/>
              <w:right w:val="single" w:sz="4" w:space="0" w:color="0070C0"/>
            </w:tcBorders>
            <w:shd w:val="clear" w:color="auto" w:fill="auto"/>
          </w:tcPr>
          <w:p w14:paraId="07C70CA7" w14:textId="77777777" w:rsidR="002C7051" w:rsidRPr="001C0916" w:rsidRDefault="002C7051" w:rsidP="001C0916">
            <w:pPr>
              <w:pStyle w:val="INDICATORTEXT"/>
              <w:cnfStyle w:val="000000100000" w:firstRow="0" w:lastRow="0" w:firstColumn="0" w:lastColumn="0" w:oddVBand="0" w:evenVBand="0" w:oddHBand="1" w:evenHBand="0" w:firstRowFirstColumn="0" w:firstRowLastColumn="0" w:lastRowFirstColumn="0" w:lastRowLastColumn="0"/>
            </w:pPr>
          </w:p>
        </w:tc>
      </w:tr>
      <w:tr w:rsidR="001C0916" w14:paraId="73132228" w14:textId="77777777" w:rsidTr="00204A5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5844FBC" w14:textId="51F49131" w:rsidR="001C0916" w:rsidRPr="00AE100E" w:rsidRDefault="00226DBB" w:rsidP="00B40495">
            <w:pPr>
              <w:pStyle w:val="INDICATORNUMBER"/>
              <w:rPr>
                <w:rStyle w:val="IntenseEmphasis"/>
                <w:b/>
                <w:bCs w:val="0"/>
                <w:i w:val="0"/>
                <w:iCs w:val="0"/>
                <w:color w:val="595959"/>
              </w:rPr>
            </w:pPr>
            <w:r>
              <w:rPr>
                <w:rStyle w:val="IntenseEmphasis"/>
                <w:b/>
                <w:bCs w:val="0"/>
                <w:i w:val="0"/>
                <w:iCs w:val="0"/>
                <w:color w:val="595959"/>
              </w:rPr>
              <w:t xml:space="preserve">SG </w:t>
            </w:r>
            <w:r w:rsidR="001C0916">
              <w:rPr>
                <w:rStyle w:val="IntenseEmphasis"/>
                <w:b/>
                <w:bCs w:val="0"/>
                <w:i w:val="0"/>
                <w:iCs w:val="0"/>
                <w:color w:val="595959"/>
              </w:rPr>
              <w:t>01.</w:t>
            </w:r>
            <w:r w:rsidR="00BF07C4">
              <w:rPr>
                <w:rStyle w:val="IntenseEmphasis"/>
                <w:b/>
                <w:bCs w:val="0"/>
                <w:i w:val="0"/>
                <w:iCs w:val="0"/>
                <w:color w:val="595959"/>
              </w:rPr>
              <w:t>5</w:t>
            </w:r>
          </w:p>
        </w:tc>
        <w:tc>
          <w:tcPr>
            <w:tcW w:w="8080" w:type="dxa"/>
            <w:gridSpan w:val="2"/>
            <w:tcBorders>
              <w:top w:val="single" w:sz="4" w:space="0" w:color="0070C0"/>
              <w:right w:val="single" w:sz="4" w:space="0" w:color="0070C0"/>
            </w:tcBorders>
            <w:shd w:val="clear" w:color="auto" w:fill="DAEEF3" w:themeFill="accent5" w:themeFillTint="33"/>
          </w:tcPr>
          <w:p w14:paraId="0FF3A775" w14:textId="4E995E40" w:rsidR="001C0916" w:rsidRPr="001C0916" w:rsidRDefault="009D1FC9" w:rsidP="001C0916">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577E10">
              <w:t>.</w:t>
            </w:r>
          </w:p>
          <w:p w14:paraId="116BE3E9" w14:textId="77777777" w:rsidR="001C0916" w:rsidRPr="005B4C52" w:rsidRDefault="001C0916" w:rsidP="001C0916">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1C0916" w14:paraId="1878607D" w14:textId="77777777" w:rsidTr="00204A5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4012416E" w14:textId="77777777" w:rsidR="001C0916" w:rsidRDefault="001C0916" w:rsidP="001C0916">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764FE31" w14:textId="77777777" w:rsidR="001C0916" w:rsidRDefault="001C0916" w:rsidP="001C0916">
            <w:pPr>
              <w:pStyle w:val="INDICATORTEXT"/>
              <w:cnfStyle w:val="000000100000" w:firstRow="0" w:lastRow="0" w:firstColumn="0" w:lastColumn="0" w:oddVBand="0" w:evenVBand="0" w:oddHBand="1" w:evenHBand="0" w:firstRowFirstColumn="0" w:firstRowLastColumn="0" w:lastRowFirstColumn="0" w:lastRowLastColumn="0"/>
            </w:pPr>
          </w:p>
        </w:tc>
      </w:tr>
    </w:tbl>
    <w:p w14:paraId="5D1A6836" w14:textId="77777777" w:rsidR="001C0916" w:rsidRDefault="001C0916" w:rsidP="00356CDA">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DC20FA" w14:paraId="392D0292" w14:textId="77777777" w:rsidTr="14A76AD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91CC06C" w14:textId="77777777" w:rsidR="00DC20FA" w:rsidRPr="00DC20FA" w:rsidRDefault="00293F58" w:rsidP="00F82003">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SG </w:t>
            </w:r>
            <w:r w:rsidR="001C0916">
              <w:rPr>
                <w:rStyle w:val="IntenseEmphasis"/>
                <w:b w:val="0"/>
                <w:i w:val="0"/>
                <w:color w:val="FFFFFF" w:themeColor="background1"/>
                <w:sz w:val="20"/>
                <w:szCs w:val="20"/>
              </w:rPr>
              <w:t>01</w:t>
            </w:r>
          </w:p>
        </w:tc>
        <w:tc>
          <w:tcPr>
            <w:tcW w:w="8075" w:type="dxa"/>
          </w:tcPr>
          <w:p w14:paraId="3F0EE326" w14:textId="77777777" w:rsidR="00DC20FA" w:rsidRPr="00DC20FA" w:rsidRDefault="00DC20FA" w:rsidP="00F8200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DC20FA" w:rsidRPr="00D5451C" w14:paraId="4D644679" w14:textId="77777777" w:rsidTr="14A76AD8">
        <w:trPr>
          <w:trHeight w:val="454"/>
        </w:trPr>
        <w:tc>
          <w:tcPr>
            <w:cnfStyle w:val="001000000000" w:firstRow="0" w:lastRow="0" w:firstColumn="1" w:lastColumn="0" w:oddVBand="0" w:evenVBand="0" w:oddHBand="0" w:evenHBand="0" w:firstRowFirstColumn="0" w:firstRowLastColumn="0" w:lastRowFirstColumn="0" w:lastRowLastColumn="0"/>
            <w:tcW w:w="1134" w:type="dxa"/>
          </w:tcPr>
          <w:p w14:paraId="0EC865BF" w14:textId="6C9BFF22" w:rsidR="00DC20FA" w:rsidRPr="000D72DF" w:rsidRDefault="003261E3" w:rsidP="00223ED0">
            <w:pPr>
              <w:pStyle w:val="INDICATORNUMBER"/>
              <w:rPr>
                <w:rStyle w:val="IntenseEmphasis"/>
                <w:b/>
                <w:bCs w:val="0"/>
                <w:i w:val="0"/>
                <w:iCs w:val="0"/>
              </w:rPr>
            </w:pPr>
            <w:r>
              <w:rPr>
                <w:rStyle w:val="IntenseEmphasis"/>
                <w:b/>
                <w:bCs w:val="0"/>
                <w:i w:val="0"/>
                <w:iCs w:val="0"/>
                <w:color w:val="595959"/>
              </w:rPr>
              <w:t xml:space="preserve">SG </w:t>
            </w:r>
            <w:r w:rsidR="00223ED0">
              <w:rPr>
                <w:rStyle w:val="IntenseEmphasis"/>
                <w:b/>
                <w:bCs w:val="0"/>
                <w:i w:val="0"/>
                <w:iCs w:val="0"/>
                <w:color w:val="595959"/>
              </w:rPr>
              <w:t>01.</w:t>
            </w:r>
            <w:r w:rsidR="001B2D01">
              <w:rPr>
                <w:rStyle w:val="IntenseEmphasis"/>
                <w:b/>
                <w:bCs w:val="0"/>
                <w:i w:val="0"/>
                <w:iCs w:val="0"/>
                <w:color w:val="595959"/>
              </w:rPr>
              <w:t>1&amp;2</w:t>
            </w:r>
          </w:p>
        </w:tc>
        <w:tc>
          <w:tcPr>
            <w:tcW w:w="8075" w:type="dxa"/>
          </w:tcPr>
          <w:p w14:paraId="38F40789" w14:textId="77777777" w:rsidR="002401F6" w:rsidRDefault="002401F6" w:rsidP="004240D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E6395">
              <w:rPr>
                <w:szCs w:val="18"/>
              </w:rPr>
              <w:t>‘Responsible investment policy’ here refers to an overall statement of how you approach responsible investment, or ESG issues, in your investment activities. Such a policy will normally address a broad range of issues and outline the activities an organisation undertakes to address them. Whether or not you have such an overall</w:t>
            </w:r>
            <w:r w:rsidRPr="001C0916">
              <w:rPr>
                <w:szCs w:val="18"/>
              </w:rPr>
              <w:t xml:space="preserve"> </w:t>
            </w:r>
            <w:r w:rsidRPr="007A4C3E">
              <w:rPr>
                <w:szCs w:val="18"/>
              </w:rPr>
              <w:t>policy</w:t>
            </w:r>
            <w:r w:rsidRPr="001C0916">
              <w:rPr>
                <w:szCs w:val="18"/>
              </w:rPr>
              <w:t xml:space="preserve">, </w:t>
            </w:r>
            <w:r w:rsidRPr="00CE6395">
              <w:rPr>
                <w:szCs w:val="18"/>
              </w:rPr>
              <w:t>you may have guidelines on responsible investment issues within other policies (e.g.</w:t>
            </w:r>
            <w:r w:rsidR="00230DDE">
              <w:rPr>
                <w:szCs w:val="18"/>
              </w:rPr>
              <w:t>,</w:t>
            </w:r>
            <w:r w:rsidRPr="00CE6395">
              <w:rPr>
                <w:szCs w:val="18"/>
              </w:rPr>
              <w:t xml:space="preserve"> on specific issues such as corporate governance or climate change; on specific activities such as voting; or on specific asset classes).</w:t>
            </w:r>
          </w:p>
          <w:p w14:paraId="04D1E0A0" w14:textId="77777777" w:rsidR="002401F6" w:rsidRDefault="002401F6" w:rsidP="002401F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F769F">
              <w:rPr>
                <w:szCs w:val="18"/>
              </w:rPr>
              <w:t xml:space="preserve">Some smaller funds may simply adopt the policies of </w:t>
            </w:r>
            <w:r w:rsidR="00230DDE">
              <w:rPr>
                <w:szCs w:val="18"/>
              </w:rPr>
              <w:t xml:space="preserve">their </w:t>
            </w:r>
            <w:r>
              <w:rPr>
                <w:szCs w:val="18"/>
              </w:rPr>
              <w:t xml:space="preserve">parent entities or the policies of key clients. </w:t>
            </w:r>
            <w:r w:rsidRPr="00CE6395">
              <w:rPr>
                <w:szCs w:val="18"/>
              </w:rPr>
              <w:t>In this situation, these policies should be treated as the organisation’s own policies</w:t>
            </w:r>
            <w:r w:rsidR="00230DDE">
              <w:rPr>
                <w:szCs w:val="18"/>
              </w:rPr>
              <w:t>,</w:t>
            </w:r>
            <w:r w:rsidRPr="00CE6395">
              <w:rPr>
                <w:szCs w:val="18"/>
              </w:rPr>
              <w:t xml:space="preserve"> and a note to this effect </w:t>
            </w:r>
            <w:r w:rsidR="00230DDE">
              <w:rPr>
                <w:szCs w:val="18"/>
              </w:rPr>
              <w:t xml:space="preserve">should be </w:t>
            </w:r>
            <w:r w:rsidRPr="00CE6395">
              <w:rPr>
                <w:szCs w:val="18"/>
              </w:rPr>
              <w:t>provided here.</w:t>
            </w:r>
          </w:p>
          <w:p w14:paraId="02A3030A" w14:textId="77777777" w:rsidR="002401F6" w:rsidRDefault="002401F6" w:rsidP="002401F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00313">
              <w:rPr>
                <w:szCs w:val="18"/>
              </w:rPr>
              <w:t>This section does not focus on policies covering office or operational management (</w:t>
            </w:r>
            <w:r w:rsidR="00230DDE">
              <w:rPr>
                <w:szCs w:val="18"/>
              </w:rPr>
              <w:t xml:space="preserve">e.g., </w:t>
            </w:r>
            <w:r w:rsidRPr="00C00313">
              <w:rPr>
                <w:szCs w:val="18"/>
              </w:rPr>
              <w:t>recycling) or other matters not related to investment activities (</w:t>
            </w:r>
            <w:r w:rsidR="00230DDE">
              <w:rPr>
                <w:szCs w:val="18"/>
              </w:rPr>
              <w:t xml:space="preserve">e.g., </w:t>
            </w:r>
            <w:r w:rsidRPr="00C00313">
              <w:rPr>
                <w:szCs w:val="18"/>
              </w:rPr>
              <w:t>corporate philanthropy).</w:t>
            </w:r>
          </w:p>
          <w:p w14:paraId="42B850DA" w14:textId="77777777" w:rsidR="002401F6" w:rsidRDefault="002401F6" w:rsidP="002401F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p w14:paraId="34029A35" w14:textId="77777777" w:rsidR="00A1511A" w:rsidRDefault="002401F6" w:rsidP="002401F6">
            <w:pPr>
              <w:pStyle w:val="INDICATORTEXT"/>
              <w:ind w:left="0"/>
              <w:jc w:val="both"/>
              <w:cnfStyle w:val="000000000000" w:firstRow="0" w:lastRow="0" w:firstColumn="0" w:lastColumn="0" w:oddVBand="0" w:evenVBand="0" w:oddHBand="0" w:evenHBand="0" w:firstRowFirstColumn="0" w:firstRowLastColumn="0" w:lastRowFirstColumn="0" w:lastRowLastColumn="0"/>
              <w:rPr>
                <w:i/>
                <w:iCs/>
                <w:szCs w:val="18"/>
              </w:rPr>
            </w:pPr>
            <w:r>
              <w:rPr>
                <w:i/>
                <w:iCs/>
                <w:szCs w:val="18"/>
              </w:rPr>
              <w:t>Policy components/types</w:t>
            </w:r>
          </w:p>
          <w:p w14:paraId="62E2BA05" w14:textId="77777777" w:rsidR="004240D7" w:rsidRPr="0042311C" w:rsidRDefault="004240D7" w:rsidP="00B40495">
            <w:pPr>
              <w:pStyle w:val="INDICATORTEXT"/>
              <w:ind w:left="132"/>
              <w:jc w:val="both"/>
              <w:cnfStyle w:val="000000000000" w:firstRow="0" w:lastRow="0" w:firstColumn="0" w:lastColumn="0" w:oddVBand="0" w:evenVBand="0" w:oddHBand="0" w:evenHBand="0" w:firstRowFirstColumn="0" w:firstRowLastColumn="0" w:lastRowFirstColumn="0" w:lastRowLastColumn="0"/>
              <w:rPr>
                <w:szCs w:val="18"/>
              </w:rPr>
            </w:pPr>
            <w:r w:rsidRPr="0042311C">
              <w:rPr>
                <w:szCs w:val="18"/>
              </w:rPr>
              <w:t>The policies listed here may be contained in a single document or multiple separate documents.</w:t>
            </w:r>
            <w:r w:rsidR="00230DDE">
              <w:rPr>
                <w:szCs w:val="18"/>
              </w:rPr>
              <w:t xml:space="preserve"> </w:t>
            </w:r>
            <w:r w:rsidRPr="0042311C">
              <w:rPr>
                <w:szCs w:val="18"/>
              </w:rPr>
              <w:t>You may therefore be able to tick multiple boxes.</w:t>
            </w:r>
          </w:p>
          <w:p w14:paraId="2F0738B2" w14:textId="77777777" w:rsidR="004240D7" w:rsidRPr="0042311C" w:rsidRDefault="004240D7" w:rsidP="004240D7">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42311C">
              <w:rPr>
                <w:szCs w:val="18"/>
              </w:rPr>
              <w:t>Select ‘</w:t>
            </w:r>
            <w:r w:rsidR="003261E3">
              <w:rPr>
                <w:szCs w:val="18"/>
              </w:rPr>
              <w:t>formalised guidelines on RI in asset classes</w:t>
            </w:r>
            <w:r w:rsidRPr="0042311C">
              <w:rPr>
                <w:szCs w:val="18"/>
              </w:rPr>
              <w:t>’ if you have specific policy statement(s) covering issues in individual asset class(es)</w:t>
            </w:r>
            <w:r>
              <w:rPr>
                <w:szCs w:val="18"/>
              </w:rPr>
              <w:t>.</w:t>
            </w:r>
          </w:p>
          <w:p w14:paraId="4316C733" w14:textId="77777777" w:rsidR="004240D7" w:rsidRPr="0042311C" w:rsidRDefault="004240D7" w:rsidP="004240D7">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42311C">
              <w:rPr>
                <w:szCs w:val="18"/>
              </w:rPr>
              <w:t xml:space="preserve">Select </w:t>
            </w:r>
            <w:r w:rsidR="00230DDE">
              <w:rPr>
                <w:szCs w:val="18"/>
              </w:rPr>
              <w:t>'</w:t>
            </w:r>
            <w:r w:rsidRPr="0042311C">
              <w:rPr>
                <w:szCs w:val="18"/>
              </w:rPr>
              <w:t>engagement policy</w:t>
            </w:r>
            <w:r w:rsidR="00230DDE">
              <w:rPr>
                <w:szCs w:val="18"/>
              </w:rPr>
              <w:t>'</w:t>
            </w:r>
            <w:r w:rsidR="00230DDE" w:rsidRPr="0042311C">
              <w:rPr>
                <w:szCs w:val="18"/>
              </w:rPr>
              <w:t xml:space="preserve"> </w:t>
            </w:r>
            <w:r w:rsidRPr="0042311C">
              <w:rPr>
                <w:szCs w:val="18"/>
              </w:rPr>
              <w:t>if your policy refers to any active ownership activities you conduct in your listed/non-listed asset classes excluding (proxy) voting</w:t>
            </w:r>
            <w:r>
              <w:rPr>
                <w:szCs w:val="18"/>
              </w:rPr>
              <w:t>.</w:t>
            </w:r>
          </w:p>
          <w:p w14:paraId="5BE4D4C1" w14:textId="77777777" w:rsidR="004240D7" w:rsidRDefault="004240D7" w:rsidP="003261E3">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sidRPr="0042311C">
              <w:rPr>
                <w:szCs w:val="18"/>
              </w:rPr>
              <w:t>Select ‘</w:t>
            </w:r>
            <w:r w:rsidR="003261E3">
              <w:rPr>
                <w:szCs w:val="18"/>
              </w:rPr>
              <w:t xml:space="preserve">formalised </w:t>
            </w:r>
            <w:r w:rsidRPr="0042311C">
              <w:rPr>
                <w:szCs w:val="18"/>
              </w:rPr>
              <w:t>guidelines on corporate governance</w:t>
            </w:r>
            <w:r w:rsidR="003261E3">
              <w:rPr>
                <w:szCs w:val="18"/>
              </w:rPr>
              <w:t xml:space="preserve"> factors</w:t>
            </w:r>
            <w:r w:rsidRPr="0042311C">
              <w:rPr>
                <w:szCs w:val="18"/>
              </w:rPr>
              <w:t>’ or ‘</w:t>
            </w:r>
            <w:r w:rsidR="003261E3">
              <w:rPr>
                <w:szCs w:val="18"/>
              </w:rPr>
              <w:t xml:space="preserve">formalised </w:t>
            </w:r>
            <w:r w:rsidRPr="0042311C">
              <w:rPr>
                <w:szCs w:val="18"/>
              </w:rPr>
              <w:t xml:space="preserve">guidelines on environmental and social </w:t>
            </w:r>
            <w:r w:rsidR="003261E3">
              <w:rPr>
                <w:szCs w:val="18"/>
              </w:rPr>
              <w:t>factors</w:t>
            </w:r>
            <w:r w:rsidR="003261E3" w:rsidRPr="0042311C">
              <w:rPr>
                <w:szCs w:val="18"/>
              </w:rPr>
              <w:t xml:space="preserve">’ </w:t>
            </w:r>
            <w:r w:rsidRPr="0042311C">
              <w:rPr>
                <w:szCs w:val="18"/>
              </w:rPr>
              <w:t>if your policy explicitly references guidelines and/or processes on how to address E, S, and/or G issues in your investment process and in your approach to ESG incorporation and active ownership.</w:t>
            </w:r>
          </w:p>
          <w:p w14:paraId="74C2D929" w14:textId="77777777" w:rsidR="003261E3" w:rsidRDefault="003261E3" w:rsidP="003261E3">
            <w:pPr>
              <w:pStyle w:val="INDICATORTEXT"/>
              <w:jc w:val="both"/>
              <w:cnfStyle w:val="000000000000" w:firstRow="0" w:lastRow="0" w:firstColumn="0" w:lastColumn="0" w:oddVBand="0" w:evenVBand="0" w:oddHBand="0" w:evenHBand="0" w:firstRowFirstColumn="0" w:firstRowLastColumn="0" w:lastRowFirstColumn="0" w:lastRowLastColumn="0"/>
              <w:rPr>
                <w:i/>
                <w:iCs/>
                <w:szCs w:val="18"/>
              </w:rPr>
            </w:pPr>
            <w:r w:rsidRPr="0042311C">
              <w:rPr>
                <w:i/>
                <w:iCs/>
                <w:szCs w:val="18"/>
              </w:rPr>
              <w:t>Coverage</w:t>
            </w:r>
            <w:r>
              <w:rPr>
                <w:i/>
                <w:iCs/>
                <w:szCs w:val="18"/>
              </w:rPr>
              <w:t xml:space="preserve"> by AUM</w:t>
            </w:r>
          </w:p>
          <w:p w14:paraId="7211ED0E" w14:textId="77777777" w:rsidR="003261E3" w:rsidRDefault="003261E3" w:rsidP="003261E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311C">
              <w:rPr>
                <w:szCs w:val="18"/>
              </w:rPr>
              <w:t xml:space="preserve">Some policies might apply in principle to all asset classes while being implemented in different ways in different contexts. Policies on </w:t>
            </w:r>
            <w:r>
              <w:rPr>
                <w:szCs w:val="18"/>
              </w:rPr>
              <w:t xml:space="preserve">(proxy) </w:t>
            </w:r>
            <w:r w:rsidRPr="0042311C">
              <w:rPr>
                <w:szCs w:val="18"/>
              </w:rPr>
              <w:t>voting and those that relate to specific asset classes (</w:t>
            </w:r>
            <w:r w:rsidR="00230DDE">
              <w:rPr>
                <w:szCs w:val="18"/>
              </w:rPr>
              <w:t xml:space="preserve">e.g., </w:t>
            </w:r>
            <w:r w:rsidRPr="0042311C">
              <w:rPr>
                <w:szCs w:val="18"/>
              </w:rPr>
              <w:t xml:space="preserve">covering issues specific to property or hedge funds) obviously do not apply to all asset classes. </w:t>
            </w:r>
            <w:r>
              <w:rPr>
                <w:szCs w:val="18"/>
              </w:rPr>
              <w:t xml:space="preserve">For example, a (proxy) </w:t>
            </w:r>
            <w:r w:rsidRPr="00C64820">
              <w:rPr>
                <w:szCs w:val="18"/>
              </w:rPr>
              <w:t xml:space="preserve">voting policy </w:t>
            </w:r>
            <w:r>
              <w:rPr>
                <w:szCs w:val="18"/>
              </w:rPr>
              <w:t>might cover all listed equity assets</w:t>
            </w:r>
            <w:r w:rsidR="00230DDE">
              <w:rPr>
                <w:szCs w:val="18"/>
              </w:rPr>
              <w:t>,</w:t>
            </w:r>
            <w:r>
              <w:rPr>
                <w:szCs w:val="18"/>
              </w:rPr>
              <w:t xml:space="preserve"> but in relation to </w:t>
            </w:r>
            <w:r w:rsidRPr="00C64820">
              <w:rPr>
                <w:szCs w:val="18"/>
              </w:rPr>
              <w:t>all AUM</w:t>
            </w:r>
            <w:r w:rsidR="00230DDE">
              <w:rPr>
                <w:szCs w:val="18"/>
              </w:rPr>
              <w:t>,</w:t>
            </w:r>
            <w:r>
              <w:rPr>
                <w:szCs w:val="18"/>
              </w:rPr>
              <w:t xml:space="preserve"> it only represents 30%. In this case</w:t>
            </w:r>
            <w:r w:rsidR="00230DDE">
              <w:rPr>
                <w:szCs w:val="18"/>
              </w:rPr>
              <w:t>,</w:t>
            </w:r>
            <w:r>
              <w:rPr>
                <w:szCs w:val="18"/>
              </w:rPr>
              <w:t xml:space="preserve"> you should still select the ‘</w:t>
            </w:r>
            <w:r w:rsidRPr="00C64820">
              <w:rPr>
                <w:szCs w:val="18"/>
              </w:rPr>
              <w:t>Applicable policies cover all AUM</w:t>
            </w:r>
            <w:r>
              <w:rPr>
                <w:szCs w:val="18"/>
              </w:rPr>
              <w:t>’ option.</w:t>
            </w:r>
          </w:p>
          <w:p w14:paraId="34C03955" w14:textId="77777777" w:rsidR="00C00313" w:rsidRPr="001C0916" w:rsidRDefault="003261E3" w:rsidP="00230DD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42311C">
              <w:rPr>
                <w:szCs w:val="18"/>
              </w:rPr>
              <w:t>Some general policies that are not in themselves specific to an individual asset class might in practice not be implemented in certain asset classes or certain parts of certain asset classes.</w:t>
            </w:r>
            <w:r w:rsidR="00230DDE">
              <w:rPr>
                <w:szCs w:val="18"/>
              </w:rPr>
              <w:t xml:space="preserve"> </w:t>
            </w:r>
            <w:r w:rsidRPr="0042311C">
              <w:rPr>
                <w:szCs w:val="18"/>
              </w:rPr>
              <w:t>For example, an investor might choose not to undertake engagement with companies in particular markets.</w:t>
            </w:r>
          </w:p>
        </w:tc>
      </w:tr>
      <w:tr w:rsidR="00DC20FA" w:rsidRPr="00D5451C" w14:paraId="6CB24416" w14:textId="77777777" w:rsidTr="14A76AD8">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1AF06C92" w14:textId="1A11629D" w:rsidR="00DC20FA" w:rsidRPr="000D72DF" w:rsidRDefault="003261E3" w:rsidP="00F82003">
            <w:pPr>
              <w:pStyle w:val="INDICATORNUMBER"/>
              <w:rPr>
                <w:rStyle w:val="IntenseEmphasis"/>
                <w:b/>
                <w:bCs w:val="0"/>
                <w:i w:val="0"/>
                <w:iCs w:val="0"/>
              </w:rPr>
            </w:pPr>
            <w:r>
              <w:rPr>
                <w:rStyle w:val="IntenseEmphasis"/>
                <w:b/>
                <w:bCs w:val="0"/>
                <w:i w:val="0"/>
                <w:iCs w:val="0"/>
                <w:color w:val="595959"/>
              </w:rPr>
              <w:t xml:space="preserve">SG </w:t>
            </w:r>
            <w:r w:rsidR="001C0916">
              <w:rPr>
                <w:rStyle w:val="IntenseEmphasis"/>
                <w:b/>
                <w:bCs w:val="0"/>
                <w:i w:val="0"/>
                <w:iCs w:val="0"/>
                <w:color w:val="595959"/>
              </w:rPr>
              <w:t>01.</w:t>
            </w:r>
            <w:r w:rsidR="001B2D01">
              <w:rPr>
                <w:rStyle w:val="IntenseEmphasis"/>
                <w:b/>
                <w:bCs w:val="0"/>
                <w:i w:val="0"/>
                <w:iCs w:val="0"/>
                <w:color w:val="595959"/>
              </w:rPr>
              <w:t>3</w:t>
            </w:r>
          </w:p>
        </w:tc>
        <w:tc>
          <w:tcPr>
            <w:tcW w:w="8075" w:type="dxa"/>
            <w:tcBorders>
              <w:bottom w:val="single" w:sz="4" w:space="0" w:color="A6A6A6" w:themeColor="background1" w:themeShade="A6"/>
            </w:tcBorders>
          </w:tcPr>
          <w:p w14:paraId="1481E400" w14:textId="77777777" w:rsidR="00967A40" w:rsidRDefault="00967A40" w:rsidP="00B40495">
            <w:pPr>
              <w:pStyle w:val="INDICATORTEXT"/>
              <w:ind w:left="132"/>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This indicator focuses on the types of international norms </w:t>
            </w:r>
            <w:r w:rsidR="00230DDE">
              <w:rPr>
                <w:szCs w:val="18"/>
              </w:rPr>
              <w:t xml:space="preserve">that </w:t>
            </w:r>
            <w:r w:rsidR="00430BAE">
              <w:rPr>
                <w:szCs w:val="18"/>
              </w:rPr>
              <w:t xml:space="preserve">were used to develop your RI </w:t>
            </w:r>
            <w:r>
              <w:rPr>
                <w:szCs w:val="18"/>
              </w:rPr>
              <w:t>policy</w:t>
            </w:r>
            <w:r w:rsidR="00430BAE">
              <w:rPr>
                <w:szCs w:val="18"/>
              </w:rPr>
              <w:t>.</w:t>
            </w:r>
          </w:p>
          <w:p w14:paraId="56148800" w14:textId="77777777" w:rsidR="00DC20FA" w:rsidRPr="00837EA2" w:rsidRDefault="00DC20FA" w:rsidP="002E0025">
            <w:pPr>
              <w:pStyle w:val="INDICATORTEXT"/>
              <w:jc w:val="both"/>
              <w:cnfStyle w:val="000000000000" w:firstRow="0" w:lastRow="0" w:firstColumn="0" w:lastColumn="0" w:oddVBand="0" w:evenVBand="0" w:oddHBand="0" w:evenHBand="0" w:firstRowFirstColumn="0" w:firstRowLastColumn="0" w:lastRowFirstColumn="0" w:lastRowLastColumn="0"/>
              <w:rPr>
                <w:b/>
              </w:rPr>
            </w:pPr>
          </w:p>
        </w:tc>
      </w:tr>
      <w:tr w:rsidR="00967A40" w:rsidRPr="00D5451C" w14:paraId="75AB686C" w14:textId="77777777" w:rsidTr="14A76AD8">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0DEAE2E7" w14:textId="57F42E0C" w:rsidR="00967A40" w:rsidDel="003261E3" w:rsidRDefault="00967A40" w:rsidP="003261E3">
            <w:pPr>
              <w:pStyle w:val="INDICATORNUMBER"/>
              <w:rPr>
                <w:rStyle w:val="IntenseEmphasis"/>
                <w:b/>
                <w:bCs w:val="0"/>
                <w:i w:val="0"/>
                <w:iCs w:val="0"/>
                <w:color w:val="595959"/>
              </w:rPr>
            </w:pPr>
            <w:r>
              <w:rPr>
                <w:rStyle w:val="IntenseEmphasis"/>
                <w:b/>
                <w:bCs w:val="0"/>
                <w:i w:val="0"/>
                <w:iCs w:val="0"/>
                <w:color w:val="595959"/>
              </w:rPr>
              <w:lastRenderedPageBreak/>
              <w:t>SG 01.</w:t>
            </w:r>
            <w:r w:rsidR="001B2D01">
              <w:rPr>
                <w:rStyle w:val="IntenseEmphasis"/>
                <w:b/>
                <w:bCs w:val="0"/>
                <w:i w:val="0"/>
                <w:iCs w:val="0"/>
                <w:color w:val="595959"/>
              </w:rPr>
              <w:t>4</w:t>
            </w:r>
          </w:p>
        </w:tc>
        <w:tc>
          <w:tcPr>
            <w:tcW w:w="8075" w:type="dxa"/>
            <w:tcBorders>
              <w:bottom w:val="single" w:sz="4" w:space="0" w:color="A6A6A6" w:themeColor="background1" w:themeShade="A6"/>
            </w:tcBorders>
          </w:tcPr>
          <w:p w14:paraId="070F6268" w14:textId="77777777" w:rsidR="00967A40" w:rsidRPr="001C0916" w:rsidRDefault="00967A40" w:rsidP="00967A4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C0916">
              <w:rPr>
                <w:szCs w:val="18"/>
              </w:rPr>
              <w:t>This indicator gives you the opportunity to provide a broad overview of your</w:t>
            </w:r>
            <w:r w:rsidR="005E1622">
              <w:rPr>
                <w:szCs w:val="18"/>
              </w:rPr>
              <w:t xml:space="preserve"> responsible</w:t>
            </w:r>
            <w:r w:rsidRPr="001C0916">
              <w:rPr>
                <w:szCs w:val="18"/>
              </w:rPr>
              <w:t xml:space="preserve"> investment policy, and to comment on issues such as:</w:t>
            </w:r>
          </w:p>
          <w:p w14:paraId="743EE2E1" w14:textId="77777777" w:rsidR="00967A40" w:rsidRPr="00CE6395" w:rsidRDefault="00230DDE" w:rsidP="00967A40">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y</w:t>
            </w:r>
            <w:r w:rsidRPr="001C0916">
              <w:rPr>
                <w:szCs w:val="18"/>
              </w:rPr>
              <w:t xml:space="preserve">our </w:t>
            </w:r>
            <w:r w:rsidR="00967A40" w:rsidRPr="001C0916">
              <w:rPr>
                <w:szCs w:val="18"/>
              </w:rPr>
              <w:t>motivation for pursuing responsible investment.</w:t>
            </w:r>
            <w:r>
              <w:rPr>
                <w:szCs w:val="18"/>
              </w:rPr>
              <w:t xml:space="preserve"> </w:t>
            </w:r>
            <w:r w:rsidR="00967A40" w:rsidRPr="001C0916">
              <w:rPr>
                <w:szCs w:val="18"/>
              </w:rPr>
              <w:t>This might include one or more of the following:</w:t>
            </w:r>
          </w:p>
          <w:p w14:paraId="2B92CD4C" w14:textId="77777777" w:rsidR="00967A40" w:rsidRPr="00CE6395" w:rsidRDefault="00230DDE" w:rsidP="00967A40">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CE6395">
              <w:rPr>
                <w:szCs w:val="18"/>
              </w:rPr>
              <w:t xml:space="preserve">o </w:t>
            </w:r>
            <w:r w:rsidR="00967A40" w:rsidRPr="00CE6395">
              <w:rPr>
                <w:szCs w:val="18"/>
              </w:rPr>
              <w:t>improve the financial performance of your investments;</w:t>
            </w:r>
          </w:p>
          <w:p w14:paraId="39DAA451" w14:textId="77777777" w:rsidR="00967A40" w:rsidRPr="00CE6395" w:rsidRDefault="00230DDE" w:rsidP="00967A40">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CE6395">
              <w:rPr>
                <w:szCs w:val="18"/>
              </w:rPr>
              <w:t xml:space="preserve">o </w:t>
            </w:r>
            <w:r w:rsidR="00967A40" w:rsidRPr="00CE6395">
              <w:rPr>
                <w:szCs w:val="18"/>
              </w:rPr>
              <w:t>promote the accountability of investee companies to shareholders;</w:t>
            </w:r>
          </w:p>
          <w:p w14:paraId="13DE8AC0" w14:textId="77777777" w:rsidR="00967A40" w:rsidRPr="00CE6395" w:rsidRDefault="00230DDE" w:rsidP="00967A40">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CE6395">
              <w:rPr>
                <w:szCs w:val="18"/>
              </w:rPr>
              <w:t xml:space="preserve">o </w:t>
            </w:r>
            <w:r w:rsidR="00967A40" w:rsidRPr="00CE6395">
              <w:rPr>
                <w:szCs w:val="18"/>
              </w:rPr>
              <w:t>promote sustainable capital markets and reduce systemic risks through your investments;</w:t>
            </w:r>
          </w:p>
          <w:p w14:paraId="5B7D9AA0" w14:textId="77777777" w:rsidR="00967A40" w:rsidRPr="00CE6395" w:rsidRDefault="00230DDE" w:rsidP="00967A40">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CE6395">
              <w:rPr>
                <w:szCs w:val="18"/>
              </w:rPr>
              <w:t xml:space="preserve">o </w:t>
            </w:r>
            <w:r w:rsidR="00967A40" w:rsidRPr="00CE6395">
              <w:rPr>
                <w:szCs w:val="18"/>
              </w:rPr>
              <w:t>uphold values or ethical standards or to promote compliance with international law, codes or guidelines; and/or</w:t>
            </w:r>
          </w:p>
          <w:p w14:paraId="7CA1D2C6" w14:textId="77777777" w:rsidR="00967A40" w:rsidRPr="00CE6395" w:rsidRDefault="00230DDE" w:rsidP="00967A40">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CE6395">
              <w:rPr>
                <w:szCs w:val="18"/>
              </w:rPr>
              <w:t xml:space="preserve">o </w:t>
            </w:r>
            <w:r w:rsidR="00967A40" w:rsidRPr="00CE6395">
              <w:rPr>
                <w:szCs w:val="18"/>
              </w:rPr>
              <w:t>promote change in public policy</w:t>
            </w:r>
            <w:r w:rsidR="00967A40">
              <w:rPr>
                <w:szCs w:val="18"/>
              </w:rPr>
              <w:t xml:space="preserve"> relating to ESG issues</w:t>
            </w:r>
            <w:r>
              <w:rPr>
                <w:szCs w:val="18"/>
              </w:rPr>
              <w:t>;</w:t>
            </w:r>
          </w:p>
          <w:p w14:paraId="671FF049" w14:textId="77777777" w:rsidR="00967A40" w:rsidRPr="00CE6395" w:rsidRDefault="00230DDE" w:rsidP="00967A40">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1C0916">
              <w:rPr>
                <w:szCs w:val="18"/>
              </w:rPr>
              <w:t xml:space="preserve">he </w:t>
            </w:r>
            <w:r w:rsidR="00967A40" w:rsidRPr="001C0916">
              <w:rPr>
                <w:szCs w:val="18"/>
              </w:rPr>
              <w:t>scope of the policy</w:t>
            </w:r>
            <w:r>
              <w:rPr>
                <w:szCs w:val="18"/>
              </w:rPr>
              <w:t>;</w:t>
            </w:r>
          </w:p>
          <w:p w14:paraId="4F52122F" w14:textId="77777777" w:rsidR="00967A40" w:rsidRPr="00CE6395" w:rsidRDefault="00230DDE" w:rsidP="00967A40">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who </w:t>
            </w:r>
            <w:r w:rsidR="00967A40">
              <w:rPr>
                <w:szCs w:val="18"/>
              </w:rPr>
              <w:t>approved the policy</w:t>
            </w:r>
            <w:r>
              <w:rPr>
                <w:szCs w:val="18"/>
              </w:rPr>
              <w:t>;</w:t>
            </w:r>
          </w:p>
          <w:p w14:paraId="1A9083F8" w14:textId="77777777" w:rsidR="00967A40" w:rsidRPr="00CE6395" w:rsidRDefault="00230DDE" w:rsidP="00967A40">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1C0916">
              <w:rPr>
                <w:szCs w:val="18"/>
              </w:rPr>
              <w:t xml:space="preserve">hen </w:t>
            </w:r>
            <w:r w:rsidR="00967A40" w:rsidRPr="001C0916">
              <w:rPr>
                <w:szCs w:val="18"/>
              </w:rPr>
              <w:t xml:space="preserve">the policy was adopted and how frequently it </w:t>
            </w:r>
            <w:r>
              <w:rPr>
                <w:szCs w:val="18"/>
              </w:rPr>
              <w:t xml:space="preserve">is </w:t>
            </w:r>
            <w:r w:rsidR="00967A40" w:rsidRPr="001C0916">
              <w:rPr>
                <w:szCs w:val="18"/>
              </w:rPr>
              <w:t>reviewed</w:t>
            </w:r>
            <w:r>
              <w:rPr>
                <w:szCs w:val="18"/>
              </w:rPr>
              <w:t>;</w:t>
            </w:r>
          </w:p>
          <w:p w14:paraId="35239457" w14:textId="77777777" w:rsidR="00967A40" w:rsidRPr="00CE6395" w:rsidRDefault="00230DDE" w:rsidP="00967A40">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a</w:t>
            </w:r>
            <w:r w:rsidRPr="001C0916">
              <w:rPr>
                <w:szCs w:val="18"/>
              </w:rPr>
              <w:t xml:space="preserve">ny </w:t>
            </w:r>
            <w:r w:rsidR="00967A40" w:rsidRPr="001C0916">
              <w:rPr>
                <w:szCs w:val="18"/>
              </w:rPr>
              <w:t>signif</w:t>
            </w:r>
            <w:r w:rsidR="00967A40">
              <w:rPr>
                <w:szCs w:val="18"/>
              </w:rPr>
              <w:t>icant exceptions to the policy</w:t>
            </w:r>
            <w:r>
              <w:rPr>
                <w:szCs w:val="18"/>
              </w:rPr>
              <w:t>;</w:t>
            </w:r>
          </w:p>
          <w:p w14:paraId="30FE9FE1" w14:textId="77777777" w:rsidR="00967A40" w:rsidRPr="00CE6395" w:rsidRDefault="00230DDE" w:rsidP="00967A40">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967A40">
              <w:rPr>
                <w:szCs w:val="18"/>
              </w:rPr>
              <w:t>the policy is implemented</w:t>
            </w:r>
            <w:r>
              <w:rPr>
                <w:szCs w:val="18"/>
              </w:rPr>
              <w:t>; and</w:t>
            </w:r>
          </w:p>
          <w:p w14:paraId="33483F26" w14:textId="77777777" w:rsidR="00967A40" w:rsidRDefault="00230DDE" w:rsidP="00967A40">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1C0916">
              <w:rPr>
                <w:szCs w:val="18"/>
              </w:rPr>
              <w:t xml:space="preserve">he </w:t>
            </w:r>
            <w:r w:rsidR="00967A40" w:rsidRPr="001C0916">
              <w:rPr>
                <w:szCs w:val="18"/>
              </w:rPr>
              <w:t>specific ESG issues covered by the polic</w:t>
            </w:r>
            <w:r w:rsidR="00967A40">
              <w:rPr>
                <w:szCs w:val="18"/>
              </w:rPr>
              <w:t>y</w:t>
            </w:r>
            <w:r>
              <w:rPr>
                <w:szCs w:val="18"/>
              </w:rPr>
              <w:t>.</w:t>
            </w:r>
          </w:p>
        </w:tc>
      </w:tr>
      <w:tr w:rsidR="00A62DF0" w14:paraId="4F64E893" w14:textId="77777777" w:rsidTr="14A76AD8">
        <w:trPr>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4BD1EC59" w14:textId="77777777" w:rsidR="00A62DF0" w:rsidRPr="00A62DF0" w:rsidRDefault="00A62DF0" w:rsidP="00A62DF0">
            <w:pPr>
              <w:pStyle w:val="INDICATORNUMBER"/>
              <w:rPr>
                <w:rStyle w:val="IntenseEmphasis"/>
                <w:b/>
                <w:bCs w:val="0"/>
                <w:i w:val="0"/>
                <w:iCs w:val="0"/>
                <w:color w:val="595959"/>
              </w:rPr>
            </w:pPr>
            <w:r w:rsidRPr="00A62DF0">
              <w:rPr>
                <w:rStyle w:val="IntenseEmphasis"/>
                <w:b/>
                <w:bCs w:val="0"/>
                <w:i w:val="0"/>
                <w:iCs w:val="0"/>
                <w:color w:val="595959"/>
              </w:rPr>
              <w:t>LOGIC</w:t>
            </w:r>
          </w:p>
        </w:tc>
      </w:tr>
      <w:tr w:rsidR="00FA2A15" w:rsidRPr="00D5451C" w14:paraId="559D2ECD" w14:textId="77777777" w:rsidTr="14A76AD8">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6D3B2BDD" w14:textId="77777777" w:rsidR="00FA2A15" w:rsidRPr="000D72DF" w:rsidRDefault="002401F6" w:rsidP="00ED23E1">
            <w:pPr>
              <w:pStyle w:val="INDICATORNUMBER"/>
              <w:rPr>
                <w:rStyle w:val="IntenseEmphasis"/>
                <w:b/>
                <w:bCs w:val="0"/>
                <w:i w:val="0"/>
                <w:iCs w:val="0"/>
              </w:rPr>
            </w:pPr>
            <w:r>
              <w:rPr>
                <w:rStyle w:val="IntenseEmphasis"/>
                <w:b/>
                <w:bCs w:val="0"/>
                <w:i w:val="0"/>
                <w:iCs w:val="0"/>
                <w:color w:val="595959"/>
              </w:rPr>
              <w:t>SG 01</w:t>
            </w:r>
          </w:p>
        </w:tc>
        <w:tc>
          <w:tcPr>
            <w:tcW w:w="8075" w:type="dxa"/>
            <w:tcBorders>
              <w:top w:val="single" w:sz="4" w:space="0" w:color="A6A6A6" w:themeColor="background1" w:themeShade="A6"/>
              <w:bottom w:val="single" w:sz="4" w:space="0" w:color="A6A6A6" w:themeColor="background1" w:themeShade="A6"/>
            </w:tcBorders>
          </w:tcPr>
          <w:p w14:paraId="120E9CAC" w14:textId="698AB59D" w:rsidR="00A62DF0" w:rsidRPr="001C0916" w:rsidRDefault="14A76AD8" w:rsidP="00223ED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xml:space="preserve">Indicators [01.2], [01.3], [01.4] and [02] will be applicable if you report “Yes” in [01.1] </w:t>
            </w:r>
          </w:p>
        </w:tc>
      </w:tr>
      <w:tr w:rsidR="00A62DF0" w:rsidRPr="00D5451C" w14:paraId="083CC820" w14:textId="77777777" w:rsidTr="14A76AD8">
        <w:trPr>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A1950C8" w14:textId="77777777" w:rsidR="00A62DF0" w:rsidRPr="00A62DF0" w:rsidRDefault="00A62DF0" w:rsidP="00A62DF0">
            <w:pPr>
              <w:pStyle w:val="INDICATORNUMBER"/>
              <w:rPr>
                <w:b w:val="0"/>
                <w:i/>
              </w:rPr>
            </w:pPr>
            <w:r w:rsidRPr="00A62DF0">
              <w:rPr>
                <w:rStyle w:val="IntenseEmphasis"/>
                <w:b/>
                <w:i w:val="0"/>
                <w:color w:val="595959"/>
              </w:rPr>
              <w:t>A</w:t>
            </w:r>
            <w:r w:rsidRPr="00A62DF0">
              <w:rPr>
                <w:rStyle w:val="IntenseEmphasis"/>
                <w:b/>
                <w:bCs w:val="0"/>
                <w:i w:val="0"/>
                <w:iCs w:val="0"/>
                <w:color w:val="595959"/>
              </w:rPr>
              <w:t>SSESSMENT</w:t>
            </w:r>
          </w:p>
        </w:tc>
      </w:tr>
      <w:tr w:rsidR="00A62DF0" w:rsidRPr="00D5451C" w14:paraId="2A0F98B5" w14:textId="77777777" w:rsidTr="14A76AD8">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1ED62155" w14:textId="77777777" w:rsidR="00A62DF0" w:rsidRPr="00A62DF0" w:rsidRDefault="002401F6" w:rsidP="00A62DF0">
            <w:pPr>
              <w:pStyle w:val="INDICATORNUMBER"/>
              <w:rPr>
                <w:rStyle w:val="IntenseEmphasis"/>
                <w:b/>
                <w:i w:val="0"/>
                <w:color w:val="595959"/>
              </w:rPr>
            </w:pPr>
            <w:r>
              <w:rPr>
                <w:rStyle w:val="IntenseEmphasis"/>
                <w:b/>
                <w:i w:val="0"/>
                <w:color w:val="595959"/>
              </w:rPr>
              <w:t>SG 01</w:t>
            </w:r>
          </w:p>
        </w:tc>
        <w:tc>
          <w:tcPr>
            <w:tcW w:w="8075" w:type="dxa"/>
            <w:tcBorders>
              <w:top w:val="single" w:sz="4" w:space="0" w:color="A6A6A6" w:themeColor="background1" w:themeShade="A6"/>
              <w:bottom w:val="single" w:sz="4" w:space="0" w:color="0082C8"/>
            </w:tcBorders>
          </w:tcPr>
          <w:p w14:paraId="17C98C14" w14:textId="4D7D8193" w:rsidR="00A62DF0" w:rsidRPr="00A62DF0" w:rsidRDefault="0092371C" w:rsidP="00223ED0">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color w:val="595959"/>
              </w:rPr>
            </w:pPr>
            <w:r>
              <w:rPr>
                <w:b w:val="0"/>
                <w:bCs/>
                <w:iCs/>
              </w:rPr>
              <w:t>Your assessment will be ba</w:t>
            </w:r>
            <w:r w:rsidR="00223ED0">
              <w:rPr>
                <w:b w:val="0"/>
                <w:bCs/>
                <w:iCs/>
              </w:rPr>
              <w:t>sed on your responses to [01.1].</w:t>
            </w:r>
          </w:p>
        </w:tc>
      </w:tr>
    </w:tbl>
    <w:p w14:paraId="33622F7F" w14:textId="77777777" w:rsidR="0068572E" w:rsidRDefault="0068572E"/>
    <w:tbl>
      <w:tblPr>
        <w:tblStyle w:val="SubSectionMISCTableMANDATORY"/>
        <w:tblW w:w="9214" w:type="dxa"/>
        <w:tblInd w:w="5" w:type="dxa"/>
        <w:tblLayout w:type="fixed"/>
        <w:tblLook w:val="06A0" w:firstRow="1" w:lastRow="0" w:firstColumn="1" w:lastColumn="0" w:noHBand="1" w:noVBand="1"/>
      </w:tblPr>
      <w:tblGrid>
        <w:gridCol w:w="2127"/>
        <w:gridCol w:w="7087"/>
      </w:tblGrid>
      <w:tr w:rsidR="003F25EE" w14:paraId="31C62DE5" w14:textId="77777777" w:rsidTr="00204A5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58C4E983" w14:textId="77777777" w:rsidR="003F25EE" w:rsidRPr="004720C4" w:rsidRDefault="002401F6" w:rsidP="00EC1495">
            <w:pPr>
              <w:pStyle w:val="SectionIndicatorHeaderText"/>
              <w:spacing w:before="120"/>
              <w:rPr>
                <w:rStyle w:val="IntenseEmphasis"/>
                <w:rFonts w:eastAsia="MS PGothic"/>
                <w:b w:val="0"/>
                <w:bCs w:val="0"/>
                <w:i w:val="0"/>
                <w:iCs w:val="0"/>
                <w:sz w:val="20"/>
                <w:szCs w:val="20"/>
                <w:lang w:eastAsia="en-US"/>
              </w:rPr>
            </w:pPr>
            <w:r>
              <w:rPr>
                <w:rStyle w:val="IntenseEmphasis"/>
                <w:b w:val="0"/>
                <w:i w:val="0"/>
                <w:color w:val="FFFFFF" w:themeColor="background1"/>
                <w:sz w:val="20"/>
                <w:szCs w:val="20"/>
              </w:rPr>
              <w:t>SG 01</w:t>
            </w:r>
          </w:p>
        </w:tc>
        <w:tc>
          <w:tcPr>
            <w:tcW w:w="7087" w:type="dxa"/>
          </w:tcPr>
          <w:p w14:paraId="153F2048" w14:textId="77777777" w:rsidR="003F25EE" w:rsidRPr="005F7BCA" w:rsidRDefault="003F25EE"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5F7BCA">
              <w:rPr>
                <w:rStyle w:val="IntenseEmphasis"/>
                <w:b/>
                <w:i w:val="0"/>
                <w:color w:val="FFFFFF" w:themeColor="background1"/>
                <w:sz w:val="20"/>
                <w:szCs w:val="20"/>
              </w:rPr>
              <w:t>DEFINITIONS</w:t>
            </w:r>
          </w:p>
        </w:tc>
      </w:tr>
      <w:tr w:rsidR="00F10585" w:rsidRPr="00CF025D" w14:paraId="78EB7E35" w14:textId="77777777" w:rsidTr="00204A57">
        <w:tc>
          <w:tcPr>
            <w:cnfStyle w:val="001000000000" w:firstRow="0" w:lastRow="0" w:firstColumn="1" w:lastColumn="0" w:oddVBand="0" w:evenVBand="0" w:oddHBand="0" w:evenHBand="0" w:firstRowFirstColumn="0" w:firstRowLastColumn="0" w:lastRowFirstColumn="0" w:lastRowLastColumn="0"/>
            <w:tcW w:w="2127" w:type="dxa"/>
          </w:tcPr>
          <w:p w14:paraId="4C953D1A" w14:textId="77777777" w:rsidR="00F10585" w:rsidRDefault="00F10585" w:rsidP="00F10585">
            <w:pPr>
              <w:pStyle w:val="INDICATORNUMBER"/>
              <w:rPr>
                <w:rStyle w:val="IntenseEmphasis"/>
                <w:b/>
                <w:bCs w:val="0"/>
                <w:i w:val="0"/>
                <w:iCs w:val="0"/>
              </w:rPr>
            </w:pPr>
            <w:r w:rsidRPr="003F25EE">
              <w:t>Responsible investment policy</w:t>
            </w:r>
          </w:p>
        </w:tc>
        <w:tc>
          <w:tcPr>
            <w:tcW w:w="7087" w:type="dxa"/>
          </w:tcPr>
          <w:p w14:paraId="1455F28D" w14:textId="77777777" w:rsidR="00F10585" w:rsidRDefault="00F10585" w:rsidP="00F10585">
            <w:pPr>
              <w:pStyle w:val="INDICATORTEXT"/>
              <w:cnfStyle w:val="000000000000" w:firstRow="0" w:lastRow="0" w:firstColumn="0" w:lastColumn="0" w:oddVBand="0" w:evenVBand="0" w:oddHBand="0" w:evenHBand="0" w:firstRowFirstColumn="0" w:firstRowLastColumn="0" w:lastRowFirstColumn="0" w:lastRowLastColumn="0"/>
              <w:rPr>
                <w:szCs w:val="18"/>
              </w:rPr>
            </w:pPr>
            <w:r w:rsidRPr="003F25EE">
              <w:rPr>
                <w:szCs w:val="18"/>
              </w:rPr>
              <w:t>The term ‘responsible investment policy’ in this section may refer to a single policy document that applies across your organisation, or to a group of documents that, together, define your organisation’s approach to responsible investment.</w:t>
            </w:r>
            <w:r w:rsidR="00230DDE">
              <w:rPr>
                <w:szCs w:val="18"/>
              </w:rPr>
              <w:t xml:space="preserve"> </w:t>
            </w:r>
          </w:p>
          <w:p w14:paraId="4046D879" w14:textId="77777777" w:rsidR="00F10585" w:rsidRDefault="00F10585" w:rsidP="00F10585">
            <w:pPr>
              <w:pStyle w:val="INDICATORTEXT"/>
              <w:cnfStyle w:val="000000000000" w:firstRow="0" w:lastRow="0" w:firstColumn="0" w:lastColumn="0" w:oddVBand="0" w:evenVBand="0" w:oddHBand="0" w:evenHBand="0" w:firstRowFirstColumn="0" w:firstRowLastColumn="0" w:lastRowFirstColumn="0" w:lastRowLastColumn="0"/>
            </w:pPr>
            <w:r w:rsidRPr="003F25EE">
              <w:rPr>
                <w:szCs w:val="18"/>
              </w:rPr>
              <w:t>It would also include commitments to responsible investment set out in documents such as Investment Beliefs or Statements of Investment Principles.</w:t>
            </w:r>
            <w:r w:rsidR="00230DDE">
              <w:rPr>
                <w:szCs w:val="18"/>
              </w:rPr>
              <w:t xml:space="preserve"> </w:t>
            </w:r>
          </w:p>
        </w:tc>
      </w:tr>
    </w:tbl>
    <w:p w14:paraId="7D55B8CD" w14:textId="77777777" w:rsidR="003F25EE" w:rsidRDefault="003F25EE"/>
    <w:p w14:paraId="5C9F92EC" w14:textId="77777777" w:rsidR="00162E63" w:rsidRDefault="00837EA2" w:rsidP="00ED1D74">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57E01" w14:paraId="10869FE1"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0D44AB6" w14:textId="77777777" w:rsidR="00A57E01" w:rsidRPr="00356CDA" w:rsidRDefault="00A57E01" w:rsidP="00ED23E1">
            <w:pPr>
              <w:widowControl/>
              <w:autoSpaceDE/>
              <w:autoSpaceDN/>
              <w:adjustRightInd/>
              <w:spacing w:after="0" w:line="240" w:lineRule="auto"/>
              <w:rPr>
                <w:rStyle w:val="IntenseEmphasis"/>
                <w:b w:val="0"/>
                <w:bCs w:val="0"/>
                <w:iCs w:val="0"/>
                <w:color w:val="FFFFFF" w:themeColor="background1"/>
              </w:rPr>
            </w:pPr>
          </w:p>
        </w:tc>
        <w:tc>
          <w:tcPr>
            <w:tcW w:w="3402" w:type="dxa"/>
          </w:tcPr>
          <w:p w14:paraId="1B43264D" w14:textId="77777777" w:rsidR="00A57E01" w:rsidRPr="00356CDA" w:rsidRDefault="00A57E01" w:rsidP="00A57E0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A2106F3" w14:textId="77777777" w:rsidR="00A57E01" w:rsidRPr="00356CDA" w:rsidRDefault="00A57E01"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0149435" w14:textId="77777777" w:rsidR="00A57E01" w:rsidRPr="00356CDA" w:rsidRDefault="00A57E01" w:rsidP="00ED23E1">
            <w:pPr>
              <w:widowControl/>
              <w:autoSpaceDE/>
              <w:autoSpaceDN/>
              <w:adjustRightInd/>
              <w:spacing w:after="0" w:line="240" w:lineRule="auto"/>
              <w:rPr>
                <w:rStyle w:val="IntenseEmphasis"/>
                <w:b w:val="0"/>
                <w:bCs w:val="0"/>
                <w:iCs w:val="0"/>
                <w:color w:val="FFFFFF" w:themeColor="background1"/>
              </w:rPr>
            </w:pPr>
            <w:r w:rsidRPr="00356CDA">
              <w:t>Principle</w:t>
            </w:r>
          </w:p>
        </w:tc>
      </w:tr>
      <w:tr w:rsidR="00A57E01" w14:paraId="2ECE9944"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7B0406D" w14:textId="77777777" w:rsidR="00A57E01" w:rsidRPr="00356CDA" w:rsidRDefault="00226DBB" w:rsidP="00ED23E1">
            <w:pPr>
              <w:pStyle w:val="SectionIndicatorHeaderText"/>
              <w:rPr>
                <w:rStyle w:val="IntenseEmphasis"/>
                <w:bCs w:val="0"/>
                <w:i w:val="0"/>
                <w:iCs w:val="0"/>
                <w:color w:val="FFFFFF" w:themeColor="background1"/>
              </w:rPr>
            </w:pPr>
            <w:r>
              <w:rPr>
                <w:rStyle w:val="IntenseEmphasis"/>
                <w:i w:val="0"/>
                <w:color w:val="FFFFFF" w:themeColor="background1"/>
              </w:rPr>
              <w:t xml:space="preserve">SG </w:t>
            </w:r>
            <w:r w:rsidR="00A57E01">
              <w:rPr>
                <w:rStyle w:val="IntenseEmphasis"/>
                <w:i w:val="0"/>
                <w:color w:val="FFFFFF" w:themeColor="background1"/>
              </w:rPr>
              <w:t>02</w:t>
            </w:r>
          </w:p>
        </w:tc>
        <w:tc>
          <w:tcPr>
            <w:tcW w:w="3402" w:type="dxa"/>
          </w:tcPr>
          <w:p w14:paraId="5FA44639" w14:textId="77777777" w:rsidR="00A57E01" w:rsidRPr="00356CDA" w:rsidRDefault="00A57E01" w:rsidP="00A57E0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C26F47D" w14:textId="77777777" w:rsidR="00A57E01" w:rsidRPr="00A57E01" w:rsidRDefault="00A57E01" w:rsidP="00A57E0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D7E3BF2" w14:textId="77777777" w:rsidR="00A57E01" w:rsidRPr="00356CDA" w:rsidRDefault="00A57E01" w:rsidP="00ED23E1">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p w14:paraId="46DAA430" w14:textId="77777777" w:rsidR="00162E63" w:rsidRDefault="00162E63" w:rsidP="00162E63">
      <w:pPr>
        <w:pStyle w:val="INDICATORNUMBER"/>
      </w:pPr>
    </w:p>
    <w:tbl>
      <w:tblPr>
        <w:tblStyle w:val="SubSectionIndicatorTableVOLUNTARY"/>
        <w:tblW w:w="9214" w:type="dxa"/>
        <w:tblInd w:w="5" w:type="dxa"/>
        <w:tblLook w:val="04A0" w:firstRow="1" w:lastRow="0" w:firstColumn="1" w:lastColumn="0" w:noHBand="0" w:noVBand="1"/>
      </w:tblPr>
      <w:tblGrid>
        <w:gridCol w:w="1130"/>
        <w:gridCol w:w="3939"/>
        <w:gridCol w:w="2090"/>
        <w:gridCol w:w="2055"/>
      </w:tblGrid>
      <w:tr w:rsidR="00162E63" w14:paraId="55235DE3" w14:textId="77777777" w:rsidTr="00A1511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0" w:type="dxa"/>
            <w:tcBorders>
              <w:top w:val="single" w:sz="4" w:space="0" w:color="0070C0"/>
              <w:left w:val="single" w:sz="4" w:space="0" w:color="0070C0"/>
              <w:bottom w:val="single" w:sz="4" w:space="0" w:color="0070C0"/>
            </w:tcBorders>
            <w:shd w:val="clear" w:color="auto" w:fill="00B0F0"/>
          </w:tcPr>
          <w:p w14:paraId="4CD9A126" w14:textId="77777777" w:rsidR="00162E63" w:rsidRPr="00903B63" w:rsidRDefault="00226DBB" w:rsidP="00ED23E1">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SG </w:t>
            </w:r>
            <w:r w:rsidR="00162E63">
              <w:rPr>
                <w:rStyle w:val="IntenseEmphasis"/>
                <w:i w:val="0"/>
                <w:color w:val="FFFFFF" w:themeColor="background1"/>
                <w:sz w:val="20"/>
                <w:szCs w:val="20"/>
              </w:rPr>
              <w:t>02</w:t>
            </w:r>
          </w:p>
        </w:tc>
        <w:tc>
          <w:tcPr>
            <w:tcW w:w="8084" w:type="dxa"/>
            <w:gridSpan w:val="3"/>
            <w:tcBorders>
              <w:top w:val="single" w:sz="4" w:space="0" w:color="0070C0"/>
              <w:bottom w:val="single" w:sz="4" w:space="0" w:color="0070C0"/>
              <w:right w:val="single" w:sz="4" w:space="0" w:color="0070C0"/>
            </w:tcBorders>
            <w:shd w:val="clear" w:color="auto" w:fill="0070C0"/>
          </w:tcPr>
          <w:p w14:paraId="5408153B" w14:textId="77777777" w:rsidR="00162E63" w:rsidRPr="00903B63" w:rsidRDefault="00162E63"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162E63" w14:paraId="2F0B1666" w14:textId="77777777" w:rsidTr="00A151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0" w:type="dxa"/>
            <w:tcBorders>
              <w:top w:val="single" w:sz="4" w:space="0" w:color="0070C0"/>
              <w:left w:val="single" w:sz="4" w:space="0" w:color="0070C0"/>
            </w:tcBorders>
          </w:tcPr>
          <w:p w14:paraId="48D5A50E" w14:textId="77777777" w:rsidR="00162E63" w:rsidRPr="000D72DF" w:rsidRDefault="00226DBB" w:rsidP="00ED23E1">
            <w:pPr>
              <w:pStyle w:val="INDICATORNUMBER"/>
              <w:rPr>
                <w:rStyle w:val="IntenseEmphasis"/>
                <w:b/>
                <w:bCs w:val="0"/>
                <w:i w:val="0"/>
                <w:iCs w:val="0"/>
              </w:rPr>
            </w:pPr>
            <w:r>
              <w:rPr>
                <w:rStyle w:val="IntenseEmphasis"/>
                <w:b/>
                <w:bCs w:val="0"/>
                <w:i w:val="0"/>
                <w:iCs w:val="0"/>
                <w:color w:val="595959"/>
              </w:rPr>
              <w:t xml:space="preserve">SG </w:t>
            </w:r>
            <w:r w:rsidR="00162E63">
              <w:rPr>
                <w:rStyle w:val="IntenseEmphasis"/>
                <w:b/>
                <w:bCs w:val="0"/>
                <w:i w:val="0"/>
                <w:iCs w:val="0"/>
                <w:color w:val="595959"/>
              </w:rPr>
              <w:t>02.1</w:t>
            </w:r>
          </w:p>
        </w:tc>
        <w:tc>
          <w:tcPr>
            <w:tcW w:w="8084" w:type="dxa"/>
            <w:gridSpan w:val="3"/>
            <w:tcBorders>
              <w:top w:val="single" w:sz="4" w:space="0" w:color="0070C0"/>
              <w:right w:val="single" w:sz="4" w:space="0" w:color="0070C0"/>
            </w:tcBorders>
            <w:shd w:val="clear" w:color="auto" w:fill="DAEEF3" w:themeFill="accent5" w:themeFillTint="33"/>
          </w:tcPr>
          <w:p w14:paraId="4729F0E3" w14:textId="2E72F306" w:rsidR="00162E63" w:rsidRPr="00CF025D" w:rsidRDefault="00162E63" w:rsidP="00212BDC">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162E63">
              <w:t xml:space="preserve">Indicate </w:t>
            </w:r>
            <w:r w:rsidR="005E1622">
              <w:t>which of</w:t>
            </w:r>
            <w:r w:rsidRPr="00162E63">
              <w:t xml:space="preserve"> your investment policy</w:t>
            </w:r>
            <w:r w:rsidR="00763342">
              <w:t xml:space="preserve"> documents</w:t>
            </w:r>
            <w:r w:rsidR="005E1622">
              <w:t xml:space="preserve"> (if any)</w:t>
            </w:r>
            <w:r w:rsidRPr="00162E63">
              <w:t xml:space="preserve"> </w:t>
            </w:r>
            <w:r w:rsidR="00763342">
              <w:t>are</w:t>
            </w:r>
            <w:r w:rsidRPr="00162E63">
              <w:t xml:space="preserve"> publicly available.</w:t>
            </w:r>
            <w:r w:rsidR="00763342">
              <w:t xml:space="preserve"> Provide URL and an attachment of the document.</w:t>
            </w:r>
          </w:p>
        </w:tc>
      </w:tr>
      <w:tr w:rsidR="00763342" w14:paraId="1B41B51D" w14:textId="77777777" w:rsidTr="00ED1D74">
        <w:trPr>
          <w:trHeight w:val="153"/>
        </w:trPr>
        <w:tc>
          <w:tcPr>
            <w:cnfStyle w:val="001000000000" w:firstRow="0" w:lastRow="0" w:firstColumn="1" w:lastColumn="0" w:oddVBand="0" w:evenVBand="0" w:oddHBand="0" w:evenHBand="0" w:firstRowFirstColumn="0" w:firstRowLastColumn="0" w:lastRowFirstColumn="0" w:lastRowLastColumn="0"/>
            <w:tcW w:w="1130" w:type="dxa"/>
            <w:vMerge w:val="restart"/>
            <w:tcBorders>
              <w:top w:val="nil"/>
              <w:left w:val="single" w:sz="4" w:space="0" w:color="0070C0"/>
            </w:tcBorders>
            <w:vAlign w:val="top"/>
          </w:tcPr>
          <w:p w14:paraId="57670A0A" w14:textId="77777777" w:rsidR="00763342" w:rsidRDefault="00763342" w:rsidP="00ED23E1">
            <w:pPr>
              <w:pStyle w:val="INDICATORNUMBER"/>
              <w:rPr>
                <w:rStyle w:val="IntenseEmphasis"/>
                <w:b/>
                <w:bCs w:val="0"/>
                <w:i w:val="0"/>
                <w:iCs w:val="0"/>
                <w:color w:val="595959"/>
              </w:rPr>
            </w:pPr>
          </w:p>
        </w:tc>
        <w:tc>
          <w:tcPr>
            <w:tcW w:w="393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6F90A4F" w14:textId="77777777" w:rsidR="00763342" w:rsidRPr="00162E63" w:rsidRDefault="00763342" w:rsidP="00162E63">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color w:val="FFFFFF" w:themeColor="background1"/>
              </w:rPr>
            </w:pPr>
            <w:r w:rsidRPr="00162E63">
              <w:rPr>
                <w:rStyle w:val="IntenseEmphasis"/>
                <w:i w:val="0"/>
                <w:color w:val="FFFFFF" w:themeColor="background1"/>
              </w:rPr>
              <w:t xml:space="preserve">Policy </w:t>
            </w:r>
            <w:r>
              <w:rPr>
                <w:rStyle w:val="IntenseEmphasis"/>
                <w:i w:val="0"/>
                <w:color w:val="FFFFFF" w:themeColor="background1"/>
              </w:rPr>
              <w:t xml:space="preserve">or document </w:t>
            </w:r>
            <w:r w:rsidRPr="00162E63">
              <w:rPr>
                <w:rStyle w:val="IntenseEmphasis"/>
                <w:i w:val="0"/>
                <w:color w:val="FFFFFF" w:themeColor="background1"/>
              </w:rPr>
              <w:t xml:space="preserve">name </w:t>
            </w:r>
          </w:p>
        </w:tc>
        <w:tc>
          <w:tcPr>
            <w:tcW w:w="2090" w:type="dxa"/>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A6A6A6" w:themeFill="background1" w:themeFillShade="A6"/>
          </w:tcPr>
          <w:p w14:paraId="3B0D4906" w14:textId="77777777" w:rsidR="00763342" w:rsidRPr="00162E63" w:rsidRDefault="00763342" w:rsidP="00162E63">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color w:val="FFFFFF" w:themeColor="background1"/>
              </w:rPr>
            </w:pPr>
            <w:r w:rsidRPr="00162E63">
              <w:rPr>
                <w:rStyle w:val="IntenseEmphasis"/>
                <w:i w:val="0"/>
                <w:color w:val="FFFFFF" w:themeColor="background1"/>
              </w:rPr>
              <w:t>URL</w:t>
            </w:r>
          </w:p>
        </w:tc>
        <w:tc>
          <w:tcPr>
            <w:tcW w:w="2055" w:type="dxa"/>
            <w:tcBorders>
              <w:top w:val="nil"/>
              <w:left w:val="single" w:sz="4" w:space="0" w:color="FFFFFF" w:themeColor="background1"/>
              <w:bottom w:val="single" w:sz="4" w:space="0" w:color="A6A6A6" w:themeColor="background1" w:themeShade="A6"/>
              <w:right w:val="single" w:sz="4" w:space="0" w:color="0070C0"/>
            </w:tcBorders>
            <w:shd w:val="clear" w:color="auto" w:fill="A6A6A6" w:themeFill="background1" w:themeFillShade="A6"/>
          </w:tcPr>
          <w:p w14:paraId="07B73A3C" w14:textId="77777777" w:rsidR="00763342" w:rsidRPr="00162E63" w:rsidRDefault="00763342" w:rsidP="00162E63">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Attachment</w:t>
            </w:r>
            <w:r w:rsidR="00F0486F">
              <w:rPr>
                <w:rStyle w:val="IntenseEmphasis"/>
                <w:i w:val="0"/>
                <w:color w:val="FFFFFF" w:themeColor="background1"/>
              </w:rPr>
              <w:t xml:space="preserve"> (optional)</w:t>
            </w:r>
          </w:p>
        </w:tc>
      </w:tr>
      <w:tr w:rsidR="00577E10" w14:paraId="060EFC59" w14:textId="77777777" w:rsidTr="00ED1D7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0" w:type="dxa"/>
            <w:vMerge/>
            <w:tcBorders>
              <w:left w:val="single" w:sz="4" w:space="0" w:color="0070C0"/>
            </w:tcBorders>
            <w:vAlign w:val="top"/>
          </w:tcPr>
          <w:p w14:paraId="7D82B909" w14:textId="77777777" w:rsidR="00577E10" w:rsidRDefault="00577E10" w:rsidP="00C01CCD">
            <w:pPr>
              <w:pStyle w:val="INDICATORNUMBER"/>
              <w:rPr>
                <w:rStyle w:val="IntenseEmphasis"/>
                <w:b/>
                <w:bCs w:val="0"/>
                <w:i w:val="0"/>
                <w:iCs w:val="0"/>
                <w:color w:val="595959"/>
              </w:rPr>
            </w:pPr>
          </w:p>
        </w:tc>
        <w:tc>
          <w:tcPr>
            <w:tcW w:w="393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B0190DF" w14:textId="746758FF" w:rsidR="00577E10" w:rsidRPr="00B06D0E" w:rsidRDefault="00577E10" w:rsidP="00577E10">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t>Policy setting out your overall approach</w:t>
            </w:r>
          </w:p>
        </w:tc>
        <w:tc>
          <w:tcPr>
            <w:tcW w:w="20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1F8591" w14:textId="77777777" w:rsidR="00577E10" w:rsidRPr="001C0916" w:rsidRDefault="00577E10" w:rsidP="00C01CCD">
            <w:pPr>
              <w:pStyle w:val="INDICATORTEXT"/>
              <w:cnfStyle w:val="000000100000" w:firstRow="0" w:lastRow="0" w:firstColumn="0" w:lastColumn="0" w:oddVBand="0" w:evenVBand="0" w:oddHBand="1" w:evenHBand="0" w:firstRowFirstColumn="0" w:firstRowLastColumn="0" w:lastRowFirstColumn="0" w:lastRowLastColumn="0"/>
            </w:pPr>
          </w:p>
        </w:tc>
        <w:tc>
          <w:tcPr>
            <w:tcW w:w="205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253DB40" w14:textId="77777777" w:rsidR="00577E10" w:rsidRPr="001C0916" w:rsidRDefault="00577E10" w:rsidP="00C01CCD">
            <w:pPr>
              <w:pStyle w:val="INDICATORTEXT"/>
              <w:cnfStyle w:val="000000100000" w:firstRow="0" w:lastRow="0" w:firstColumn="0" w:lastColumn="0" w:oddVBand="0" w:evenVBand="0" w:oddHBand="1" w:evenHBand="0" w:firstRowFirstColumn="0" w:firstRowLastColumn="0" w:lastRowFirstColumn="0" w:lastRowLastColumn="0"/>
            </w:pPr>
          </w:p>
        </w:tc>
      </w:tr>
      <w:tr w:rsidR="00A1511A" w14:paraId="70BC9F5C" w14:textId="77777777" w:rsidTr="00ED1D74">
        <w:trPr>
          <w:trHeight w:val="432"/>
        </w:trPr>
        <w:tc>
          <w:tcPr>
            <w:cnfStyle w:val="001000000000" w:firstRow="0" w:lastRow="0" w:firstColumn="1" w:lastColumn="0" w:oddVBand="0" w:evenVBand="0" w:oddHBand="0" w:evenHBand="0" w:firstRowFirstColumn="0" w:firstRowLastColumn="0" w:lastRowFirstColumn="0" w:lastRowLastColumn="0"/>
            <w:tcW w:w="1130" w:type="dxa"/>
            <w:vMerge/>
            <w:tcBorders>
              <w:left w:val="single" w:sz="4" w:space="0" w:color="0070C0"/>
            </w:tcBorders>
            <w:vAlign w:val="top"/>
          </w:tcPr>
          <w:p w14:paraId="42CDDE8B" w14:textId="77777777" w:rsidR="00C01CCD" w:rsidRDefault="00C01CCD" w:rsidP="00C01CCD">
            <w:pPr>
              <w:pStyle w:val="INDICATORNUMBER"/>
              <w:rPr>
                <w:rStyle w:val="IntenseEmphasis"/>
                <w:b/>
                <w:bCs w:val="0"/>
                <w:i w:val="0"/>
                <w:iCs w:val="0"/>
                <w:color w:val="595959"/>
              </w:rPr>
            </w:pPr>
          </w:p>
        </w:tc>
        <w:tc>
          <w:tcPr>
            <w:tcW w:w="393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EDF5F7F" w14:textId="2E9D9A9F" w:rsidR="00C01CCD" w:rsidRPr="001C0916" w:rsidRDefault="00577E10" w:rsidP="00577E10">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Formalised guidelines on environmental factors </w:t>
            </w:r>
          </w:p>
        </w:tc>
        <w:tc>
          <w:tcPr>
            <w:tcW w:w="20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5F85A6" w14:textId="77777777" w:rsidR="00C01CCD" w:rsidRPr="001C0916" w:rsidRDefault="00C01CCD" w:rsidP="00C01CCD">
            <w:pPr>
              <w:pStyle w:val="INDICATORTEXT"/>
              <w:cnfStyle w:val="000000000000" w:firstRow="0" w:lastRow="0" w:firstColumn="0" w:lastColumn="0" w:oddVBand="0" w:evenVBand="0" w:oddHBand="0" w:evenHBand="0" w:firstRowFirstColumn="0" w:firstRowLastColumn="0" w:lastRowFirstColumn="0" w:lastRowLastColumn="0"/>
            </w:pPr>
          </w:p>
        </w:tc>
        <w:tc>
          <w:tcPr>
            <w:tcW w:w="205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D96E42F" w14:textId="77777777" w:rsidR="00C01CCD" w:rsidRPr="001C0916" w:rsidRDefault="00C01CCD" w:rsidP="00C01CCD">
            <w:pPr>
              <w:pStyle w:val="INDICATORTEXT"/>
              <w:cnfStyle w:val="000000000000" w:firstRow="0" w:lastRow="0" w:firstColumn="0" w:lastColumn="0" w:oddVBand="0" w:evenVBand="0" w:oddHBand="0" w:evenHBand="0" w:firstRowFirstColumn="0" w:firstRowLastColumn="0" w:lastRowFirstColumn="0" w:lastRowLastColumn="0"/>
            </w:pPr>
          </w:p>
        </w:tc>
      </w:tr>
      <w:tr w:rsidR="00C01CCD" w14:paraId="00002ED3" w14:textId="77777777" w:rsidTr="00ED1D7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0" w:type="dxa"/>
            <w:vMerge/>
            <w:tcBorders>
              <w:left w:val="single" w:sz="4" w:space="0" w:color="0070C0"/>
            </w:tcBorders>
            <w:vAlign w:val="top"/>
          </w:tcPr>
          <w:p w14:paraId="0F3A86C8" w14:textId="77777777" w:rsidR="00C01CCD" w:rsidRDefault="00C01CCD" w:rsidP="00C01CCD">
            <w:pPr>
              <w:pStyle w:val="INDICATORNUMBER"/>
              <w:rPr>
                <w:rStyle w:val="IntenseEmphasis"/>
                <w:b/>
                <w:bCs w:val="0"/>
                <w:i w:val="0"/>
                <w:iCs w:val="0"/>
                <w:color w:val="595959"/>
              </w:rPr>
            </w:pPr>
          </w:p>
        </w:tc>
        <w:tc>
          <w:tcPr>
            <w:tcW w:w="393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35171F5" w14:textId="665CDC71" w:rsidR="00C01CCD" w:rsidRPr="001C0916" w:rsidRDefault="00577E10" w:rsidP="00C01CCD">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Formalised guidelines on social factors</w:t>
            </w:r>
          </w:p>
        </w:tc>
        <w:tc>
          <w:tcPr>
            <w:tcW w:w="20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8DB2E5" w14:textId="77777777" w:rsidR="00C01CCD" w:rsidRPr="001C0916" w:rsidRDefault="00C01CCD" w:rsidP="00C01CCD">
            <w:pPr>
              <w:pStyle w:val="INDICATORTEXT"/>
              <w:cnfStyle w:val="000000100000" w:firstRow="0" w:lastRow="0" w:firstColumn="0" w:lastColumn="0" w:oddVBand="0" w:evenVBand="0" w:oddHBand="1" w:evenHBand="0" w:firstRowFirstColumn="0" w:firstRowLastColumn="0" w:lastRowFirstColumn="0" w:lastRowLastColumn="0"/>
            </w:pPr>
          </w:p>
        </w:tc>
        <w:tc>
          <w:tcPr>
            <w:tcW w:w="205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514F4CD" w14:textId="77777777" w:rsidR="00C01CCD" w:rsidRPr="001C0916" w:rsidRDefault="00C01CCD" w:rsidP="00C01CCD">
            <w:pPr>
              <w:pStyle w:val="INDICATORTEXT"/>
              <w:cnfStyle w:val="000000100000" w:firstRow="0" w:lastRow="0" w:firstColumn="0" w:lastColumn="0" w:oddVBand="0" w:evenVBand="0" w:oddHBand="1" w:evenHBand="0" w:firstRowFirstColumn="0" w:firstRowLastColumn="0" w:lastRowFirstColumn="0" w:lastRowLastColumn="0"/>
            </w:pPr>
          </w:p>
        </w:tc>
      </w:tr>
      <w:tr w:rsidR="00C01CCD" w14:paraId="3A7B04B1" w14:textId="77777777" w:rsidTr="00ED1D74">
        <w:trPr>
          <w:trHeight w:val="432"/>
        </w:trPr>
        <w:tc>
          <w:tcPr>
            <w:cnfStyle w:val="001000000000" w:firstRow="0" w:lastRow="0" w:firstColumn="1" w:lastColumn="0" w:oddVBand="0" w:evenVBand="0" w:oddHBand="0" w:evenHBand="0" w:firstRowFirstColumn="0" w:firstRowLastColumn="0" w:lastRowFirstColumn="0" w:lastRowLastColumn="0"/>
            <w:tcW w:w="1130" w:type="dxa"/>
            <w:vMerge/>
            <w:tcBorders>
              <w:left w:val="single" w:sz="4" w:space="0" w:color="0070C0"/>
            </w:tcBorders>
            <w:vAlign w:val="top"/>
          </w:tcPr>
          <w:p w14:paraId="2210F9AB" w14:textId="77777777" w:rsidR="00C01CCD" w:rsidRDefault="00C01CCD" w:rsidP="00C01CCD">
            <w:pPr>
              <w:pStyle w:val="INDICATORNUMBER"/>
              <w:rPr>
                <w:rStyle w:val="IntenseEmphasis"/>
                <w:b/>
                <w:bCs w:val="0"/>
                <w:i w:val="0"/>
                <w:iCs w:val="0"/>
                <w:color w:val="595959"/>
              </w:rPr>
            </w:pPr>
          </w:p>
        </w:tc>
        <w:tc>
          <w:tcPr>
            <w:tcW w:w="393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046E4A0" w14:textId="7A602D19" w:rsidR="00C01CCD" w:rsidRPr="001C0916" w:rsidRDefault="00577E10" w:rsidP="00577E10">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Formalised guidelines on corporate governance factors </w:t>
            </w:r>
          </w:p>
        </w:tc>
        <w:tc>
          <w:tcPr>
            <w:tcW w:w="20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BD84AC" w14:textId="77777777" w:rsidR="00C01CCD" w:rsidRPr="001C0916" w:rsidRDefault="00C01CCD" w:rsidP="00C01CCD">
            <w:pPr>
              <w:pStyle w:val="INDICATORTEXT"/>
              <w:cnfStyle w:val="000000000000" w:firstRow="0" w:lastRow="0" w:firstColumn="0" w:lastColumn="0" w:oddVBand="0" w:evenVBand="0" w:oddHBand="0" w:evenHBand="0" w:firstRowFirstColumn="0" w:firstRowLastColumn="0" w:lastRowFirstColumn="0" w:lastRowLastColumn="0"/>
            </w:pPr>
          </w:p>
        </w:tc>
        <w:tc>
          <w:tcPr>
            <w:tcW w:w="205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3979D52" w14:textId="77777777" w:rsidR="00C01CCD" w:rsidRPr="001C0916" w:rsidRDefault="00C01CCD" w:rsidP="00C01CCD">
            <w:pPr>
              <w:pStyle w:val="INDICATORTEXT"/>
              <w:cnfStyle w:val="000000000000" w:firstRow="0" w:lastRow="0" w:firstColumn="0" w:lastColumn="0" w:oddVBand="0" w:evenVBand="0" w:oddHBand="0" w:evenHBand="0" w:firstRowFirstColumn="0" w:firstRowLastColumn="0" w:lastRowFirstColumn="0" w:lastRowLastColumn="0"/>
            </w:pPr>
          </w:p>
        </w:tc>
      </w:tr>
      <w:tr w:rsidR="00C01CCD" w14:paraId="6FAF34EB" w14:textId="77777777" w:rsidTr="00ED1D7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0" w:type="dxa"/>
            <w:vMerge/>
            <w:tcBorders>
              <w:left w:val="single" w:sz="4" w:space="0" w:color="0070C0"/>
            </w:tcBorders>
            <w:vAlign w:val="top"/>
          </w:tcPr>
          <w:p w14:paraId="1C6FD318" w14:textId="77777777" w:rsidR="00C01CCD" w:rsidRDefault="00C01CCD" w:rsidP="00C01CCD">
            <w:pPr>
              <w:pStyle w:val="INDICATORNUMBER"/>
              <w:rPr>
                <w:rStyle w:val="IntenseEmphasis"/>
                <w:b/>
                <w:bCs w:val="0"/>
                <w:i w:val="0"/>
                <w:iCs w:val="0"/>
                <w:color w:val="595959"/>
              </w:rPr>
            </w:pPr>
          </w:p>
        </w:tc>
        <w:tc>
          <w:tcPr>
            <w:tcW w:w="393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901FC90" w14:textId="77777777" w:rsidR="00C01CCD" w:rsidRPr="001C0916" w:rsidRDefault="00C01CCD" w:rsidP="00C01CCD">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Asset class-specific RI guidelines</w:t>
            </w:r>
          </w:p>
        </w:tc>
        <w:tc>
          <w:tcPr>
            <w:tcW w:w="20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42E6AC" w14:textId="77777777" w:rsidR="00C01CCD" w:rsidRPr="001C0916" w:rsidRDefault="00C01CCD" w:rsidP="00C01CCD">
            <w:pPr>
              <w:pStyle w:val="INDICATORTEXT"/>
              <w:cnfStyle w:val="000000100000" w:firstRow="0" w:lastRow="0" w:firstColumn="0" w:lastColumn="0" w:oddVBand="0" w:evenVBand="0" w:oddHBand="1" w:evenHBand="0" w:firstRowFirstColumn="0" w:firstRowLastColumn="0" w:lastRowFirstColumn="0" w:lastRowLastColumn="0"/>
            </w:pPr>
          </w:p>
        </w:tc>
        <w:tc>
          <w:tcPr>
            <w:tcW w:w="205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D981D78" w14:textId="77777777" w:rsidR="00C01CCD" w:rsidRPr="001C0916" w:rsidRDefault="00C01CCD" w:rsidP="00C01CCD">
            <w:pPr>
              <w:pStyle w:val="INDICATORTEXT"/>
              <w:cnfStyle w:val="000000100000" w:firstRow="0" w:lastRow="0" w:firstColumn="0" w:lastColumn="0" w:oddVBand="0" w:evenVBand="0" w:oddHBand="1" w:evenHBand="0" w:firstRowFirstColumn="0" w:firstRowLastColumn="0" w:lastRowFirstColumn="0" w:lastRowLastColumn="0"/>
            </w:pPr>
          </w:p>
        </w:tc>
      </w:tr>
      <w:tr w:rsidR="00C01CCD" w14:paraId="3D3ADB6A" w14:textId="77777777" w:rsidTr="00ED1D74">
        <w:trPr>
          <w:trHeight w:val="432"/>
        </w:trPr>
        <w:tc>
          <w:tcPr>
            <w:cnfStyle w:val="001000000000" w:firstRow="0" w:lastRow="0" w:firstColumn="1" w:lastColumn="0" w:oddVBand="0" w:evenVBand="0" w:oddHBand="0" w:evenHBand="0" w:firstRowFirstColumn="0" w:firstRowLastColumn="0" w:lastRowFirstColumn="0" w:lastRowLastColumn="0"/>
            <w:tcW w:w="1130" w:type="dxa"/>
            <w:vMerge/>
            <w:tcBorders>
              <w:left w:val="single" w:sz="4" w:space="0" w:color="0070C0"/>
            </w:tcBorders>
            <w:vAlign w:val="top"/>
          </w:tcPr>
          <w:p w14:paraId="2F8E21A5" w14:textId="77777777" w:rsidR="00C01CCD" w:rsidRDefault="00C01CCD" w:rsidP="00C01CCD">
            <w:pPr>
              <w:pStyle w:val="INDICATORNUMBER"/>
              <w:rPr>
                <w:rStyle w:val="IntenseEmphasis"/>
                <w:b/>
                <w:bCs w:val="0"/>
                <w:i w:val="0"/>
                <w:iCs w:val="0"/>
                <w:color w:val="595959"/>
              </w:rPr>
            </w:pPr>
          </w:p>
        </w:tc>
        <w:tc>
          <w:tcPr>
            <w:tcW w:w="3939" w:type="dxa"/>
            <w:tcBorders>
              <w:top w:val="single" w:sz="4" w:space="0" w:color="A6A6A6" w:themeColor="background1" w:themeShade="A6"/>
              <w:right w:val="single" w:sz="4" w:space="0" w:color="A6A6A6" w:themeColor="background1" w:themeShade="A6"/>
            </w:tcBorders>
            <w:shd w:val="clear" w:color="auto" w:fill="auto"/>
            <w:vAlign w:val="top"/>
          </w:tcPr>
          <w:p w14:paraId="7AAD7D98" w14:textId="77777777" w:rsidR="00C01CCD" w:rsidRPr="001C0916" w:rsidRDefault="00C01CCD" w:rsidP="00ED1D74">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Sector specific RI guidelines</w:t>
            </w:r>
          </w:p>
        </w:tc>
        <w:tc>
          <w:tcPr>
            <w:tcW w:w="20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B83B6F" w14:textId="77777777" w:rsidR="00C01CCD" w:rsidRPr="001C0916" w:rsidRDefault="00C01CCD" w:rsidP="00C01CCD">
            <w:pPr>
              <w:pStyle w:val="INDICATORTEXT"/>
              <w:cnfStyle w:val="000000000000" w:firstRow="0" w:lastRow="0" w:firstColumn="0" w:lastColumn="0" w:oddVBand="0" w:evenVBand="0" w:oddHBand="0" w:evenHBand="0" w:firstRowFirstColumn="0" w:firstRowLastColumn="0" w:lastRowFirstColumn="0" w:lastRowLastColumn="0"/>
            </w:pPr>
          </w:p>
        </w:tc>
        <w:tc>
          <w:tcPr>
            <w:tcW w:w="205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2CCFE0B" w14:textId="77777777" w:rsidR="00C01CCD" w:rsidRPr="001C0916" w:rsidRDefault="00C01CCD" w:rsidP="00C01CCD">
            <w:pPr>
              <w:pStyle w:val="INDICATORTEXT"/>
              <w:cnfStyle w:val="000000000000" w:firstRow="0" w:lastRow="0" w:firstColumn="0" w:lastColumn="0" w:oddVBand="0" w:evenVBand="0" w:oddHBand="0" w:evenHBand="0" w:firstRowFirstColumn="0" w:firstRowLastColumn="0" w:lastRowFirstColumn="0" w:lastRowLastColumn="0"/>
            </w:pPr>
          </w:p>
        </w:tc>
      </w:tr>
      <w:tr w:rsidR="00ED1D74" w14:paraId="7D2E608B" w14:textId="77777777" w:rsidTr="00ED1D7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0" w:type="dxa"/>
            <w:vMerge/>
            <w:tcBorders>
              <w:left w:val="single" w:sz="4" w:space="0" w:color="0070C0"/>
            </w:tcBorders>
            <w:vAlign w:val="top"/>
          </w:tcPr>
          <w:p w14:paraId="16004F3F" w14:textId="77777777" w:rsidR="00ED1D74" w:rsidRDefault="00ED1D74" w:rsidP="00C01CCD">
            <w:pPr>
              <w:pStyle w:val="INDICATORNUMBER"/>
              <w:rPr>
                <w:rStyle w:val="IntenseEmphasis"/>
                <w:b/>
                <w:bCs w:val="0"/>
                <w:i w:val="0"/>
                <w:iCs w:val="0"/>
                <w:color w:val="595959"/>
              </w:rPr>
            </w:pPr>
          </w:p>
        </w:tc>
        <w:tc>
          <w:tcPr>
            <w:tcW w:w="3939" w:type="dxa"/>
            <w:tcBorders>
              <w:top w:val="single" w:sz="4" w:space="0" w:color="A6A6A6" w:themeColor="background1" w:themeShade="A6"/>
              <w:right w:val="single" w:sz="4" w:space="0" w:color="A6A6A6" w:themeColor="background1" w:themeShade="A6"/>
            </w:tcBorders>
            <w:shd w:val="clear" w:color="auto" w:fill="auto"/>
            <w:vAlign w:val="top"/>
          </w:tcPr>
          <w:p w14:paraId="24ECE048" w14:textId="77777777" w:rsidR="00ED1D74" w:rsidRPr="00B06D0E" w:rsidRDefault="00ED1D74" w:rsidP="00C01CCD">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Screening</w:t>
            </w:r>
            <w:r>
              <w:t>/</w:t>
            </w:r>
            <w:r w:rsidRPr="00B06D0E">
              <w:t>exclusions policy</w:t>
            </w:r>
          </w:p>
        </w:tc>
        <w:tc>
          <w:tcPr>
            <w:tcW w:w="20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64ED12" w14:textId="77777777" w:rsidR="00ED1D74" w:rsidRPr="001C0916" w:rsidRDefault="00ED1D74" w:rsidP="00C01CCD">
            <w:pPr>
              <w:pStyle w:val="INDICATORTEXT"/>
              <w:cnfStyle w:val="000000100000" w:firstRow="0" w:lastRow="0" w:firstColumn="0" w:lastColumn="0" w:oddVBand="0" w:evenVBand="0" w:oddHBand="1" w:evenHBand="0" w:firstRowFirstColumn="0" w:firstRowLastColumn="0" w:lastRowFirstColumn="0" w:lastRowLastColumn="0"/>
            </w:pPr>
          </w:p>
        </w:tc>
        <w:tc>
          <w:tcPr>
            <w:tcW w:w="205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0E786E1" w14:textId="77777777" w:rsidR="00ED1D74" w:rsidRPr="001C0916" w:rsidRDefault="00ED1D74" w:rsidP="00C01CCD">
            <w:pPr>
              <w:pStyle w:val="INDICATORTEXT"/>
              <w:cnfStyle w:val="000000100000" w:firstRow="0" w:lastRow="0" w:firstColumn="0" w:lastColumn="0" w:oddVBand="0" w:evenVBand="0" w:oddHBand="1" w:evenHBand="0" w:firstRowFirstColumn="0" w:firstRowLastColumn="0" w:lastRowFirstColumn="0" w:lastRowLastColumn="0"/>
            </w:pPr>
          </w:p>
        </w:tc>
      </w:tr>
      <w:tr w:rsidR="00C01CCD" w14:paraId="6A6C1150" w14:textId="77777777" w:rsidTr="00ED1D74">
        <w:trPr>
          <w:trHeight w:val="432"/>
        </w:trPr>
        <w:tc>
          <w:tcPr>
            <w:cnfStyle w:val="001000000000" w:firstRow="0" w:lastRow="0" w:firstColumn="1" w:lastColumn="0" w:oddVBand="0" w:evenVBand="0" w:oddHBand="0" w:evenHBand="0" w:firstRowFirstColumn="0" w:firstRowLastColumn="0" w:lastRowFirstColumn="0" w:lastRowLastColumn="0"/>
            <w:tcW w:w="1130" w:type="dxa"/>
            <w:vMerge/>
            <w:tcBorders>
              <w:left w:val="single" w:sz="4" w:space="0" w:color="0070C0"/>
            </w:tcBorders>
            <w:vAlign w:val="top"/>
          </w:tcPr>
          <w:p w14:paraId="773AA99B" w14:textId="77777777" w:rsidR="00C01CCD" w:rsidRDefault="00C01CCD" w:rsidP="00C01CCD">
            <w:pPr>
              <w:pStyle w:val="INDICATORNUMBER"/>
              <w:rPr>
                <w:rStyle w:val="IntenseEmphasis"/>
                <w:b/>
                <w:bCs w:val="0"/>
                <w:i w:val="0"/>
                <w:iCs w:val="0"/>
                <w:color w:val="595959"/>
              </w:rPr>
            </w:pPr>
          </w:p>
        </w:tc>
        <w:tc>
          <w:tcPr>
            <w:tcW w:w="3939" w:type="dxa"/>
            <w:tcBorders>
              <w:top w:val="single" w:sz="4" w:space="0" w:color="A6A6A6" w:themeColor="background1" w:themeShade="A6"/>
              <w:right w:val="single" w:sz="4" w:space="0" w:color="A6A6A6" w:themeColor="background1" w:themeShade="A6"/>
            </w:tcBorders>
            <w:shd w:val="clear" w:color="auto" w:fill="auto"/>
            <w:vAlign w:val="top"/>
          </w:tcPr>
          <w:p w14:paraId="20899BEB" w14:textId="77777777" w:rsidR="00C01CCD" w:rsidRPr="003103CE" w:rsidRDefault="00C01CCD" w:rsidP="00C01CCD">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Engagement policy</w:t>
            </w:r>
          </w:p>
        </w:tc>
        <w:tc>
          <w:tcPr>
            <w:tcW w:w="20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2F3C8B" w14:textId="77777777" w:rsidR="00C01CCD" w:rsidRPr="001C0916" w:rsidRDefault="00C01CCD" w:rsidP="00C01CCD">
            <w:pPr>
              <w:pStyle w:val="INDICATORTEXT"/>
              <w:cnfStyle w:val="000000000000" w:firstRow="0" w:lastRow="0" w:firstColumn="0" w:lastColumn="0" w:oddVBand="0" w:evenVBand="0" w:oddHBand="0" w:evenHBand="0" w:firstRowFirstColumn="0" w:firstRowLastColumn="0" w:lastRowFirstColumn="0" w:lastRowLastColumn="0"/>
            </w:pPr>
          </w:p>
        </w:tc>
        <w:tc>
          <w:tcPr>
            <w:tcW w:w="205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13286D9" w14:textId="77777777" w:rsidR="00C01CCD" w:rsidRDefault="00C01CCD" w:rsidP="00C01CCD">
            <w:pPr>
              <w:pStyle w:val="INDICATORTEXT"/>
              <w:cnfStyle w:val="000000000000" w:firstRow="0" w:lastRow="0" w:firstColumn="0" w:lastColumn="0" w:oddVBand="0" w:evenVBand="0" w:oddHBand="0" w:evenHBand="0" w:firstRowFirstColumn="0" w:firstRowLastColumn="0" w:lastRowFirstColumn="0" w:lastRowLastColumn="0"/>
            </w:pPr>
          </w:p>
        </w:tc>
      </w:tr>
      <w:tr w:rsidR="00C01CCD" w14:paraId="0E5E3471" w14:textId="77777777" w:rsidTr="00ED1D7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0" w:type="dxa"/>
            <w:vMerge/>
            <w:tcBorders>
              <w:left w:val="single" w:sz="4" w:space="0" w:color="0070C0"/>
            </w:tcBorders>
            <w:vAlign w:val="top"/>
          </w:tcPr>
          <w:p w14:paraId="4EE12C23" w14:textId="77777777" w:rsidR="00C01CCD" w:rsidRDefault="00C01CCD" w:rsidP="00C01CCD">
            <w:pPr>
              <w:pStyle w:val="INDICATORNUMBER"/>
              <w:rPr>
                <w:rStyle w:val="IntenseEmphasis"/>
                <w:b/>
                <w:bCs w:val="0"/>
                <w:i w:val="0"/>
                <w:iCs w:val="0"/>
                <w:color w:val="595959"/>
              </w:rPr>
            </w:pPr>
          </w:p>
        </w:tc>
        <w:tc>
          <w:tcPr>
            <w:tcW w:w="3939" w:type="dxa"/>
            <w:tcBorders>
              <w:top w:val="single" w:sz="4" w:space="0" w:color="A6A6A6" w:themeColor="background1" w:themeShade="A6"/>
              <w:right w:val="single" w:sz="4" w:space="0" w:color="A6A6A6" w:themeColor="background1" w:themeShade="A6"/>
            </w:tcBorders>
            <w:shd w:val="clear" w:color="auto" w:fill="auto"/>
            <w:vAlign w:val="top"/>
          </w:tcPr>
          <w:p w14:paraId="2F672125" w14:textId="77777777" w:rsidR="00C01CCD" w:rsidRDefault="00C01CCD" w:rsidP="00C01CCD">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(Proxy) voting policy</w:t>
            </w:r>
          </w:p>
        </w:tc>
        <w:tc>
          <w:tcPr>
            <w:tcW w:w="20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26F4788" w14:textId="77777777" w:rsidR="00C01CCD" w:rsidRPr="001C0916" w:rsidRDefault="00C01CCD" w:rsidP="00C01CCD">
            <w:pPr>
              <w:pStyle w:val="INDICATORTEXT"/>
              <w:cnfStyle w:val="000000100000" w:firstRow="0" w:lastRow="0" w:firstColumn="0" w:lastColumn="0" w:oddVBand="0" w:evenVBand="0" w:oddHBand="1" w:evenHBand="0" w:firstRowFirstColumn="0" w:firstRowLastColumn="0" w:lastRowFirstColumn="0" w:lastRowLastColumn="0"/>
            </w:pPr>
          </w:p>
        </w:tc>
        <w:tc>
          <w:tcPr>
            <w:tcW w:w="205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2180400" w14:textId="77777777" w:rsidR="00C01CCD" w:rsidRDefault="00C01CCD" w:rsidP="00C01CCD">
            <w:pPr>
              <w:pStyle w:val="INDICATORTEXT"/>
              <w:cnfStyle w:val="000000100000" w:firstRow="0" w:lastRow="0" w:firstColumn="0" w:lastColumn="0" w:oddVBand="0" w:evenVBand="0" w:oddHBand="1" w:evenHBand="0" w:firstRowFirstColumn="0" w:firstRowLastColumn="0" w:lastRowFirstColumn="0" w:lastRowLastColumn="0"/>
            </w:pPr>
          </w:p>
        </w:tc>
      </w:tr>
      <w:tr w:rsidR="00C01CCD" w14:paraId="0B8E2FA3" w14:textId="77777777" w:rsidTr="00ED1D74">
        <w:trPr>
          <w:trHeight w:val="432"/>
        </w:trPr>
        <w:tc>
          <w:tcPr>
            <w:cnfStyle w:val="001000000000" w:firstRow="0" w:lastRow="0" w:firstColumn="1" w:lastColumn="0" w:oddVBand="0" w:evenVBand="0" w:oddHBand="0" w:evenHBand="0" w:firstRowFirstColumn="0" w:firstRowLastColumn="0" w:lastRowFirstColumn="0" w:lastRowLastColumn="0"/>
            <w:tcW w:w="1130" w:type="dxa"/>
            <w:vMerge/>
            <w:tcBorders>
              <w:left w:val="single" w:sz="4" w:space="0" w:color="0070C0"/>
            </w:tcBorders>
            <w:vAlign w:val="top"/>
          </w:tcPr>
          <w:p w14:paraId="4F0E8E9E" w14:textId="77777777" w:rsidR="00C01CCD" w:rsidRDefault="00C01CCD" w:rsidP="00C01CCD">
            <w:pPr>
              <w:pStyle w:val="INDICATORNUMBER"/>
              <w:rPr>
                <w:rStyle w:val="IntenseEmphasis"/>
                <w:b/>
                <w:bCs w:val="0"/>
                <w:i w:val="0"/>
                <w:iCs w:val="0"/>
                <w:color w:val="595959"/>
              </w:rPr>
            </w:pPr>
          </w:p>
        </w:tc>
        <w:tc>
          <w:tcPr>
            <w:tcW w:w="3939" w:type="dxa"/>
            <w:tcBorders>
              <w:top w:val="single" w:sz="4" w:space="0" w:color="A6A6A6" w:themeColor="background1" w:themeShade="A6"/>
              <w:right w:val="single" w:sz="4" w:space="0" w:color="A6A6A6" w:themeColor="background1" w:themeShade="A6"/>
            </w:tcBorders>
            <w:shd w:val="clear" w:color="auto" w:fill="auto"/>
            <w:vAlign w:val="top"/>
          </w:tcPr>
          <w:p w14:paraId="7C822CBF" w14:textId="77777777" w:rsidR="00C01CCD" w:rsidRPr="001C0916" w:rsidRDefault="00C01CCD" w:rsidP="00C01CCD">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Other, please specify (1)________</w:t>
            </w:r>
          </w:p>
        </w:tc>
        <w:tc>
          <w:tcPr>
            <w:tcW w:w="20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FB8410" w14:textId="77777777" w:rsidR="00C01CCD" w:rsidRPr="001C0916" w:rsidRDefault="00C01CCD" w:rsidP="00C01CCD">
            <w:pPr>
              <w:pStyle w:val="INDICATORTEXT"/>
              <w:cnfStyle w:val="000000000000" w:firstRow="0" w:lastRow="0" w:firstColumn="0" w:lastColumn="0" w:oddVBand="0" w:evenVBand="0" w:oddHBand="0" w:evenHBand="0" w:firstRowFirstColumn="0" w:firstRowLastColumn="0" w:lastRowFirstColumn="0" w:lastRowLastColumn="0"/>
            </w:pPr>
          </w:p>
        </w:tc>
        <w:tc>
          <w:tcPr>
            <w:tcW w:w="205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4062A36" w14:textId="77777777" w:rsidR="00C01CCD" w:rsidRPr="001C0916" w:rsidRDefault="00C01CCD" w:rsidP="00C01CCD">
            <w:pPr>
              <w:pStyle w:val="INDICATORTEXT"/>
              <w:cnfStyle w:val="000000000000" w:firstRow="0" w:lastRow="0" w:firstColumn="0" w:lastColumn="0" w:oddVBand="0" w:evenVBand="0" w:oddHBand="0" w:evenHBand="0" w:firstRowFirstColumn="0" w:firstRowLastColumn="0" w:lastRowFirstColumn="0" w:lastRowLastColumn="0"/>
            </w:pPr>
          </w:p>
        </w:tc>
      </w:tr>
      <w:tr w:rsidR="00C01CCD" w14:paraId="3FF23018" w14:textId="77777777" w:rsidTr="00ED1D7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0" w:type="dxa"/>
            <w:vMerge/>
            <w:tcBorders>
              <w:left w:val="single" w:sz="4" w:space="0" w:color="0070C0"/>
            </w:tcBorders>
            <w:vAlign w:val="top"/>
          </w:tcPr>
          <w:p w14:paraId="68C647C5" w14:textId="77777777" w:rsidR="00C01CCD" w:rsidRDefault="00C01CCD" w:rsidP="00C01CCD">
            <w:pPr>
              <w:pStyle w:val="INDICATORNUMBER"/>
              <w:rPr>
                <w:rStyle w:val="IntenseEmphasis"/>
                <w:b/>
                <w:bCs w:val="0"/>
                <w:i w:val="0"/>
                <w:iCs w:val="0"/>
                <w:color w:val="595959"/>
              </w:rPr>
            </w:pPr>
          </w:p>
        </w:tc>
        <w:tc>
          <w:tcPr>
            <w:tcW w:w="3939" w:type="dxa"/>
            <w:tcBorders>
              <w:top w:val="single" w:sz="4" w:space="0" w:color="A6A6A6" w:themeColor="background1" w:themeShade="A6"/>
              <w:right w:val="single" w:sz="4" w:space="0" w:color="A6A6A6" w:themeColor="background1" w:themeShade="A6"/>
            </w:tcBorders>
            <w:shd w:val="clear" w:color="auto" w:fill="auto"/>
            <w:vAlign w:val="top"/>
          </w:tcPr>
          <w:p w14:paraId="19BC3C51" w14:textId="77777777" w:rsidR="00C01CCD" w:rsidRPr="001C0916" w:rsidRDefault="00C01CCD" w:rsidP="00C01CCD">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Other, please specify (2)________</w:t>
            </w:r>
          </w:p>
        </w:tc>
        <w:tc>
          <w:tcPr>
            <w:tcW w:w="20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62AA8B" w14:textId="77777777" w:rsidR="00C01CCD" w:rsidRPr="001C0916" w:rsidRDefault="00C01CCD" w:rsidP="00C01CCD">
            <w:pPr>
              <w:pStyle w:val="INDICATORTEXT"/>
              <w:cnfStyle w:val="000000100000" w:firstRow="0" w:lastRow="0" w:firstColumn="0" w:lastColumn="0" w:oddVBand="0" w:evenVBand="0" w:oddHBand="1" w:evenHBand="0" w:firstRowFirstColumn="0" w:firstRowLastColumn="0" w:lastRowFirstColumn="0" w:lastRowLastColumn="0"/>
            </w:pPr>
          </w:p>
        </w:tc>
        <w:tc>
          <w:tcPr>
            <w:tcW w:w="205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5357C67" w14:textId="77777777" w:rsidR="00C01CCD" w:rsidRPr="001C0916" w:rsidRDefault="00C01CCD" w:rsidP="00C01CCD">
            <w:pPr>
              <w:pStyle w:val="INDICATORTEXT"/>
              <w:cnfStyle w:val="000000100000" w:firstRow="0" w:lastRow="0" w:firstColumn="0" w:lastColumn="0" w:oddVBand="0" w:evenVBand="0" w:oddHBand="1" w:evenHBand="0" w:firstRowFirstColumn="0" w:firstRowLastColumn="0" w:lastRowFirstColumn="0" w:lastRowLastColumn="0"/>
            </w:pPr>
          </w:p>
        </w:tc>
      </w:tr>
      <w:tr w:rsidR="00763342" w14:paraId="760BB982" w14:textId="77777777" w:rsidTr="00ED1D74">
        <w:trPr>
          <w:trHeight w:val="432"/>
        </w:trPr>
        <w:tc>
          <w:tcPr>
            <w:cnfStyle w:val="001000000000" w:firstRow="0" w:lastRow="0" w:firstColumn="1" w:lastColumn="0" w:oddVBand="0" w:evenVBand="0" w:oddHBand="0" w:evenHBand="0" w:firstRowFirstColumn="0" w:firstRowLastColumn="0" w:lastRowFirstColumn="0" w:lastRowLastColumn="0"/>
            <w:tcW w:w="1130" w:type="dxa"/>
            <w:vMerge/>
            <w:tcBorders>
              <w:left w:val="single" w:sz="4" w:space="0" w:color="0070C0"/>
            </w:tcBorders>
            <w:vAlign w:val="top"/>
          </w:tcPr>
          <w:p w14:paraId="492BD6CB" w14:textId="77777777" w:rsidR="00763342" w:rsidRDefault="00763342" w:rsidP="00ED23E1">
            <w:pPr>
              <w:pStyle w:val="INDICATORNUMBER"/>
              <w:rPr>
                <w:rStyle w:val="IntenseEmphasis"/>
                <w:b/>
                <w:bCs w:val="0"/>
                <w:i w:val="0"/>
                <w:iCs w:val="0"/>
                <w:color w:val="595959"/>
              </w:rPr>
            </w:pPr>
          </w:p>
        </w:tc>
        <w:tc>
          <w:tcPr>
            <w:tcW w:w="3939" w:type="dxa"/>
            <w:tcBorders>
              <w:top w:val="single" w:sz="4" w:space="0" w:color="A6A6A6" w:themeColor="background1" w:themeShade="A6"/>
              <w:right w:val="single" w:sz="4" w:space="0" w:color="A6A6A6" w:themeColor="background1" w:themeShade="A6"/>
            </w:tcBorders>
            <w:shd w:val="clear" w:color="auto" w:fill="auto"/>
          </w:tcPr>
          <w:p w14:paraId="31DC0DED" w14:textId="77777777" w:rsidR="00763342" w:rsidRPr="001C0916" w:rsidRDefault="00ED1D74" w:rsidP="00ED1D74">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t xml:space="preserve"> </w:t>
            </w:r>
            <w:r w:rsidR="006234F9">
              <w:t xml:space="preserve">We do not publicly disclose our </w:t>
            </w:r>
            <w:r w:rsidR="008A3967">
              <w:t>investment</w:t>
            </w:r>
            <w:r w:rsidR="006234F9">
              <w:t xml:space="preserve"> policy</w:t>
            </w:r>
            <w:r w:rsidR="008A3967">
              <w:t xml:space="preserve"> documents</w:t>
            </w:r>
          </w:p>
        </w:tc>
        <w:tc>
          <w:tcPr>
            <w:tcW w:w="2090"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620F1151" w14:textId="77777777" w:rsidR="00763342" w:rsidRPr="001C0916" w:rsidRDefault="00763342" w:rsidP="00ED23E1">
            <w:pPr>
              <w:pStyle w:val="INDICATORTEXT"/>
              <w:cnfStyle w:val="000000000000" w:firstRow="0" w:lastRow="0" w:firstColumn="0" w:lastColumn="0" w:oddVBand="0" w:evenVBand="0" w:oddHBand="0" w:evenHBand="0" w:firstRowFirstColumn="0" w:firstRowLastColumn="0" w:lastRowFirstColumn="0" w:lastRowLastColumn="0"/>
            </w:pPr>
          </w:p>
        </w:tc>
        <w:tc>
          <w:tcPr>
            <w:tcW w:w="205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718308E" w14:textId="77777777" w:rsidR="00763342" w:rsidRPr="001C0916" w:rsidRDefault="00763342" w:rsidP="00ED23E1">
            <w:pPr>
              <w:pStyle w:val="INDICATORTEXT"/>
              <w:cnfStyle w:val="000000000000" w:firstRow="0" w:lastRow="0" w:firstColumn="0" w:lastColumn="0" w:oddVBand="0" w:evenVBand="0" w:oddHBand="0" w:evenHBand="0" w:firstRowFirstColumn="0" w:firstRowLastColumn="0" w:lastRowFirstColumn="0" w:lastRowLastColumn="0"/>
            </w:pPr>
          </w:p>
        </w:tc>
      </w:tr>
      <w:tr w:rsidR="00162E63" w14:paraId="126A0466" w14:textId="77777777" w:rsidTr="00A1511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0" w:type="dxa"/>
            <w:vMerge w:val="restart"/>
            <w:tcBorders>
              <w:top w:val="single" w:sz="4" w:space="0" w:color="0070C0"/>
              <w:left w:val="single" w:sz="4" w:space="0" w:color="0070C0"/>
            </w:tcBorders>
            <w:vAlign w:val="top"/>
          </w:tcPr>
          <w:p w14:paraId="3AD8AF3B" w14:textId="77777777" w:rsidR="00162E63" w:rsidRPr="00AE100E" w:rsidRDefault="008D354C" w:rsidP="00ED23E1">
            <w:pPr>
              <w:pStyle w:val="INDICATORNUMBER"/>
              <w:rPr>
                <w:rStyle w:val="IntenseEmphasis"/>
                <w:b/>
                <w:bCs w:val="0"/>
                <w:i w:val="0"/>
                <w:iCs w:val="0"/>
                <w:color w:val="595959"/>
              </w:rPr>
            </w:pPr>
            <w:r>
              <w:rPr>
                <w:rStyle w:val="IntenseEmphasis"/>
                <w:b/>
                <w:bCs w:val="0"/>
                <w:i w:val="0"/>
                <w:iCs w:val="0"/>
                <w:color w:val="595959"/>
              </w:rPr>
              <w:t xml:space="preserve">SG </w:t>
            </w:r>
            <w:r w:rsidR="00204A57">
              <w:rPr>
                <w:rStyle w:val="IntenseEmphasis"/>
                <w:b/>
                <w:bCs w:val="0"/>
                <w:i w:val="0"/>
                <w:iCs w:val="0"/>
                <w:color w:val="595959"/>
              </w:rPr>
              <w:t>02.</w:t>
            </w:r>
            <w:r w:rsidR="00763342">
              <w:rPr>
                <w:rStyle w:val="IntenseEmphasis"/>
                <w:b/>
                <w:bCs w:val="0"/>
                <w:i w:val="0"/>
                <w:iCs w:val="0"/>
                <w:color w:val="595959"/>
              </w:rPr>
              <w:t>2</w:t>
            </w:r>
          </w:p>
        </w:tc>
        <w:tc>
          <w:tcPr>
            <w:tcW w:w="8084" w:type="dxa"/>
            <w:gridSpan w:val="3"/>
            <w:tcBorders>
              <w:top w:val="single" w:sz="4" w:space="0" w:color="0070C0"/>
              <w:right w:val="single" w:sz="4" w:space="0" w:color="0070C0"/>
            </w:tcBorders>
            <w:shd w:val="clear" w:color="auto" w:fill="DAEEF3" w:themeFill="accent5" w:themeFillTint="33"/>
          </w:tcPr>
          <w:p w14:paraId="25C73FC7" w14:textId="77777777" w:rsidR="00162E63" w:rsidRPr="001C0916" w:rsidRDefault="00204A57" w:rsidP="00ED23E1">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4D76AD">
              <w:t>.</w:t>
            </w:r>
          </w:p>
          <w:p w14:paraId="67E68ADC" w14:textId="77777777" w:rsidR="00162E63" w:rsidRPr="005B4C52" w:rsidRDefault="00162E63" w:rsidP="00ED23E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62E63" w14:paraId="6295E36C" w14:textId="77777777" w:rsidTr="00A1511A">
        <w:trPr>
          <w:trHeight w:val="153"/>
        </w:trPr>
        <w:tc>
          <w:tcPr>
            <w:cnfStyle w:val="001000000000" w:firstRow="0" w:lastRow="0" w:firstColumn="1" w:lastColumn="0" w:oddVBand="0" w:evenVBand="0" w:oddHBand="0" w:evenHBand="0" w:firstRowFirstColumn="0" w:firstRowLastColumn="0" w:lastRowFirstColumn="0" w:lastRowLastColumn="0"/>
            <w:tcW w:w="1130" w:type="dxa"/>
            <w:vMerge/>
            <w:tcBorders>
              <w:left w:val="single" w:sz="4" w:space="0" w:color="0070C0"/>
              <w:bottom w:val="single" w:sz="4" w:space="0" w:color="0070C0"/>
            </w:tcBorders>
          </w:tcPr>
          <w:p w14:paraId="083774CE" w14:textId="77777777" w:rsidR="00162E63" w:rsidRDefault="00162E63" w:rsidP="00ED23E1">
            <w:pPr>
              <w:pStyle w:val="INDICATORNUMBER"/>
              <w:rPr>
                <w:rStyle w:val="IntenseEmphasis"/>
                <w:b/>
                <w:bCs w:val="0"/>
                <w:i w:val="0"/>
                <w:iCs w:val="0"/>
                <w:color w:val="595959"/>
              </w:rPr>
            </w:pPr>
          </w:p>
        </w:tc>
        <w:tc>
          <w:tcPr>
            <w:tcW w:w="8084" w:type="dxa"/>
            <w:gridSpan w:val="3"/>
            <w:tcBorders>
              <w:top w:val="nil"/>
              <w:bottom w:val="single" w:sz="4" w:space="0" w:color="0070C0"/>
              <w:right w:val="single" w:sz="4" w:space="0" w:color="0070C0"/>
            </w:tcBorders>
            <w:shd w:val="clear" w:color="auto" w:fill="auto"/>
          </w:tcPr>
          <w:p w14:paraId="5288BBB5" w14:textId="77777777" w:rsidR="00162E63" w:rsidRDefault="00162E63" w:rsidP="00ED23E1">
            <w:pPr>
              <w:pStyle w:val="INDICATORTEXT"/>
              <w:cnfStyle w:val="000000000000" w:firstRow="0" w:lastRow="0" w:firstColumn="0" w:lastColumn="0" w:oddVBand="0" w:evenVBand="0" w:oddHBand="0" w:evenHBand="0" w:firstRowFirstColumn="0" w:firstRowLastColumn="0" w:lastRowFirstColumn="0" w:lastRowLastColumn="0"/>
            </w:pPr>
          </w:p>
        </w:tc>
      </w:tr>
    </w:tbl>
    <w:p w14:paraId="2B4289D1" w14:textId="77777777" w:rsidR="00D5649D" w:rsidRDefault="00D5649D" w:rsidP="00D5649D">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204A57" w14:paraId="42F24E55" w14:textId="77777777" w:rsidTr="79029AB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2ADD9C3" w14:textId="77777777" w:rsidR="00204A57" w:rsidRPr="00DC20FA" w:rsidRDefault="0004566E" w:rsidP="00ED23E1">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SG </w:t>
            </w:r>
            <w:r w:rsidR="00204A57">
              <w:rPr>
                <w:rStyle w:val="IntenseEmphasis"/>
                <w:b w:val="0"/>
                <w:i w:val="0"/>
                <w:color w:val="FFFFFF" w:themeColor="background1"/>
                <w:sz w:val="20"/>
                <w:szCs w:val="20"/>
              </w:rPr>
              <w:t>02</w:t>
            </w:r>
          </w:p>
        </w:tc>
        <w:tc>
          <w:tcPr>
            <w:tcW w:w="8075" w:type="dxa"/>
          </w:tcPr>
          <w:p w14:paraId="5287E894" w14:textId="77777777" w:rsidR="00204A57" w:rsidRPr="00DC20FA" w:rsidRDefault="00204A57"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204A57" w:rsidRPr="00D5451C" w14:paraId="1BC98E2F" w14:textId="77777777" w:rsidTr="79029AB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64B3E12D" w14:textId="77777777" w:rsidR="00204A57" w:rsidRPr="000D72DF" w:rsidRDefault="0004566E" w:rsidP="00204A57">
            <w:pPr>
              <w:pStyle w:val="INDICATORNUMBER"/>
              <w:rPr>
                <w:rStyle w:val="IntenseEmphasis"/>
                <w:b/>
                <w:bCs w:val="0"/>
                <w:i w:val="0"/>
                <w:iCs w:val="0"/>
              </w:rPr>
            </w:pPr>
            <w:r>
              <w:rPr>
                <w:rStyle w:val="IntenseEmphasis"/>
                <w:b/>
                <w:bCs w:val="0"/>
                <w:i w:val="0"/>
                <w:iCs w:val="0"/>
                <w:color w:val="595959"/>
              </w:rPr>
              <w:t xml:space="preserve">SG </w:t>
            </w:r>
            <w:r w:rsidR="00204A57">
              <w:rPr>
                <w:rStyle w:val="IntenseEmphasis"/>
                <w:b/>
                <w:bCs w:val="0"/>
                <w:i w:val="0"/>
                <w:iCs w:val="0"/>
                <w:color w:val="595959"/>
              </w:rPr>
              <w:t>02</w:t>
            </w:r>
            <w:r w:rsidR="00145D9A">
              <w:rPr>
                <w:rStyle w:val="IntenseEmphasis"/>
                <w:b/>
                <w:bCs w:val="0"/>
                <w:i w:val="0"/>
                <w:iCs w:val="0"/>
                <w:color w:val="595959"/>
              </w:rPr>
              <w:t>.</w:t>
            </w:r>
            <w:r w:rsidR="009C3293">
              <w:rPr>
                <w:rStyle w:val="IntenseEmphasis"/>
                <w:b/>
                <w:bCs w:val="0"/>
                <w:i w:val="0"/>
                <w:iCs w:val="0"/>
                <w:color w:val="595959"/>
              </w:rPr>
              <w:t>2</w:t>
            </w:r>
          </w:p>
        </w:tc>
        <w:tc>
          <w:tcPr>
            <w:tcW w:w="8075" w:type="dxa"/>
            <w:tcBorders>
              <w:bottom w:val="single" w:sz="4" w:space="0" w:color="A6A6A6" w:themeColor="background1" w:themeShade="A6"/>
            </w:tcBorders>
          </w:tcPr>
          <w:p w14:paraId="63D2746E" w14:textId="77777777" w:rsidR="00204A57" w:rsidRPr="001C0916" w:rsidRDefault="00204A57" w:rsidP="00ED23E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204A57">
              <w:rPr>
                <w:szCs w:val="18"/>
              </w:rPr>
              <w:t>If your responsible investment policy or your other responsible investment-related policies or guidance documents are not publicly available, you may indicate whether you plan to publish them in the future or why you do not intend to do so</w:t>
            </w:r>
            <w:r w:rsidR="00567BA8">
              <w:rPr>
                <w:szCs w:val="18"/>
              </w:rPr>
              <w:t>.</w:t>
            </w:r>
          </w:p>
        </w:tc>
      </w:tr>
      <w:tr w:rsidR="00204A57" w14:paraId="71B50A17" w14:textId="77777777" w:rsidTr="79029ABA">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1E605BF8" w14:textId="77777777" w:rsidR="00204A57" w:rsidRPr="00A62DF0" w:rsidRDefault="00204A57" w:rsidP="00ED23E1">
            <w:pPr>
              <w:pStyle w:val="INDICATORNUMBER"/>
              <w:rPr>
                <w:rStyle w:val="IntenseEmphasis"/>
                <w:b/>
                <w:bCs w:val="0"/>
                <w:i w:val="0"/>
                <w:iCs w:val="0"/>
                <w:color w:val="595959"/>
              </w:rPr>
            </w:pPr>
            <w:r w:rsidRPr="00A62DF0">
              <w:rPr>
                <w:rStyle w:val="IntenseEmphasis"/>
                <w:b/>
                <w:bCs w:val="0"/>
                <w:i w:val="0"/>
                <w:iCs w:val="0"/>
                <w:color w:val="595959"/>
              </w:rPr>
              <w:t>LOGIC</w:t>
            </w:r>
          </w:p>
        </w:tc>
      </w:tr>
      <w:tr w:rsidR="00204A57" w:rsidRPr="00D5451C" w14:paraId="7F03A746" w14:textId="77777777" w:rsidTr="79029AB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4950FBC2" w14:textId="77777777" w:rsidR="00204A57" w:rsidRPr="000D72DF" w:rsidRDefault="0004566E" w:rsidP="00ED23E1">
            <w:pPr>
              <w:pStyle w:val="INDICATORNUMBER"/>
              <w:rPr>
                <w:rStyle w:val="IntenseEmphasis"/>
                <w:b/>
                <w:bCs w:val="0"/>
                <w:i w:val="0"/>
                <w:iCs w:val="0"/>
              </w:rPr>
            </w:pPr>
            <w:r>
              <w:rPr>
                <w:rStyle w:val="IntenseEmphasis"/>
                <w:b/>
                <w:bCs w:val="0"/>
                <w:i w:val="0"/>
                <w:iCs w:val="0"/>
                <w:color w:val="595959"/>
              </w:rPr>
              <w:lastRenderedPageBreak/>
              <w:t xml:space="preserve">SG </w:t>
            </w:r>
            <w:r w:rsidR="00204A57">
              <w:rPr>
                <w:rStyle w:val="IntenseEmphasis"/>
                <w:b/>
                <w:bCs w:val="0"/>
                <w:i w:val="0"/>
                <w:iCs w:val="0"/>
                <w:color w:val="595959"/>
              </w:rPr>
              <w:t>02</w:t>
            </w:r>
          </w:p>
        </w:tc>
        <w:tc>
          <w:tcPr>
            <w:tcW w:w="8075" w:type="dxa"/>
            <w:tcBorders>
              <w:top w:val="single" w:sz="4" w:space="0" w:color="A6A6A6" w:themeColor="background1" w:themeShade="A6"/>
              <w:bottom w:val="single" w:sz="4" w:space="0" w:color="A6A6A6" w:themeColor="background1" w:themeShade="A6"/>
            </w:tcBorders>
          </w:tcPr>
          <w:p w14:paraId="42D70E6E" w14:textId="77777777" w:rsidR="007674A3" w:rsidRDefault="007674A3" w:rsidP="00204A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Indicator [02.1] is applicable if you </w:t>
            </w:r>
            <w:r w:rsidR="007A0A33">
              <w:rPr>
                <w:szCs w:val="18"/>
              </w:rPr>
              <w:t>reported that your organisation has a responsible investment policy in [01.</w:t>
            </w:r>
            <w:r w:rsidR="009C3293">
              <w:rPr>
                <w:szCs w:val="18"/>
              </w:rPr>
              <w:t>1</w:t>
            </w:r>
            <w:r w:rsidR="007A0A33">
              <w:rPr>
                <w:szCs w:val="18"/>
              </w:rPr>
              <w:t xml:space="preserve">]. </w:t>
            </w:r>
            <w:r w:rsidR="0004566E">
              <w:rPr>
                <w:szCs w:val="18"/>
              </w:rPr>
              <w:t>Only the options selected in [01</w:t>
            </w:r>
            <w:r w:rsidR="00D400F6">
              <w:rPr>
                <w:szCs w:val="18"/>
              </w:rPr>
              <w:t>.2</w:t>
            </w:r>
            <w:r w:rsidR="0004566E">
              <w:rPr>
                <w:szCs w:val="18"/>
              </w:rPr>
              <w:t>]</w:t>
            </w:r>
            <w:r w:rsidR="00D400F6">
              <w:rPr>
                <w:szCs w:val="18"/>
              </w:rPr>
              <w:t xml:space="preserve"> will be presented in this indicator.</w:t>
            </w:r>
          </w:p>
          <w:p w14:paraId="4F515A57" w14:textId="77777777" w:rsidR="007A0A33" w:rsidRPr="007A0A33" w:rsidRDefault="007A0A33" w:rsidP="004C2E47">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p>
        </w:tc>
      </w:tr>
      <w:tr w:rsidR="00204A57" w:rsidRPr="00D5451C" w14:paraId="747E7F5B" w14:textId="77777777" w:rsidTr="79029AB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4A35294E" w14:textId="77777777" w:rsidR="00204A57" w:rsidRPr="00A62DF0" w:rsidRDefault="00204A57" w:rsidP="00ED23E1">
            <w:pPr>
              <w:pStyle w:val="INDICATORNUMBER"/>
              <w:rPr>
                <w:b w:val="0"/>
                <w:i/>
              </w:rPr>
            </w:pPr>
            <w:r w:rsidRPr="00A62DF0">
              <w:rPr>
                <w:rStyle w:val="IntenseEmphasis"/>
                <w:b/>
                <w:i w:val="0"/>
                <w:color w:val="595959"/>
              </w:rPr>
              <w:t>A</w:t>
            </w:r>
            <w:r w:rsidRPr="00A62DF0">
              <w:rPr>
                <w:rStyle w:val="IntenseEmphasis"/>
                <w:b/>
                <w:bCs w:val="0"/>
                <w:i w:val="0"/>
                <w:iCs w:val="0"/>
                <w:color w:val="595959"/>
              </w:rPr>
              <w:t>SSESSMENT</w:t>
            </w:r>
          </w:p>
        </w:tc>
      </w:tr>
      <w:tr w:rsidR="00204A57" w:rsidRPr="00D5451C" w14:paraId="2A8501DD" w14:textId="77777777" w:rsidTr="79029AB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33E8C716" w14:textId="77777777" w:rsidR="00204A57" w:rsidRPr="00A62DF0" w:rsidRDefault="0004566E" w:rsidP="00ED23E1">
            <w:pPr>
              <w:pStyle w:val="INDICATORNUMBER"/>
              <w:rPr>
                <w:rStyle w:val="IntenseEmphasis"/>
                <w:b/>
                <w:i w:val="0"/>
                <w:color w:val="595959"/>
              </w:rPr>
            </w:pPr>
            <w:r>
              <w:rPr>
                <w:rStyle w:val="IntenseEmphasis"/>
                <w:b/>
                <w:i w:val="0"/>
                <w:color w:val="595959"/>
              </w:rPr>
              <w:t xml:space="preserve">SG </w:t>
            </w:r>
            <w:r w:rsidR="00204A57">
              <w:rPr>
                <w:rStyle w:val="IntenseEmphasis"/>
                <w:b/>
                <w:i w:val="0"/>
                <w:color w:val="595959"/>
              </w:rPr>
              <w:t>02</w:t>
            </w:r>
          </w:p>
        </w:tc>
        <w:tc>
          <w:tcPr>
            <w:tcW w:w="8075" w:type="dxa"/>
            <w:tcBorders>
              <w:top w:val="single" w:sz="4" w:space="0" w:color="A6A6A6" w:themeColor="background1" w:themeShade="A6"/>
              <w:bottom w:val="single" w:sz="4" w:space="0" w:color="0082C8"/>
            </w:tcBorders>
          </w:tcPr>
          <w:p w14:paraId="79029ABA" w14:textId="06BED229" w:rsidR="00204A57" w:rsidRPr="00204A57" w:rsidRDefault="00204A57" w:rsidP="00204A57">
            <w:pPr>
              <w:pStyle w:val="INDICATORTEXT"/>
              <w:jc w:val="both"/>
              <w:cnfStyle w:val="000000000000" w:firstRow="0" w:lastRow="0" w:firstColumn="0" w:lastColumn="0" w:oddVBand="0" w:evenVBand="0" w:oddHBand="0" w:evenHBand="0" w:firstRowFirstColumn="0" w:firstRowLastColumn="0" w:lastRowFirstColumn="0" w:lastRowLastColumn="0"/>
            </w:pPr>
            <w:r w:rsidRPr="79029ABA">
              <w:t xml:space="preserve">Maximum score: Three </w:t>
            </w:r>
          </w:p>
          <w:p w14:paraId="5B0472FE" w14:textId="77777777" w:rsidR="00204A57" w:rsidRPr="00204A57" w:rsidRDefault="00204A57" w:rsidP="00204A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204A57">
              <w:rPr>
                <w:szCs w:val="18"/>
              </w:rPr>
              <w:sym w:font="Wingdings" w:char="F0AB"/>
            </w:r>
          </w:p>
          <w:p w14:paraId="42AAB8EC" w14:textId="77777777" w:rsidR="0092371C" w:rsidRPr="00204A57" w:rsidRDefault="0092371C" w:rsidP="00732D15">
            <w:pPr>
              <w:pStyle w:val="INDICATORTEXT"/>
              <w:jc w:val="both"/>
              <w:cnfStyle w:val="000000000000" w:firstRow="0" w:lastRow="0" w:firstColumn="0" w:lastColumn="0" w:oddVBand="0" w:evenVBand="0" w:oddHBand="0" w:evenHBand="0" w:firstRowFirstColumn="0" w:firstRowLastColumn="0" w:lastRowFirstColumn="0" w:lastRowLastColumn="0"/>
              <w:rPr>
                <w:bCs/>
                <w:iCs/>
                <w:szCs w:val="18"/>
              </w:rPr>
            </w:pPr>
            <w:r>
              <w:rPr>
                <w:szCs w:val="18"/>
              </w:rPr>
              <w:t>Your assessment will be based on your responses to [02.1].</w:t>
            </w:r>
          </w:p>
        </w:tc>
      </w:tr>
    </w:tbl>
    <w:p w14:paraId="4BA543BE" w14:textId="77777777" w:rsidR="00707F3D" w:rsidRDefault="00707F3D"/>
    <w:p w14:paraId="1E249C4E" w14:textId="77777777" w:rsidR="00204A57" w:rsidRDefault="00707F3D">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005D9" w14:paraId="12F4348A" w14:textId="77777777" w:rsidTr="00E4172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D8D0C5D" w14:textId="77777777" w:rsidR="00B005D9" w:rsidRPr="00356CDA" w:rsidRDefault="00B005D9" w:rsidP="00ED23E1">
            <w:pPr>
              <w:widowControl/>
              <w:autoSpaceDE/>
              <w:autoSpaceDN/>
              <w:adjustRightInd/>
              <w:spacing w:after="0" w:line="240" w:lineRule="auto"/>
              <w:rPr>
                <w:rStyle w:val="IntenseEmphasis"/>
                <w:b w:val="0"/>
                <w:bCs w:val="0"/>
                <w:iCs w:val="0"/>
                <w:color w:val="FFFFFF" w:themeColor="background1"/>
              </w:rPr>
            </w:pPr>
          </w:p>
        </w:tc>
        <w:tc>
          <w:tcPr>
            <w:tcW w:w="3402" w:type="dxa"/>
          </w:tcPr>
          <w:p w14:paraId="2720362F" w14:textId="77777777" w:rsidR="00B005D9" w:rsidRPr="00356CDA" w:rsidRDefault="00B005D9"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9CB8038" w14:textId="77777777" w:rsidR="00B005D9" w:rsidRPr="00356CDA" w:rsidRDefault="00B005D9"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F02A156" w14:textId="77777777" w:rsidR="00B005D9" w:rsidRPr="00356CDA" w:rsidRDefault="00B005D9" w:rsidP="00ED23E1">
            <w:pPr>
              <w:widowControl/>
              <w:autoSpaceDE/>
              <w:autoSpaceDN/>
              <w:adjustRightInd/>
              <w:spacing w:after="0" w:line="240" w:lineRule="auto"/>
              <w:rPr>
                <w:rStyle w:val="IntenseEmphasis"/>
                <w:b w:val="0"/>
                <w:bCs w:val="0"/>
                <w:iCs w:val="0"/>
                <w:color w:val="FFFFFF" w:themeColor="background1"/>
              </w:rPr>
            </w:pPr>
            <w:r w:rsidRPr="00356CDA">
              <w:t>Principle</w:t>
            </w:r>
          </w:p>
        </w:tc>
      </w:tr>
      <w:tr w:rsidR="00B005D9" w14:paraId="25D3CF5F" w14:textId="77777777" w:rsidTr="00E41723">
        <w:trPr>
          <w:cnfStyle w:val="010000000000" w:firstRow="0" w:lastRow="1"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34" w:type="dxa"/>
          </w:tcPr>
          <w:p w14:paraId="3D9052DF" w14:textId="77777777" w:rsidR="00B005D9" w:rsidRPr="00356CDA" w:rsidRDefault="006E6BB8" w:rsidP="006E6BB8">
            <w:pPr>
              <w:pStyle w:val="SectionIndicatorHeaderText"/>
              <w:rPr>
                <w:rStyle w:val="IntenseEmphasis"/>
                <w:bCs w:val="0"/>
                <w:i w:val="0"/>
                <w:iCs w:val="0"/>
                <w:color w:val="FFFFFF" w:themeColor="background1"/>
              </w:rPr>
            </w:pPr>
            <w:r>
              <w:rPr>
                <w:rStyle w:val="IntenseEmphasis"/>
                <w:i w:val="0"/>
                <w:color w:val="FFFFFF" w:themeColor="background1"/>
              </w:rPr>
              <w:t>SG 03</w:t>
            </w:r>
          </w:p>
        </w:tc>
        <w:tc>
          <w:tcPr>
            <w:tcW w:w="3402" w:type="dxa"/>
          </w:tcPr>
          <w:p w14:paraId="64C80C73" w14:textId="77777777" w:rsidR="00B005D9" w:rsidRPr="00356CDA" w:rsidRDefault="00B005D9"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tcW w:w="3302" w:type="dxa"/>
          </w:tcPr>
          <w:p w14:paraId="69929701" w14:textId="77777777" w:rsidR="000E2B33" w:rsidRPr="00E41723" w:rsidRDefault="00B005D9"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sz w:val="16"/>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7B7EB8A" w14:textId="77777777" w:rsidR="00B005D9" w:rsidRPr="00356CDA" w:rsidRDefault="00B005D9" w:rsidP="00ED23E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9C738DE" w14:textId="77777777" w:rsidR="00B005D9" w:rsidRDefault="00B005D9" w:rsidP="00B005D9">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B005D9" w14:paraId="4FF90DD3" w14:textId="77777777" w:rsidTr="00ED23E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ADD6FD1" w14:textId="77777777" w:rsidR="00B005D9" w:rsidRPr="00903B63" w:rsidRDefault="006E6BB8" w:rsidP="00ED23E1">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SG </w:t>
            </w:r>
            <w:r w:rsidR="00B005D9">
              <w:rPr>
                <w:rStyle w:val="IntenseEmphasis"/>
                <w:i w:val="0"/>
                <w:color w:val="FFFFFF" w:themeColor="background1"/>
                <w:sz w:val="20"/>
                <w:szCs w:val="20"/>
              </w:rPr>
              <w:t>0</w:t>
            </w:r>
            <w:r>
              <w:rPr>
                <w:rStyle w:val="IntenseEmphasis"/>
                <w:i w:val="0"/>
                <w:color w:val="FFFFFF" w:themeColor="background1"/>
                <w:sz w:val="20"/>
                <w:szCs w:val="20"/>
              </w:rPr>
              <w:t>3</w:t>
            </w:r>
          </w:p>
        </w:tc>
        <w:tc>
          <w:tcPr>
            <w:tcW w:w="8080" w:type="dxa"/>
            <w:gridSpan w:val="2"/>
            <w:tcBorders>
              <w:top w:val="single" w:sz="4" w:space="0" w:color="0070C0"/>
              <w:bottom w:val="single" w:sz="4" w:space="0" w:color="0070C0"/>
              <w:right w:val="single" w:sz="4" w:space="0" w:color="0070C0"/>
            </w:tcBorders>
            <w:shd w:val="clear" w:color="auto" w:fill="0070C0"/>
          </w:tcPr>
          <w:p w14:paraId="1C179698" w14:textId="77777777" w:rsidR="00B005D9" w:rsidRPr="00903B63" w:rsidRDefault="00B005D9"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B005D9" w14:paraId="5D1B8041" w14:textId="77777777" w:rsidTr="00ED23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209431DE" w14:textId="77777777" w:rsidR="00B005D9" w:rsidRPr="000D72DF" w:rsidRDefault="006E6BB8" w:rsidP="00ED23E1">
            <w:pPr>
              <w:pStyle w:val="INDICATORNUMBER"/>
              <w:rPr>
                <w:rStyle w:val="IntenseEmphasis"/>
                <w:b/>
                <w:bCs w:val="0"/>
                <w:i w:val="0"/>
                <w:iCs w:val="0"/>
              </w:rPr>
            </w:pPr>
            <w:r>
              <w:rPr>
                <w:rStyle w:val="IntenseEmphasis"/>
                <w:b/>
                <w:bCs w:val="0"/>
                <w:i w:val="0"/>
                <w:iCs w:val="0"/>
                <w:color w:val="595959"/>
              </w:rPr>
              <w:t>SG</w:t>
            </w:r>
            <w:r w:rsidR="00B005D9">
              <w:rPr>
                <w:rStyle w:val="IntenseEmphasis"/>
                <w:b/>
                <w:bCs w:val="0"/>
                <w:i w:val="0"/>
                <w:iCs w:val="0"/>
                <w:color w:val="595959"/>
              </w:rPr>
              <w:t xml:space="preserve"> 0</w:t>
            </w:r>
            <w:r>
              <w:rPr>
                <w:rStyle w:val="IntenseEmphasis"/>
                <w:b/>
                <w:bCs w:val="0"/>
                <w:i w:val="0"/>
                <w:iCs w:val="0"/>
                <w:color w:val="595959"/>
              </w:rPr>
              <w:t>3</w:t>
            </w:r>
            <w:r w:rsidR="00B005D9">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7049DFCC" w14:textId="77777777" w:rsidR="00B005D9" w:rsidRPr="00B005D9" w:rsidRDefault="00B005D9" w:rsidP="00ED23E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B005D9">
              <w:t>Indicate if your organisation has a policy on managing potent</w:t>
            </w:r>
            <w:r w:rsidR="004B4676">
              <w:t>ial conflicts of interest in the</w:t>
            </w:r>
            <w:r w:rsidRPr="00B005D9">
              <w:t xml:space="preserve"> investment process.</w:t>
            </w:r>
          </w:p>
        </w:tc>
      </w:tr>
      <w:tr w:rsidR="00B005D9" w14:paraId="4EF8B5BB" w14:textId="77777777" w:rsidTr="00B005D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0314343B" w14:textId="77777777" w:rsidR="00B005D9" w:rsidRDefault="00B005D9" w:rsidP="00ED23E1">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39245D27" w14:textId="77777777" w:rsidR="00B005D9" w:rsidRDefault="00B005D9" w:rsidP="00ED23E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431670F8" w14:textId="77777777" w:rsidR="00B005D9" w:rsidRDefault="00B005D9" w:rsidP="00ED23E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B005D9" w14:paraId="7EBFFC22" w14:textId="77777777" w:rsidTr="00320282">
        <w:trPr>
          <w:cnfStyle w:val="000000100000" w:firstRow="0" w:lastRow="0" w:firstColumn="0" w:lastColumn="0" w:oddVBand="0" w:evenVBand="0" w:oddHBand="1" w:evenHBand="0" w:firstRowFirstColumn="0" w:firstRowLastColumn="0" w:lastRowFirstColumn="0" w:lastRowLastColumn="0"/>
          <w:trHeight w:val="509"/>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3660A665" w14:textId="77777777" w:rsidR="00B005D9" w:rsidRDefault="006E6BB8" w:rsidP="00ED23E1">
            <w:pPr>
              <w:pStyle w:val="INDICATORNUMBER"/>
              <w:rPr>
                <w:rStyle w:val="IntenseEmphasis"/>
                <w:b/>
                <w:bCs w:val="0"/>
                <w:i w:val="0"/>
                <w:iCs w:val="0"/>
              </w:rPr>
            </w:pPr>
            <w:r>
              <w:rPr>
                <w:rStyle w:val="IntenseEmphasis"/>
                <w:b/>
                <w:bCs w:val="0"/>
                <w:i w:val="0"/>
                <w:iCs w:val="0"/>
                <w:color w:val="595959"/>
              </w:rPr>
              <w:t>SG</w:t>
            </w:r>
            <w:r w:rsidR="00065AFF">
              <w:rPr>
                <w:rStyle w:val="IntenseEmphasis"/>
                <w:b/>
                <w:bCs w:val="0"/>
                <w:i w:val="0"/>
                <w:iCs w:val="0"/>
                <w:color w:val="595959"/>
              </w:rPr>
              <w:t xml:space="preserve"> 0</w:t>
            </w:r>
            <w:r>
              <w:rPr>
                <w:rStyle w:val="IntenseEmphasis"/>
                <w:b/>
                <w:bCs w:val="0"/>
                <w:i w:val="0"/>
                <w:iCs w:val="0"/>
                <w:color w:val="595959"/>
              </w:rPr>
              <w:t>3</w:t>
            </w:r>
            <w:r w:rsidR="00B005D9">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34DC33E7" w14:textId="77777777" w:rsidR="00ED1D74" w:rsidRPr="00065AFF" w:rsidRDefault="00065AFF" w:rsidP="005E1622">
            <w:pPr>
              <w:pStyle w:val="INDICATORTEXT"/>
              <w:spacing w:after="100" w:afterAutospacing="1"/>
              <w:ind w:left="132"/>
              <w:cnfStyle w:val="000000100000" w:firstRow="0" w:lastRow="0" w:firstColumn="0" w:lastColumn="0" w:oddVBand="0" w:evenVBand="0" w:oddHBand="1" w:evenHBand="0" w:firstRowFirstColumn="0" w:firstRowLastColumn="0" w:lastRowFirstColumn="0" w:lastRowLastColumn="0"/>
            </w:pPr>
            <w:r w:rsidRPr="00065AFF">
              <w:t xml:space="preserve">Describe your policy on managing potential conflicts of interest in </w:t>
            </w:r>
            <w:r w:rsidR="004B4676">
              <w:t>the</w:t>
            </w:r>
            <w:r w:rsidRPr="00065AFF">
              <w:t xml:space="preserve"> investment process.</w:t>
            </w:r>
          </w:p>
        </w:tc>
      </w:tr>
      <w:tr w:rsidR="00065AFF" w14:paraId="6D6EAE29" w14:textId="77777777" w:rsidTr="00ED23E1">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tcPr>
          <w:p w14:paraId="26388EAD" w14:textId="77777777" w:rsidR="00065AFF" w:rsidRDefault="00065AFF" w:rsidP="00ED23E1">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shd w:val="clear" w:color="auto" w:fill="auto"/>
          </w:tcPr>
          <w:p w14:paraId="62C65318" w14:textId="77777777" w:rsidR="00065AFF" w:rsidRDefault="00065AFF" w:rsidP="00320282">
            <w:pPr>
              <w:pStyle w:val="INDICATORTEXT"/>
              <w:spacing w:before="0"/>
              <w:jc w:val="cente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p>
        </w:tc>
      </w:tr>
      <w:tr w:rsidR="00B005D9" w14:paraId="65D5F9CE" w14:textId="77777777" w:rsidTr="00ED23E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A1C510E" w14:textId="77777777" w:rsidR="00B005D9" w:rsidRPr="00AE100E" w:rsidRDefault="006E6BB8" w:rsidP="00ED23E1">
            <w:pPr>
              <w:pStyle w:val="INDICATORNUMBER"/>
              <w:rPr>
                <w:rStyle w:val="IntenseEmphasis"/>
                <w:b/>
                <w:bCs w:val="0"/>
                <w:i w:val="0"/>
                <w:iCs w:val="0"/>
                <w:color w:val="595959"/>
              </w:rPr>
            </w:pPr>
            <w:r>
              <w:rPr>
                <w:rStyle w:val="IntenseEmphasis"/>
                <w:b/>
                <w:bCs w:val="0"/>
                <w:i w:val="0"/>
                <w:iCs w:val="0"/>
                <w:color w:val="595959"/>
              </w:rPr>
              <w:t>SG</w:t>
            </w:r>
            <w:r w:rsidR="00065AFF">
              <w:rPr>
                <w:rStyle w:val="IntenseEmphasis"/>
                <w:b/>
                <w:bCs w:val="0"/>
                <w:i w:val="0"/>
                <w:iCs w:val="0"/>
                <w:color w:val="595959"/>
              </w:rPr>
              <w:t xml:space="preserve"> 0</w:t>
            </w:r>
            <w:r>
              <w:rPr>
                <w:rStyle w:val="IntenseEmphasis"/>
                <w:b/>
                <w:bCs w:val="0"/>
                <w:i w:val="0"/>
                <w:iCs w:val="0"/>
                <w:color w:val="595959"/>
              </w:rPr>
              <w:t>3</w:t>
            </w:r>
            <w:r w:rsidR="00B005D9">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3B5E7129" w14:textId="77777777" w:rsidR="00B005D9" w:rsidRPr="001C0916" w:rsidRDefault="00065AFF" w:rsidP="00ED23E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127FB07" w14:textId="77777777" w:rsidR="00B005D9" w:rsidRPr="005B4C52" w:rsidRDefault="00B005D9" w:rsidP="00ED23E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B005D9" w14:paraId="0E22EBE6" w14:textId="77777777" w:rsidTr="00ED23E1">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CDD51DD" w14:textId="77777777" w:rsidR="00B005D9" w:rsidRDefault="00B005D9" w:rsidP="00ED23E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19A790E" w14:textId="77777777" w:rsidR="00B005D9" w:rsidRDefault="00B005D9" w:rsidP="00ED23E1">
            <w:pPr>
              <w:pStyle w:val="INDICATORTEXT"/>
              <w:cnfStyle w:val="000000000000" w:firstRow="0" w:lastRow="0" w:firstColumn="0" w:lastColumn="0" w:oddVBand="0" w:evenVBand="0" w:oddHBand="0" w:evenHBand="0" w:firstRowFirstColumn="0" w:firstRowLastColumn="0" w:lastRowFirstColumn="0" w:lastRowLastColumn="0"/>
            </w:pPr>
          </w:p>
        </w:tc>
      </w:tr>
    </w:tbl>
    <w:p w14:paraId="6CC099EA" w14:textId="77777777" w:rsidR="007863AB" w:rsidRDefault="007863AB" w:rsidP="00D5649D">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E21D1F" w14:paraId="4196587C" w14:textId="77777777" w:rsidTr="00ED23E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3DD8B29" w14:textId="77777777" w:rsidR="00E21D1F" w:rsidRPr="00DC20FA" w:rsidRDefault="006234F9" w:rsidP="00ED23E1">
            <w:pPr>
              <w:pStyle w:val="SectionIndicatorHeaderText"/>
              <w:rPr>
                <w:rStyle w:val="IntenseEmphasis"/>
                <w:b w:val="0"/>
                <w:bCs w:val="0"/>
                <w:i w:val="0"/>
                <w:iCs w:val="0"/>
                <w:color w:val="FFFFFF" w:themeColor="background1"/>
                <w:sz w:val="20"/>
                <w:szCs w:val="20"/>
              </w:rPr>
            </w:pPr>
            <w:bookmarkStart w:id="9" w:name="_Toc360179419"/>
            <w:r>
              <w:rPr>
                <w:rStyle w:val="IntenseEmphasis"/>
                <w:b w:val="0"/>
                <w:i w:val="0"/>
                <w:color w:val="FFFFFF" w:themeColor="background1"/>
                <w:sz w:val="20"/>
                <w:szCs w:val="20"/>
              </w:rPr>
              <w:t xml:space="preserve">SG </w:t>
            </w:r>
            <w:r w:rsidR="00E21D1F">
              <w:rPr>
                <w:rStyle w:val="IntenseEmphasis"/>
                <w:b w:val="0"/>
                <w:i w:val="0"/>
                <w:color w:val="FFFFFF" w:themeColor="background1"/>
                <w:sz w:val="20"/>
                <w:szCs w:val="20"/>
              </w:rPr>
              <w:t>0</w:t>
            </w:r>
            <w:r>
              <w:rPr>
                <w:rStyle w:val="IntenseEmphasis"/>
                <w:b w:val="0"/>
                <w:i w:val="0"/>
                <w:color w:val="FFFFFF" w:themeColor="background1"/>
                <w:sz w:val="20"/>
                <w:szCs w:val="20"/>
              </w:rPr>
              <w:t>3</w:t>
            </w:r>
          </w:p>
        </w:tc>
        <w:tc>
          <w:tcPr>
            <w:tcW w:w="8075" w:type="dxa"/>
          </w:tcPr>
          <w:p w14:paraId="55308620" w14:textId="77777777" w:rsidR="00E21D1F" w:rsidRPr="00DC20FA" w:rsidRDefault="00E21D1F"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E21D1F" w:rsidRPr="00D5451C" w14:paraId="361BB193" w14:textId="77777777" w:rsidTr="00ED23E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3FCD653D" w14:textId="77777777" w:rsidR="00E21D1F" w:rsidRPr="000D72DF" w:rsidRDefault="00D400F6" w:rsidP="00ED23E1">
            <w:pPr>
              <w:pStyle w:val="INDICATORNUMBER"/>
              <w:rPr>
                <w:rStyle w:val="IntenseEmphasis"/>
                <w:b/>
                <w:bCs w:val="0"/>
                <w:i w:val="0"/>
                <w:iCs w:val="0"/>
              </w:rPr>
            </w:pPr>
            <w:r>
              <w:rPr>
                <w:rStyle w:val="IntenseEmphasis"/>
                <w:b/>
                <w:bCs w:val="0"/>
                <w:i w:val="0"/>
                <w:iCs w:val="0"/>
                <w:color w:val="595959"/>
              </w:rPr>
              <w:t>SG 03</w:t>
            </w:r>
          </w:p>
        </w:tc>
        <w:tc>
          <w:tcPr>
            <w:tcW w:w="8075" w:type="dxa"/>
            <w:tcBorders>
              <w:bottom w:val="single" w:sz="4" w:space="0" w:color="A6A6A6" w:themeColor="background1" w:themeShade="A6"/>
            </w:tcBorders>
          </w:tcPr>
          <w:p w14:paraId="45B1A6FB" w14:textId="77777777" w:rsidR="00E21D1F" w:rsidRPr="00E21D1F" w:rsidRDefault="00E21D1F" w:rsidP="00E21D1F">
            <w:pPr>
              <w:pStyle w:val="INDICATORTEXT"/>
              <w:cnfStyle w:val="000000000000" w:firstRow="0" w:lastRow="0" w:firstColumn="0" w:lastColumn="0" w:oddVBand="0" w:evenVBand="0" w:oddHBand="0" w:evenHBand="0" w:firstRowFirstColumn="0" w:firstRowLastColumn="0" w:lastRowFirstColumn="0" w:lastRowLastColumn="0"/>
            </w:pPr>
            <w:r w:rsidRPr="00E21D1F">
              <w:t xml:space="preserve">A conflict of interest may occur where the interest of a client is not the same as, or is not perceived to be the same as, that of your own organisation. This may relate to either the investment management business or other parts of the business. </w:t>
            </w:r>
          </w:p>
          <w:p w14:paraId="4B5FD282" w14:textId="77777777" w:rsidR="00E21D1F" w:rsidRPr="00E21D1F" w:rsidRDefault="00647FAF" w:rsidP="008E4FC2">
            <w:pPr>
              <w:pStyle w:val="INDICATORTEXT"/>
              <w:cnfStyle w:val="000000000000" w:firstRow="0" w:lastRow="0" w:firstColumn="0" w:lastColumn="0" w:oddVBand="0" w:evenVBand="0" w:oddHBand="0" w:evenHBand="0" w:firstRowFirstColumn="0" w:firstRowLastColumn="0" w:lastRowFirstColumn="0" w:lastRowLastColumn="0"/>
            </w:pPr>
            <w:r w:rsidRPr="00647FAF">
              <w:t>A conflict of interest may sometimes arise in connection with a responsible investment matter. For example, acting in the interests of clients may indicate that an investor should choose to vote against management at a company or engage with that company; however</w:t>
            </w:r>
            <w:r w:rsidR="008E4FC2">
              <w:t>,</w:t>
            </w:r>
            <w:r w:rsidRPr="00647FAF">
              <w:t xml:space="preserve"> the pension fund of that company, or the company itself, may also be a client or potential client of the investor or another part of the investor’s parent organisation</w:t>
            </w:r>
            <w:r>
              <w:t xml:space="preserve">. </w:t>
            </w:r>
            <w:r w:rsidR="00E21D1F" w:rsidRPr="00E21D1F">
              <w:t xml:space="preserve">In some markets investors are required under regulation or codes of good practice to have such policies in place. </w:t>
            </w:r>
            <w:r>
              <w:t>Examples include the US, the UK</w:t>
            </w:r>
            <w:r w:rsidR="00E21D1F" w:rsidRPr="00E21D1F">
              <w:t xml:space="preserve"> and South Africa.</w:t>
            </w:r>
          </w:p>
        </w:tc>
      </w:tr>
      <w:tr w:rsidR="00E21D1F" w14:paraId="1E932938" w14:textId="77777777" w:rsidTr="00ED23E1">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5F7820E7" w14:textId="77777777" w:rsidR="00E21D1F" w:rsidRPr="00A62DF0" w:rsidRDefault="00E21D1F" w:rsidP="00ED23E1">
            <w:pPr>
              <w:pStyle w:val="INDICATORNUMBER"/>
              <w:rPr>
                <w:rStyle w:val="IntenseEmphasis"/>
                <w:b/>
                <w:bCs w:val="0"/>
                <w:i w:val="0"/>
                <w:iCs w:val="0"/>
                <w:color w:val="595959"/>
              </w:rPr>
            </w:pPr>
            <w:r w:rsidRPr="00A62DF0">
              <w:rPr>
                <w:rStyle w:val="IntenseEmphasis"/>
                <w:b/>
                <w:bCs w:val="0"/>
                <w:i w:val="0"/>
                <w:iCs w:val="0"/>
                <w:color w:val="595959"/>
              </w:rPr>
              <w:t>LOGIC</w:t>
            </w:r>
          </w:p>
        </w:tc>
      </w:tr>
      <w:tr w:rsidR="00E21D1F" w:rsidRPr="00D5451C" w14:paraId="06F741A3" w14:textId="77777777" w:rsidTr="00A1720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0EA10105" w14:textId="77777777" w:rsidR="00E21D1F" w:rsidRPr="000D72DF" w:rsidRDefault="00D400F6" w:rsidP="00ED23E1">
            <w:pPr>
              <w:pStyle w:val="INDICATORNUMBER"/>
              <w:rPr>
                <w:rStyle w:val="IntenseEmphasis"/>
                <w:b/>
                <w:bCs w:val="0"/>
                <w:i w:val="0"/>
                <w:iCs w:val="0"/>
              </w:rPr>
            </w:pPr>
            <w:r>
              <w:rPr>
                <w:rStyle w:val="IntenseEmphasis"/>
                <w:b/>
                <w:bCs w:val="0"/>
                <w:i w:val="0"/>
                <w:iCs w:val="0"/>
                <w:color w:val="595959"/>
              </w:rPr>
              <w:t>SG 03</w:t>
            </w:r>
          </w:p>
        </w:tc>
        <w:tc>
          <w:tcPr>
            <w:tcW w:w="8075" w:type="dxa"/>
            <w:tcBorders>
              <w:top w:val="single" w:sz="4" w:space="0" w:color="A6A6A6" w:themeColor="background1" w:themeShade="A6"/>
              <w:bottom w:val="single" w:sz="4" w:space="0" w:color="A6A6A6" w:themeColor="background1" w:themeShade="A6"/>
            </w:tcBorders>
          </w:tcPr>
          <w:p w14:paraId="51B0CEB8" w14:textId="77777777" w:rsidR="00E21D1F" w:rsidRPr="001C0916" w:rsidRDefault="0042000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D052B9">
              <w:rPr>
                <w:rFonts w:cs="Calibri"/>
                <w:iCs/>
              </w:rPr>
              <w:t>[0</w:t>
            </w:r>
            <w:r w:rsidR="00D400F6">
              <w:rPr>
                <w:rFonts w:cs="Calibri"/>
                <w:iCs/>
              </w:rPr>
              <w:t>3</w:t>
            </w:r>
            <w:r w:rsidRPr="00D052B9">
              <w:rPr>
                <w:rFonts w:cs="Calibri"/>
                <w:iCs/>
              </w:rPr>
              <w:t xml:space="preserve">.2] will be applicable if </w:t>
            </w:r>
            <w:r w:rsidR="00F30F5A">
              <w:rPr>
                <w:rFonts w:cs="Calibri"/>
                <w:iCs/>
              </w:rPr>
              <w:t xml:space="preserve">‘Yes’ is </w:t>
            </w:r>
            <w:r w:rsidRPr="00D052B9">
              <w:rPr>
                <w:rFonts w:cs="Calibri"/>
                <w:iCs/>
              </w:rPr>
              <w:t>report</w:t>
            </w:r>
            <w:r w:rsidR="00F30F5A">
              <w:rPr>
                <w:rFonts w:cs="Calibri"/>
                <w:iCs/>
              </w:rPr>
              <w:t>ed in</w:t>
            </w:r>
            <w:r w:rsidRPr="00D052B9">
              <w:rPr>
                <w:rFonts w:cs="Calibri"/>
                <w:iCs/>
              </w:rPr>
              <w:t xml:space="preserve"> [0</w:t>
            </w:r>
            <w:r w:rsidR="00D400F6">
              <w:rPr>
                <w:rFonts w:cs="Calibri"/>
                <w:iCs/>
              </w:rPr>
              <w:t>3</w:t>
            </w:r>
            <w:r w:rsidRPr="00D052B9">
              <w:rPr>
                <w:rFonts w:cs="Calibri"/>
                <w:iCs/>
              </w:rPr>
              <w:t>.1]</w:t>
            </w:r>
          </w:p>
        </w:tc>
      </w:tr>
      <w:tr w:rsidR="00A17205" w:rsidRPr="00D5451C" w14:paraId="7DEA50CE" w14:textId="77777777" w:rsidTr="00E84E9C">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569DC70E" w14:textId="77777777" w:rsidR="00A17205" w:rsidRPr="00A17205" w:rsidRDefault="00A17205" w:rsidP="0042000D">
            <w:pPr>
              <w:pStyle w:val="INDICATORTEXT"/>
              <w:jc w:val="both"/>
              <w:rPr>
                <w:rFonts w:cs="Calibri"/>
                <w:b/>
                <w:iCs/>
              </w:rPr>
            </w:pPr>
            <w:r w:rsidRPr="00A17205">
              <w:rPr>
                <w:rFonts w:cs="Calibri"/>
                <w:b/>
                <w:iCs/>
              </w:rPr>
              <w:t>ASSESSMENT</w:t>
            </w:r>
          </w:p>
        </w:tc>
      </w:tr>
      <w:tr w:rsidR="00A17205" w:rsidRPr="00D5451C" w14:paraId="7A7C0CF3" w14:textId="77777777" w:rsidTr="00ED23E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212ADE2E" w14:textId="77777777" w:rsidR="00A17205" w:rsidRDefault="00D400F6" w:rsidP="00ED23E1">
            <w:pPr>
              <w:pStyle w:val="INDICATORNUMBER"/>
              <w:rPr>
                <w:rStyle w:val="IntenseEmphasis"/>
                <w:b/>
                <w:bCs w:val="0"/>
                <w:i w:val="0"/>
                <w:iCs w:val="0"/>
                <w:color w:val="595959"/>
              </w:rPr>
            </w:pPr>
            <w:r>
              <w:rPr>
                <w:rStyle w:val="IntenseEmphasis"/>
                <w:b/>
                <w:bCs w:val="0"/>
                <w:i w:val="0"/>
                <w:iCs w:val="0"/>
                <w:color w:val="595959"/>
              </w:rPr>
              <w:t>SG 03</w:t>
            </w:r>
          </w:p>
        </w:tc>
        <w:tc>
          <w:tcPr>
            <w:tcW w:w="8075" w:type="dxa"/>
            <w:tcBorders>
              <w:top w:val="single" w:sz="4" w:space="0" w:color="A6A6A6" w:themeColor="background1" w:themeShade="A6"/>
              <w:bottom w:val="single" w:sz="4" w:space="0" w:color="0082C8"/>
            </w:tcBorders>
          </w:tcPr>
          <w:p w14:paraId="049A618F" w14:textId="77777777" w:rsidR="00A17205" w:rsidRPr="00A17205" w:rsidRDefault="00A17205" w:rsidP="00A17205">
            <w:pPr>
              <w:pStyle w:val="INDICATORTEXT"/>
              <w:jc w:val="both"/>
              <w:cnfStyle w:val="000000000000" w:firstRow="0" w:lastRow="0" w:firstColumn="0" w:lastColumn="0" w:oddVBand="0" w:evenVBand="0" w:oddHBand="0" w:evenHBand="0" w:firstRowFirstColumn="0" w:firstRowLastColumn="0" w:lastRowFirstColumn="0" w:lastRowLastColumn="0"/>
              <w:rPr>
                <w:rFonts w:cs="Calibri"/>
                <w:iCs/>
              </w:rPr>
            </w:pPr>
            <w:r w:rsidRPr="00A17205">
              <w:rPr>
                <w:rFonts w:cs="Calibri"/>
                <w:iCs/>
              </w:rPr>
              <w:t xml:space="preserve">Maximum score: Three </w:t>
            </w:r>
            <w:r w:rsidRPr="00A17205">
              <w:rPr>
                <w:rFonts w:cs="Calibri"/>
                <w:iCs/>
              </w:rPr>
              <w:sym w:font="Wingdings" w:char="F0AB"/>
            </w:r>
          </w:p>
          <w:p w14:paraId="319D4C12" w14:textId="77777777" w:rsidR="00A17205" w:rsidRPr="00D052B9" w:rsidRDefault="00A17205" w:rsidP="00732D15">
            <w:pPr>
              <w:pStyle w:val="INDICATORTEXT"/>
              <w:jc w:val="both"/>
              <w:cnfStyle w:val="000000000000" w:firstRow="0" w:lastRow="0" w:firstColumn="0" w:lastColumn="0" w:oddVBand="0" w:evenVBand="0" w:oddHBand="0" w:evenHBand="0" w:firstRowFirstColumn="0" w:firstRowLastColumn="0" w:lastRowFirstColumn="0" w:lastRowLastColumn="0"/>
              <w:rPr>
                <w:rFonts w:cs="Calibri"/>
                <w:iCs/>
              </w:rPr>
            </w:pPr>
            <w:r>
              <w:rPr>
                <w:rFonts w:cs="Calibri"/>
                <w:iCs/>
              </w:rPr>
              <w:t xml:space="preserve">The assessment of this indicator is based on your responses to </w:t>
            </w:r>
            <w:r w:rsidR="00732D15">
              <w:rPr>
                <w:rFonts w:cs="Calibri"/>
                <w:iCs/>
              </w:rPr>
              <w:t>[0</w:t>
            </w:r>
            <w:r w:rsidR="00D400F6">
              <w:rPr>
                <w:rFonts w:cs="Calibri"/>
                <w:iCs/>
              </w:rPr>
              <w:t>3</w:t>
            </w:r>
            <w:r>
              <w:rPr>
                <w:rFonts w:cs="Calibri"/>
                <w:iCs/>
              </w:rPr>
              <w:t>.1</w:t>
            </w:r>
            <w:r w:rsidR="00732D15">
              <w:rPr>
                <w:rFonts w:cs="Calibri"/>
                <w:iCs/>
              </w:rPr>
              <w:t>].</w:t>
            </w:r>
          </w:p>
        </w:tc>
      </w:tr>
    </w:tbl>
    <w:p w14:paraId="0409D23F" w14:textId="77777777" w:rsidR="00E21D1F" w:rsidRDefault="00E21D1F">
      <w:pPr>
        <w:widowControl/>
        <w:autoSpaceDE/>
        <w:autoSpaceDN/>
        <w:adjustRightInd/>
        <w:spacing w:before="0" w:after="0" w:line="240" w:lineRule="auto"/>
      </w:pPr>
    </w:p>
    <w:p w14:paraId="07D37A0E" w14:textId="77777777" w:rsidR="00E21D1F" w:rsidRDefault="00E21D1F">
      <w:pPr>
        <w:widowControl/>
        <w:autoSpaceDE/>
        <w:autoSpaceDN/>
        <w:adjustRightInd/>
        <w:spacing w:before="0" w:after="0" w:line="240" w:lineRule="auto"/>
      </w:pPr>
    </w:p>
    <w:p w14:paraId="56FE2348" w14:textId="77777777" w:rsidR="002245CC" w:rsidRDefault="002245CC">
      <w:pPr>
        <w:widowControl/>
        <w:autoSpaceDE/>
        <w:autoSpaceDN/>
        <w:adjustRightInd/>
        <w:spacing w:before="0" w:after="0" w:line="240" w:lineRule="auto"/>
        <w:rPr>
          <w:b/>
          <w:bCs/>
          <w:color w:val="008CD0"/>
          <w:sz w:val="30"/>
          <w:szCs w:val="28"/>
        </w:rPr>
        <w:sectPr w:rsidR="002245CC" w:rsidSect="00644696">
          <w:headerReference w:type="default" r:id="rId27"/>
          <w:headerReference w:type="first" r:id="rId28"/>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D00582" w14:paraId="00AEEB0D" w14:textId="77777777" w:rsidTr="00D34790">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bookmarkEnd w:id="9"/>
          <w:p w14:paraId="6E9C63D6" w14:textId="77777777" w:rsidR="00D00582" w:rsidRDefault="00D00582" w:rsidP="003F1063">
            <w:pPr>
              <w:widowControl/>
              <w:autoSpaceDE/>
              <w:autoSpaceDN/>
              <w:adjustRightInd/>
              <w:spacing w:after="0" w:line="240" w:lineRule="auto"/>
              <w:rPr>
                <w:rStyle w:val="IntenseEmphasis"/>
                <w:b/>
                <w:bCs w:val="0"/>
                <w:i w:val="0"/>
                <w:iCs w:val="0"/>
              </w:rPr>
            </w:pPr>
            <w:r>
              <w:lastRenderedPageBreak/>
              <w:t>SECTION</w:t>
            </w:r>
          </w:p>
        </w:tc>
      </w:tr>
      <w:tr w:rsidR="00D00582" w14:paraId="1FAC3283" w14:textId="77777777" w:rsidTr="00D34790">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517C1130" w14:textId="77777777" w:rsidR="00D00582" w:rsidRPr="00BF74E2" w:rsidRDefault="00D00582" w:rsidP="00D00582">
            <w:pPr>
              <w:pStyle w:val="Heading2"/>
              <w:outlineLvl w:val="1"/>
              <w:rPr>
                <w:rStyle w:val="IntenseEmphasis"/>
                <w:i w:val="0"/>
                <w:iCs w:val="0"/>
                <w:color w:val="008CD0"/>
              </w:rPr>
            </w:pPr>
            <w:bookmarkStart w:id="10" w:name="_Toc436645306"/>
            <w:r w:rsidRPr="00483960">
              <w:t>Objectives and strategies</w:t>
            </w:r>
            <w:bookmarkEnd w:id="10"/>
          </w:p>
        </w:tc>
      </w:tr>
    </w:tbl>
    <w:p w14:paraId="2C1A82E3" w14:textId="77777777" w:rsidR="00D00582" w:rsidRDefault="00D00582" w:rsidP="00D0058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E2B33" w14:paraId="422167F9" w14:textId="77777777" w:rsidTr="00E4172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01C1A41" w14:textId="77777777" w:rsidR="000E2B33" w:rsidRPr="00356CDA" w:rsidRDefault="000E2B33" w:rsidP="00ED23E1">
            <w:pPr>
              <w:widowControl/>
              <w:autoSpaceDE/>
              <w:autoSpaceDN/>
              <w:adjustRightInd/>
              <w:spacing w:after="0" w:line="240" w:lineRule="auto"/>
              <w:rPr>
                <w:rStyle w:val="IntenseEmphasis"/>
                <w:b w:val="0"/>
                <w:bCs w:val="0"/>
                <w:iCs w:val="0"/>
                <w:color w:val="FFFFFF" w:themeColor="background1"/>
              </w:rPr>
            </w:pPr>
          </w:p>
        </w:tc>
        <w:tc>
          <w:tcPr>
            <w:tcW w:w="3402" w:type="dxa"/>
          </w:tcPr>
          <w:p w14:paraId="2127F6A6" w14:textId="77777777" w:rsidR="000E2B33" w:rsidRPr="00356CDA" w:rsidRDefault="000E2B33"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52DF947" w14:textId="77777777" w:rsidR="000E2B33" w:rsidRPr="00356CDA" w:rsidRDefault="000E2B33"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FC0CA66" w14:textId="77777777" w:rsidR="000E2B33" w:rsidRPr="00356CDA" w:rsidRDefault="000E2B33" w:rsidP="00ED23E1">
            <w:pPr>
              <w:widowControl/>
              <w:autoSpaceDE/>
              <w:autoSpaceDN/>
              <w:adjustRightInd/>
              <w:spacing w:after="0" w:line="240" w:lineRule="auto"/>
              <w:rPr>
                <w:rStyle w:val="IntenseEmphasis"/>
                <w:b w:val="0"/>
                <w:bCs w:val="0"/>
                <w:iCs w:val="0"/>
                <w:color w:val="FFFFFF" w:themeColor="background1"/>
              </w:rPr>
            </w:pPr>
            <w:r w:rsidRPr="00356CDA">
              <w:t>Principle</w:t>
            </w:r>
          </w:p>
        </w:tc>
      </w:tr>
      <w:tr w:rsidR="000E2B33" w14:paraId="02714720" w14:textId="77777777" w:rsidTr="00E4172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69E88C9" w14:textId="77777777" w:rsidR="000E2B33" w:rsidRPr="00356CDA" w:rsidRDefault="00D400F6" w:rsidP="00D400F6">
            <w:pPr>
              <w:pStyle w:val="SectionIndicatorHeaderText"/>
              <w:rPr>
                <w:rStyle w:val="IntenseEmphasis"/>
                <w:bCs w:val="0"/>
                <w:i w:val="0"/>
                <w:iCs w:val="0"/>
                <w:color w:val="FFFFFF" w:themeColor="background1"/>
              </w:rPr>
            </w:pPr>
            <w:r>
              <w:rPr>
                <w:rStyle w:val="IntenseEmphasis"/>
                <w:i w:val="0"/>
                <w:color w:val="FFFFFF" w:themeColor="background1"/>
              </w:rPr>
              <w:t>SG 04</w:t>
            </w:r>
          </w:p>
        </w:tc>
        <w:tc>
          <w:tcPr>
            <w:tcW w:w="3402" w:type="dxa"/>
          </w:tcPr>
          <w:p w14:paraId="5AF24BE1" w14:textId="77777777" w:rsidR="000E2B33" w:rsidRPr="00356CDA" w:rsidRDefault="000E2B33"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tcW w:w="3302" w:type="dxa"/>
          </w:tcPr>
          <w:p w14:paraId="1C55CDCF" w14:textId="77777777" w:rsidR="000E2B33" w:rsidRPr="000E2B33" w:rsidRDefault="000E2B33" w:rsidP="000E2B3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2C5343A" w14:textId="77777777" w:rsidR="000E2B33" w:rsidRPr="00356CDA" w:rsidRDefault="000E2B33" w:rsidP="00ED23E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EC256FD" w14:textId="77777777" w:rsidR="000E2B33" w:rsidRDefault="000E2B33">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05"/>
        <w:gridCol w:w="1351"/>
        <w:gridCol w:w="1352"/>
        <w:gridCol w:w="1351"/>
        <w:gridCol w:w="1352"/>
        <w:gridCol w:w="1351"/>
        <w:gridCol w:w="1352"/>
      </w:tblGrid>
      <w:tr w:rsidR="00AF2F77" w14:paraId="30035948" w14:textId="77777777" w:rsidTr="007535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tcBorders>
            <w:shd w:val="clear" w:color="auto" w:fill="00B0F0"/>
          </w:tcPr>
          <w:p w14:paraId="109002E1" w14:textId="77777777" w:rsidR="00AF2F77" w:rsidRPr="00903B63" w:rsidRDefault="00D400F6" w:rsidP="00ED23E1">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SG 04</w:t>
            </w:r>
          </w:p>
        </w:tc>
        <w:tc>
          <w:tcPr>
            <w:tcW w:w="8109" w:type="dxa"/>
            <w:gridSpan w:val="6"/>
            <w:tcBorders>
              <w:top w:val="single" w:sz="4" w:space="0" w:color="0070C0"/>
              <w:bottom w:val="single" w:sz="4" w:space="0" w:color="0070C0"/>
              <w:right w:val="single" w:sz="4" w:space="0" w:color="0070C0"/>
            </w:tcBorders>
            <w:shd w:val="clear" w:color="auto" w:fill="0070C0"/>
          </w:tcPr>
          <w:p w14:paraId="7FCB297B" w14:textId="77777777" w:rsidR="00AF2F77" w:rsidRPr="00903B63" w:rsidRDefault="00AF2F77"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AF2F77" w14:paraId="039D2F87" w14:textId="77777777" w:rsidTr="00753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tcBorders>
              <w:top w:val="single" w:sz="4" w:space="0" w:color="0070C0"/>
              <w:left w:val="single" w:sz="4" w:space="0" w:color="0070C0"/>
            </w:tcBorders>
          </w:tcPr>
          <w:p w14:paraId="0B84F3E7" w14:textId="77777777" w:rsidR="00AF2F77" w:rsidRPr="000D72DF" w:rsidRDefault="00D400F6" w:rsidP="00ED23E1">
            <w:pPr>
              <w:pStyle w:val="INDICATORNUMBER"/>
              <w:rPr>
                <w:rStyle w:val="IntenseEmphasis"/>
                <w:b/>
                <w:bCs w:val="0"/>
                <w:i w:val="0"/>
                <w:iCs w:val="0"/>
              </w:rPr>
            </w:pPr>
            <w:r>
              <w:rPr>
                <w:rStyle w:val="IntenseEmphasis"/>
                <w:b/>
                <w:bCs w:val="0"/>
                <w:i w:val="0"/>
                <w:iCs w:val="0"/>
                <w:color w:val="595959"/>
              </w:rPr>
              <w:t>SG 04.1</w:t>
            </w:r>
          </w:p>
        </w:tc>
        <w:tc>
          <w:tcPr>
            <w:tcW w:w="8109" w:type="dxa"/>
            <w:gridSpan w:val="6"/>
            <w:tcBorders>
              <w:top w:val="single" w:sz="4" w:space="0" w:color="0070C0"/>
              <w:right w:val="single" w:sz="4" w:space="0" w:color="0070C0"/>
            </w:tcBorders>
            <w:shd w:val="clear" w:color="auto" w:fill="DAEEF3" w:themeFill="accent5" w:themeFillTint="33"/>
          </w:tcPr>
          <w:p w14:paraId="068DA91B" w14:textId="77777777" w:rsidR="00AF2F77" w:rsidRPr="00AF2F77" w:rsidRDefault="00AF2F77" w:rsidP="00ED23E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AF2F77">
              <w:t xml:space="preserve">Indicate if </w:t>
            </w:r>
            <w:r w:rsidR="00F0486F">
              <w:t xml:space="preserve">and how frequently </w:t>
            </w:r>
            <w:r w:rsidRPr="00AF2F77">
              <w:t xml:space="preserve">your organisation sets </w:t>
            </w:r>
            <w:r w:rsidR="00753545">
              <w:t xml:space="preserve">and reviews </w:t>
            </w:r>
            <w:r w:rsidRPr="00AF2F77">
              <w:t>objectives for its responsible investment activities.</w:t>
            </w:r>
          </w:p>
        </w:tc>
      </w:tr>
      <w:tr w:rsidR="00320282" w14:paraId="08982437" w14:textId="77777777" w:rsidTr="00ED1D74">
        <w:trPr>
          <w:trHeight w:val="153"/>
        </w:trPr>
        <w:tc>
          <w:tcPr>
            <w:cnfStyle w:val="001000000000" w:firstRow="0" w:lastRow="0" w:firstColumn="1" w:lastColumn="0" w:oddVBand="0" w:evenVBand="0" w:oddHBand="0" w:evenHBand="0" w:firstRowFirstColumn="0" w:firstRowLastColumn="0" w:lastRowFirstColumn="0" w:lastRowLastColumn="0"/>
            <w:tcW w:w="1105" w:type="dxa"/>
            <w:tcBorders>
              <w:top w:val="nil"/>
              <w:left w:val="single" w:sz="4" w:space="0" w:color="0070C0"/>
              <w:bottom w:val="single" w:sz="4" w:space="0" w:color="0070C0"/>
            </w:tcBorders>
            <w:vAlign w:val="top"/>
          </w:tcPr>
          <w:p w14:paraId="403502CB" w14:textId="77777777" w:rsidR="00753545" w:rsidRDefault="00753545" w:rsidP="00ED23E1">
            <w:pPr>
              <w:pStyle w:val="INDICATORNUMBER"/>
              <w:rPr>
                <w:rStyle w:val="IntenseEmphasis"/>
                <w:b/>
                <w:bCs w:val="0"/>
                <w:i w:val="0"/>
                <w:iCs w:val="0"/>
                <w:color w:val="595959"/>
              </w:rPr>
            </w:pPr>
          </w:p>
        </w:tc>
        <w:tc>
          <w:tcPr>
            <w:tcW w:w="1351" w:type="dxa"/>
            <w:tcBorders>
              <w:top w:val="nil"/>
              <w:bottom w:val="single" w:sz="4" w:space="0" w:color="0070C0"/>
              <w:right w:val="single" w:sz="4" w:space="0" w:color="A6A6A6" w:themeColor="background1" w:themeShade="A6"/>
            </w:tcBorders>
            <w:shd w:val="clear" w:color="auto" w:fill="auto"/>
          </w:tcPr>
          <w:p w14:paraId="4CB8FACA" w14:textId="77777777" w:rsidR="00753545" w:rsidRPr="00304F30" w:rsidRDefault="00753545" w:rsidP="009537BF">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Quarterly</w:t>
            </w:r>
            <w:r>
              <w:t xml:space="preserve"> </w:t>
            </w:r>
            <w:r w:rsidR="009537BF">
              <w:t xml:space="preserve">    </w:t>
            </w:r>
            <w:r>
              <w:t>or more frequently</w:t>
            </w:r>
            <w:r w:rsidRPr="00304F30">
              <w:t xml:space="preserve"> </w:t>
            </w:r>
          </w:p>
        </w:tc>
        <w:tc>
          <w:tcPr>
            <w:tcW w:w="1352"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6F79F770" w14:textId="77777777" w:rsidR="00753545" w:rsidRPr="00304F30" w:rsidRDefault="00753545" w:rsidP="00AF2F77">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Biannually</w:t>
            </w:r>
          </w:p>
        </w:tc>
        <w:tc>
          <w:tcPr>
            <w:tcW w:w="1351"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35167EA5" w14:textId="77777777" w:rsidR="00753545" w:rsidRPr="00304F30" w:rsidRDefault="00753545" w:rsidP="00AF2F77">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Annually</w:t>
            </w:r>
          </w:p>
        </w:tc>
        <w:tc>
          <w:tcPr>
            <w:tcW w:w="1352"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3B055CA1" w14:textId="77777777" w:rsidR="00753545" w:rsidRPr="00AF2F77" w:rsidRDefault="00753545" w:rsidP="003367C5">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w:t>
            </w:r>
            <w:r>
              <w:t>Less frequently than annually</w:t>
            </w:r>
          </w:p>
        </w:tc>
        <w:tc>
          <w:tcPr>
            <w:tcW w:w="1351"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57BF5A6A" w14:textId="77777777" w:rsidR="00753545" w:rsidRPr="00AF2F77" w:rsidRDefault="00753545" w:rsidP="00753545">
            <w:pPr>
              <w:pStyle w:val="INDICATORTEXT"/>
              <w:jc w:val="center"/>
              <w:cnfStyle w:val="000000000000" w:firstRow="0" w:lastRow="0" w:firstColumn="0" w:lastColumn="0" w:oddVBand="0" w:evenVBand="0" w:oddHBand="0" w:evenHBand="0" w:firstRowFirstColumn="0" w:firstRowLastColumn="0" w:lastRowFirstColumn="0" w:lastRowLastColumn="0"/>
            </w:pPr>
            <w:r>
              <w:t>Ad-hoc basis</w:t>
            </w:r>
          </w:p>
        </w:tc>
        <w:tc>
          <w:tcPr>
            <w:tcW w:w="1352" w:type="dxa"/>
            <w:tcBorders>
              <w:top w:val="nil"/>
              <w:left w:val="single" w:sz="4" w:space="0" w:color="A6A6A6" w:themeColor="background1" w:themeShade="A6"/>
              <w:bottom w:val="single" w:sz="4" w:space="0" w:color="0070C0"/>
              <w:right w:val="single" w:sz="4" w:space="0" w:color="0070C0"/>
            </w:tcBorders>
            <w:shd w:val="clear" w:color="auto" w:fill="auto"/>
          </w:tcPr>
          <w:p w14:paraId="62FC6AC0" w14:textId="0AE1E814" w:rsidR="00753545" w:rsidRPr="00AF2F77" w:rsidRDefault="00753545" w:rsidP="005E1622">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It</w:t>
            </w:r>
            <w:r w:rsidRPr="00AF2F77">
              <w:t xml:space="preserve"> is not</w:t>
            </w:r>
            <w:r w:rsidR="005E1622">
              <w:t xml:space="preserve"> set/</w:t>
            </w:r>
            <w:r w:rsidRPr="00AF2F77">
              <w:t>reviewed</w:t>
            </w:r>
          </w:p>
        </w:tc>
      </w:tr>
      <w:tr w:rsidR="00AF2F77" w14:paraId="6868EDF6" w14:textId="77777777" w:rsidTr="007535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tcBorders>
            <w:vAlign w:val="top"/>
          </w:tcPr>
          <w:p w14:paraId="4FB20B00" w14:textId="52A19BDC" w:rsidR="00AF2F77" w:rsidRPr="00AE100E" w:rsidRDefault="00D400F6" w:rsidP="00D400F6">
            <w:pPr>
              <w:pStyle w:val="INDICATORNUMBER"/>
              <w:rPr>
                <w:rStyle w:val="IntenseEmphasis"/>
                <w:b/>
                <w:bCs w:val="0"/>
                <w:i w:val="0"/>
                <w:iCs w:val="0"/>
                <w:color w:val="595959"/>
              </w:rPr>
            </w:pPr>
            <w:r>
              <w:rPr>
                <w:rStyle w:val="IntenseEmphasis"/>
                <w:b/>
                <w:bCs w:val="0"/>
                <w:i w:val="0"/>
                <w:iCs w:val="0"/>
                <w:color w:val="595959"/>
              </w:rPr>
              <w:t>SG</w:t>
            </w:r>
            <w:r w:rsidR="00FF39EF">
              <w:rPr>
                <w:rStyle w:val="IntenseEmphasis"/>
                <w:b/>
                <w:bCs w:val="0"/>
                <w:i w:val="0"/>
                <w:iCs w:val="0"/>
                <w:color w:val="595959"/>
              </w:rPr>
              <w:t xml:space="preserve"> </w:t>
            </w:r>
            <w:r w:rsidR="00AF2F77">
              <w:rPr>
                <w:rStyle w:val="IntenseEmphasis"/>
                <w:b/>
                <w:bCs w:val="0"/>
                <w:i w:val="0"/>
                <w:iCs w:val="0"/>
                <w:color w:val="595959"/>
              </w:rPr>
              <w:t>0</w:t>
            </w:r>
            <w:r>
              <w:rPr>
                <w:rStyle w:val="IntenseEmphasis"/>
                <w:b/>
                <w:bCs w:val="0"/>
                <w:i w:val="0"/>
                <w:iCs w:val="0"/>
                <w:color w:val="595959"/>
              </w:rPr>
              <w:t>4</w:t>
            </w:r>
            <w:r w:rsidR="00AF2F77">
              <w:rPr>
                <w:rStyle w:val="IntenseEmphasis"/>
                <w:b/>
                <w:bCs w:val="0"/>
                <w:i w:val="0"/>
                <w:iCs w:val="0"/>
                <w:color w:val="595959"/>
              </w:rPr>
              <w:t>.</w:t>
            </w:r>
            <w:r>
              <w:rPr>
                <w:rStyle w:val="IntenseEmphasis"/>
                <w:b/>
                <w:bCs w:val="0"/>
                <w:i w:val="0"/>
                <w:iCs w:val="0"/>
                <w:color w:val="595959"/>
              </w:rPr>
              <w:t>2</w:t>
            </w:r>
          </w:p>
        </w:tc>
        <w:tc>
          <w:tcPr>
            <w:tcW w:w="8109" w:type="dxa"/>
            <w:gridSpan w:val="6"/>
            <w:tcBorders>
              <w:top w:val="single" w:sz="4" w:space="0" w:color="0070C0"/>
              <w:right w:val="single" w:sz="4" w:space="0" w:color="0070C0"/>
            </w:tcBorders>
            <w:shd w:val="clear" w:color="auto" w:fill="DAEEF3" w:themeFill="accent5" w:themeFillTint="33"/>
          </w:tcPr>
          <w:p w14:paraId="7C5CE19A" w14:textId="77777777" w:rsidR="00AF2F77" w:rsidRPr="001C0916" w:rsidRDefault="00AF2F77" w:rsidP="00ED23E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247D2A6" w14:textId="77777777" w:rsidR="00AF2F77" w:rsidRPr="005B4C52" w:rsidRDefault="00AF2F77" w:rsidP="00ED23E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AF2F77" w14:paraId="41B97C4E" w14:textId="77777777" w:rsidTr="00753545">
        <w:trPr>
          <w:trHeight w:val="153"/>
        </w:trPr>
        <w:tc>
          <w:tcPr>
            <w:cnfStyle w:val="001000000000" w:firstRow="0" w:lastRow="0" w:firstColumn="1" w:lastColumn="0" w:oddVBand="0" w:evenVBand="0" w:oddHBand="0" w:evenHBand="0" w:firstRowFirstColumn="0" w:firstRowLastColumn="0" w:lastRowFirstColumn="0" w:lastRowLastColumn="0"/>
            <w:tcW w:w="1105" w:type="dxa"/>
            <w:vMerge/>
            <w:tcBorders>
              <w:left w:val="single" w:sz="4" w:space="0" w:color="0070C0"/>
              <w:bottom w:val="single" w:sz="4" w:space="0" w:color="0070C0"/>
            </w:tcBorders>
          </w:tcPr>
          <w:p w14:paraId="1C7DF765" w14:textId="77777777" w:rsidR="00AF2F77" w:rsidRDefault="00AF2F77" w:rsidP="00ED23E1">
            <w:pPr>
              <w:pStyle w:val="INDICATORNUMBER"/>
              <w:rPr>
                <w:rStyle w:val="IntenseEmphasis"/>
                <w:b/>
                <w:bCs w:val="0"/>
                <w:i w:val="0"/>
                <w:iCs w:val="0"/>
                <w:color w:val="595959"/>
              </w:rPr>
            </w:pPr>
          </w:p>
        </w:tc>
        <w:tc>
          <w:tcPr>
            <w:tcW w:w="8109" w:type="dxa"/>
            <w:gridSpan w:val="6"/>
            <w:tcBorders>
              <w:top w:val="nil"/>
              <w:bottom w:val="single" w:sz="4" w:space="0" w:color="0070C0"/>
              <w:right w:val="single" w:sz="4" w:space="0" w:color="0070C0"/>
            </w:tcBorders>
            <w:shd w:val="clear" w:color="auto" w:fill="auto"/>
          </w:tcPr>
          <w:p w14:paraId="2788AF4A" w14:textId="77777777" w:rsidR="00AF2F77" w:rsidRDefault="00AF2F77" w:rsidP="00ED23E1">
            <w:pPr>
              <w:pStyle w:val="INDICATORTEXT"/>
              <w:cnfStyle w:val="000000000000" w:firstRow="0" w:lastRow="0" w:firstColumn="0" w:lastColumn="0" w:oddVBand="0" w:evenVBand="0" w:oddHBand="0" w:evenHBand="0" w:firstRowFirstColumn="0" w:firstRowLastColumn="0" w:lastRowFirstColumn="0" w:lastRowLastColumn="0"/>
            </w:pPr>
          </w:p>
        </w:tc>
      </w:tr>
    </w:tbl>
    <w:p w14:paraId="03E28EB0" w14:textId="77777777" w:rsidR="000E2B33" w:rsidRDefault="000E2B33" w:rsidP="00D5649D">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AF2F77" w14:paraId="0834FE35" w14:textId="77777777" w:rsidTr="00ED23E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5889AF4" w14:textId="77777777" w:rsidR="00AF2F77" w:rsidRPr="00DC20FA" w:rsidRDefault="00D400F6" w:rsidP="00ED23E1">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SG 04</w:t>
            </w:r>
          </w:p>
        </w:tc>
        <w:tc>
          <w:tcPr>
            <w:tcW w:w="8075" w:type="dxa"/>
          </w:tcPr>
          <w:p w14:paraId="04AD5225" w14:textId="77777777" w:rsidR="00AF2F77" w:rsidRPr="00DC20FA" w:rsidRDefault="00AF2F77"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AF2F77" w:rsidRPr="00D5451C" w14:paraId="743E3357" w14:textId="77777777" w:rsidTr="00ED23E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7408E389" w14:textId="77777777" w:rsidR="00AF2F77" w:rsidRPr="000D72DF" w:rsidRDefault="00D400F6" w:rsidP="00ED23E1">
            <w:pPr>
              <w:pStyle w:val="INDICATORNUMBER"/>
              <w:rPr>
                <w:rStyle w:val="IntenseEmphasis"/>
                <w:b/>
                <w:bCs w:val="0"/>
                <w:i w:val="0"/>
                <w:iCs w:val="0"/>
              </w:rPr>
            </w:pPr>
            <w:r>
              <w:rPr>
                <w:rStyle w:val="IntenseEmphasis"/>
                <w:b/>
                <w:bCs w:val="0"/>
                <w:i w:val="0"/>
                <w:iCs w:val="0"/>
                <w:color w:val="595959"/>
              </w:rPr>
              <w:t>SG 04</w:t>
            </w:r>
          </w:p>
        </w:tc>
        <w:tc>
          <w:tcPr>
            <w:tcW w:w="8075" w:type="dxa"/>
            <w:tcBorders>
              <w:bottom w:val="single" w:sz="4" w:space="0" w:color="A6A6A6" w:themeColor="background1" w:themeShade="A6"/>
            </w:tcBorders>
          </w:tcPr>
          <w:p w14:paraId="140DE606" w14:textId="77777777" w:rsidR="00AF2F77" w:rsidRPr="00E21D1F" w:rsidRDefault="00E90EE7" w:rsidP="00AF2F77">
            <w:pPr>
              <w:pStyle w:val="INDICATORTEXT"/>
              <w:cnfStyle w:val="000000000000" w:firstRow="0" w:lastRow="0" w:firstColumn="0" w:lastColumn="0" w:oddVBand="0" w:evenVBand="0" w:oddHBand="0" w:evenHBand="0" w:firstRowFirstColumn="0" w:firstRowLastColumn="0" w:lastRowFirstColumn="0" w:lastRowLastColumn="0"/>
            </w:pPr>
            <w:r>
              <w:t xml:space="preserve">For examples of possible objectives, please see the guidance notes for indicator [06], which </w:t>
            </w:r>
            <w:r w:rsidR="00AF2F77" w:rsidRPr="00AF2F77">
              <w:t>allows you to describe your objectives in more detail.</w:t>
            </w:r>
          </w:p>
        </w:tc>
      </w:tr>
      <w:tr w:rsidR="00AF2F77" w14:paraId="0F293EE0" w14:textId="77777777" w:rsidTr="00ED23E1">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11449588" w14:textId="77777777" w:rsidR="00AF2F77" w:rsidRPr="00A62DF0" w:rsidRDefault="00AF2F77" w:rsidP="00ED23E1">
            <w:pPr>
              <w:pStyle w:val="INDICATORNUMBER"/>
              <w:rPr>
                <w:rStyle w:val="IntenseEmphasis"/>
                <w:b/>
                <w:bCs w:val="0"/>
                <w:i w:val="0"/>
                <w:iCs w:val="0"/>
                <w:color w:val="595959"/>
              </w:rPr>
            </w:pPr>
            <w:r w:rsidRPr="00A62DF0">
              <w:rPr>
                <w:rStyle w:val="IntenseEmphasis"/>
                <w:b/>
                <w:bCs w:val="0"/>
                <w:i w:val="0"/>
                <w:iCs w:val="0"/>
                <w:color w:val="595959"/>
              </w:rPr>
              <w:t>LOGIC</w:t>
            </w:r>
          </w:p>
        </w:tc>
      </w:tr>
      <w:tr w:rsidR="00AF2F77" w:rsidRPr="00D5451C" w14:paraId="611F7158" w14:textId="77777777" w:rsidTr="00A1720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C5DE141" w14:textId="77777777" w:rsidR="00AF2F77" w:rsidRPr="000D72DF" w:rsidRDefault="00D400F6" w:rsidP="00ED23E1">
            <w:pPr>
              <w:pStyle w:val="INDICATORNUMBER"/>
              <w:rPr>
                <w:rStyle w:val="IntenseEmphasis"/>
                <w:b/>
                <w:bCs w:val="0"/>
                <w:i w:val="0"/>
                <w:iCs w:val="0"/>
              </w:rPr>
            </w:pPr>
            <w:r>
              <w:rPr>
                <w:rStyle w:val="IntenseEmphasis"/>
                <w:b/>
                <w:bCs w:val="0"/>
                <w:i w:val="0"/>
                <w:iCs w:val="0"/>
                <w:color w:val="595959"/>
              </w:rPr>
              <w:t>SG 04</w:t>
            </w:r>
          </w:p>
        </w:tc>
        <w:tc>
          <w:tcPr>
            <w:tcW w:w="8075" w:type="dxa"/>
            <w:tcBorders>
              <w:top w:val="single" w:sz="4" w:space="0" w:color="A6A6A6" w:themeColor="background1" w:themeShade="A6"/>
              <w:bottom w:val="single" w:sz="4" w:space="0" w:color="A6A6A6" w:themeColor="background1" w:themeShade="A6"/>
            </w:tcBorders>
          </w:tcPr>
          <w:p w14:paraId="78975832" w14:textId="77777777" w:rsidR="00AF2F77" w:rsidRPr="001C0916" w:rsidRDefault="00AF2F77" w:rsidP="00D400F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AF2F77">
              <w:t xml:space="preserve"> </w:t>
            </w:r>
            <w:r w:rsidR="006C0673">
              <w:t>[0</w:t>
            </w:r>
            <w:r w:rsidR="00D400F6">
              <w:t>5</w:t>
            </w:r>
            <w:r w:rsidR="006C0673">
              <w:t>]</w:t>
            </w:r>
            <w:r w:rsidRPr="00AF2F77">
              <w:t xml:space="preserve"> w</w:t>
            </w:r>
            <w:r w:rsidR="00E6197E">
              <w:t xml:space="preserve">ill be applicable if </w:t>
            </w:r>
            <w:r w:rsidR="00D400F6">
              <w:t>anything other than ‘It is not reviewed’ is selected in SG 04.1</w:t>
            </w:r>
            <w:r w:rsidR="006C0673">
              <w:t xml:space="preserve"> </w:t>
            </w:r>
          </w:p>
        </w:tc>
      </w:tr>
      <w:tr w:rsidR="00A17205" w:rsidRPr="00D5451C" w14:paraId="1BA02C02" w14:textId="77777777" w:rsidTr="00E84E9C">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E4C2E7D" w14:textId="77777777" w:rsidR="00A17205" w:rsidRPr="00A17205" w:rsidRDefault="00A17205" w:rsidP="00AF2F77">
            <w:pPr>
              <w:pStyle w:val="INDICATORTEXT"/>
              <w:rPr>
                <w:b/>
              </w:rPr>
            </w:pPr>
            <w:r w:rsidRPr="00A17205">
              <w:rPr>
                <w:b/>
              </w:rPr>
              <w:t>ASSESSMENT</w:t>
            </w:r>
          </w:p>
        </w:tc>
      </w:tr>
      <w:tr w:rsidR="00A17205" w:rsidRPr="00D5451C" w14:paraId="6879AD13" w14:textId="77777777" w:rsidTr="00ED23E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6AC4FDD9" w14:textId="77777777" w:rsidR="00A17205" w:rsidRDefault="00D400F6" w:rsidP="00ED23E1">
            <w:pPr>
              <w:pStyle w:val="INDICATORNUMBER"/>
              <w:rPr>
                <w:rStyle w:val="IntenseEmphasis"/>
                <w:b/>
                <w:bCs w:val="0"/>
                <w:i w:val="0"/>
                <w:iCs w:val="0"/>
                <w:color w:val="595959"/>
              </w:rPr>
            </w:pPr>
            <w:r>
              <w:rPr>
                <w:rStyle w:val="IntenseEmphasis"/>
                <w:b/>
                <w:bCs w:val="0"/>
                <w:i w:val="0"/>
                <w:iCs w:val="0"/>
                <w:color w:val="595959"/>
              </w:rPr>
              <w:t>SG 04</w:t>
            </w:r>
          </w:p>
        </w:tc>
        <w:tc>
          <w:tcPr>
            <w:tcW w:w="8075" w:type="dxa"/>
            <w:tcBorders>
              <w:top w:val="single" w:sz="4" w:space="0" w:color="A6A6A6" w:themeColor="background1" w:themeShade="A6"/>
              <w:bottom w:val="single" w:sz="4" w:space="0" w:color="0082C8"/>
            </w:tcBorders>
          </w:tcPr>
          <w:p w14:paraId="224B65B8" w14:textId="77777777" w:rsidR="00A17205" w:rsidRDefault="00A17205" w:rsidP="00A1720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A17205">
              <w:rPr>
                <w:szCs w:val="18"/>
              </w:rPr>
              <w:sym w:font="Wingdings" w:char="F0AB"/>
            </w:r>
          </w:p>
          <w:p w14:paraId="418A0F4C" w14:textId="77777777" w:rsidR="00A17205" w:rsidRPr="00AF2F77" w:rsidRDefault="00A17205" w:rsidP="0092371C">
            <w:pPr>
              <w:pStyle w:val="INDICATORTEXT"/>
              <w:cnfStyle w:val="000000000000" w:firstRow="0" w:lastRow="0" w:firstColumn="0" w:lastColumn="0" w:oddVBand="0" w:evenVBand="0" w:oddHBand="0" w:evenHBand="0" w:firstRowFirstColumn="0" w:firstRowLastColumn="0" w:lastRowFirstColumn="0" w:lastRowLastColumn="0"/>
            </w:pPr>
            <w:r>
              <w:rPr>
                <w:szCs w:val="18"/>
              </w:rPr>
              <w:t>This indicator assesses if objectives have been set how often they are revised</w:t>
            </w:r>
            <w:r w:rsidR="00230DDE">
              <w:rPr>
                <w:szCs w:val="18"/>
              </w:rPr>
              <w:t xml:space="preserve"> </w:t>
            </w:r>
            <w:r w:rsidR="0092371C">
              <w:rPr>
                <w:szCs w:val="18"/>
              </w:rPr>
              <w:t>in [04.1]</w:t>
            </w:r>
          </w:p>
        </w:tc>
      </w:tr>
    </w:tbl>
    <w:p w14:paraId="1EF1A345" w14:textId="77777777" w:rsidR="000E2B33" w:rsidRDefault="000E2B33">
      <w:pPr>
        <w:widowControl/>
        <w:autoSpaceDE/>
        <w:autoSpaceDN/>
        <w:adjustRightInd/>
        <w:spacing w:before="0" w:after="0" w:line="240" w:lineRule="auto"/>
      </w:pPr>
    </w:p>
    <w:p w14:paraId="37116116" w14:textId="77777777" w:rsidR="000E2B33" w:rsidRDefault="000E2B33">
      <w:pPr>
        <w:widowControl/>
        <w:autoSpaceDE/>
        <w:autoSpaceDN/>
        <w:adjustRightInd/>
        <w:spacing w:before="0" w:after="0" w:line="240" w:lineRule="auto"/>
      </w:pPr>
      <w:r>
        <w:br w:type="page"/>
      </w:r>
    </w:p>
    <w:p w14:paraId="30C66CB9" w14:textId="77777777" w:rsidR="00082B7B" w:rsidRDefault="00082B7B" w:rsidP="00082B7B">
      <w:pPr>
        <w:pStyle w:val="INDICATORNUMBER"/>
      </w:pPr>
    </w:p>
    <w:tbl>
      <w:tblPr>
        <w:tblStyle w:val="SubSectionIndicatorTableVOLUNTARY"/>
        <w:tblW w:w="9011" w:type="dxa"/>
        <w:tblInd w:w="5" w:type="dxa"/>
        <w:tblLook w:val="04A0" w:firstRow="1" w:lastRow="0" w:firstColumn="1" w:lastColumn="0" w:noHBand="0" w:noVBand="1"/>
      </w:tblPr>
      <w:tblGrid>
        <w:gridCol w:w="1266"/>
        <w:gridCol w:w="1759"/>
        <w:gridCol w:w="1995"/>
        <w:gridCol w:w="2058"/>
        <w:gridCol w:w="1933"/>
      </w:tblGrid>
      <w:tr w:rsidR="00840150" w:rsidRPr="00BA1CEF" w14:paraId="6C2BEC86" w14:textId="77777777" w:rsidTr="0CA7F94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4745C5FB" w14:textId="77777777" w:rsidR="00840150" w:rsidRPr="00BA1CEF" w:rsidRDefault="00840150" w:rsidP="00320282">
            <w:pPr>
              <w:pStyle w:val="SectionIndicatorHeaderText"/>
              <w:spacing w:after="80"/>
              <w:rPr>
                <w:rStyle w:val="IntenseEmphasis"/>
                <w:b w:val="0"/>
                <w:bCs w:val="0"/>
                <w:i w:val="0"/>
                <w:iCs w:val="0"/>
                <w:color w:val="FFFFFF" w:themeColor="background1"/>
                <w:lang w:eastAsia="en-US"/>
              </w:rPr>
            </w:pPr>
            <w:r w:rsidRPr="00D34790">
              <w:rPr>
                <w:rStyle w:val="IntenseEmphasis"/>
                <w:i w:val="0"/>
                <w:color w:val="FFFFFF" w:themeColor="background1"/>
                <w:sz w:val="20"/>
                <w:szCs w:val="20"/>
              </w:rPr>
              <w:t>SG 05</w:t>
            </w:r>
          </w:p>
        </w:tc>
        <w:tc>
          <w:tcPr>
            <w:tcW w:w="7745" w:type="dxa"/>
            <w:gridSpan w:val="4"/>
            <w:tcBorders>
              <w:top w:val="single" w:sz="4" w:space="0" w:color="0070C0"/>
              <w:bottom w:val="single" w:sz="4" w:space="0" w:color="0070C0"/>
              <w:right w:val="single" w:sz="4" w:space="0" w:color="0070C0"/>
            </w:tcBorders>
            <w:shd w:val="clear" w:color="auto" w:fill="0070C0"/>
          </w:tcPr>
          <w:p w14:paraId="5AC900AE" w14:textId="77777777" w:rsidR="00840150" w:rsidRPr="00BA1CEF" w:rsidRDefault="00840150" w:rsidP="009F2C5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i w:val="0"/>
              </w:rPr>
            </w:pPr>
            <w:r w:rsidRPr="00D34790">
              <w:rPr>
                <w:rStyle w:val="IntenseEmphasis"/>
                <w:i w:val="0"/>
                <w:color w:val="FFFFFF" w:themeColor="background1"/>
                <w:sz w:val="20"/>
                <w:szCs w:val="20"/>
              </w:rPr>
              <w:t>INDICATOR</w:t>
            </w:r>
          </w:p>
        </w:tc>
      </w:tr>
      <w:tr w:rsidR="00840150" w:rsidRPr="00BA1CEF" w14:paraId="2ADEB362" w14:textId="77777777" w:rsidTr="0CA7F94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vAlign w:val="top"/>
          </w:tcPr>
          <w:p w14:paraId="6C1DBE4C" w14:textId="77777777" w:rsidR="00840150" w:rsidRPr="00BA1CEF" w:rsidRDefault="00840150" w:rsidP="00320282">
            <w:pPr>
              <w:pStyle w:val="INDICATORNUMBER"/>
              <w:spacing w:after="80"/>
              <w:rPr>
                <w:rStyle w:val="IntenseEmphasis"/>
                <w:rFonts w:eastAsia="MS PGothic"/>
                <w:b/>
                <w:bCs w:val="0"/>
                <w:i w:val="0"/>
                <w:iCs w:val="0"/>
                <w:color w:val="595959"/>
                <w:sz w:val="20"/>
                <w:szCs w:val="20"/>
                <w:lang w:eastAsia="en-US"/>
              </w:rPr>
            </w:pPr>
            <w:r w:rsidRPr="00320282">
              <w:rPr>
                <w:rStyle w:val="IntenseEmphasis"/>
                <w:b/>
                <w:bCs w:val="0"/>
                <w:i w:val="0"/>
                <w:iCs w:val="0"/>
                <w:color w:val="595959"/>
              </w:rPr>
              <w:t>SG 05.1</w:t>
            </w:r>
          </w:p>
        </w:tc>
        <w:tc>
          <w:tcPr>
            <w:tcW w:w="7745" w:type="dxa"/>
            <w:gridSpan w:val="4"/>
            <w:tcBorders>
              <w:top w:val="single" w:sz="4" w:space="0" w:color="0070C0"/>
              <w:right w:val="single" w:sz="4" w:space="0" w:color="0070C0"/>
            </w:tcBorders>
            <w:shd w:val="clear" w:color="auto" w:fill="DAEEF3" w:themeFill="accent5" w:themeFillTint="33"/>
          </w:tcPr>
          <w:p w14:paraId="4C1A5FEC" w14:textId="49D26B2C" w:rsidR="00840150" w:rsidRPr="00BA1CEF" w:rsidRDefault="00441B39" w:rsidP="00441B39">
            <w:pPr>
              <w:pStyle w:val="INDICATORTEXT"/>
              <w:cnfStyle w:val="000000100000" w:firstRow="0" w:lastRow="0" w:firstColumn="0" w:lastColumn="0" w:oddVBand="0" w:evenVBand="0" w:oddHBand="1" w:evenHBand="0" w:firstRowFirstColumn="0" w:firstRowLastColumn="0" w:lastRowFirstColumn="0" w:lastRowLastColumn="0"/>
              <w:rPr>
                <w:color w:val="auto"/>
                <w:szCs w:val="18"/>
              </w:rPr>
            </w:pPr>
            <w:r>
              <w:t>List the</w:t>
            </w:r>
            <w:r w:rsidR="00840150" w:rsidRPr="00320282">
              <w:t xml:space="preserve"> main responsible investment objectives </w:t>
            </w:r>
            <w:r>
              <w:t xml:space="preserve">that </w:t>
            </w:r>
            <w:r w:rsidR="00840150" w:rsidRPr="00320282">
              <w:t>you</w:t>
            </w:r>
            <w:r>
              <w:t>r organisation</w:t>
            </w:r>
            <w:r w:rsidR="00840150" w:rsidRPr="00320282">
              <w:t xml:space="preserve"> set for the reporting year</w:t>
            </w:r>
          </w:p>
        </w:tc>
      </w:tr>
      <w:tr w:rsidR="00F832A4" w14:paraId="3DC1A1C6" w14:textId="77777777" w:rsidTr="0CA7F949">
        <w:trPr>
          <w:trHeight w:val="527"/>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left w:val="single" w:sz="4" w:space="0" w:color="0070C0"/>
            </w:tcBorders>
            <w:vAlign w:val="top"/>
          </w:tcPr>
          <w:p w14:paraId="3C94777D" w14:textId="77777777" w:rsidR="00F832A4" w:rsidRDefault="00F832A4" w:rsidP="009F2C57">
            <w:pPr>
              <w:pStyle w:val="INDICATORNUMBER"/>
              <w:spacing w:before="0"/>
              <w:rPr>
                <w:rStyle w:val="IntenseEmphasis"/>
                <w:b/>
                <w:bCs w:val="0"/>
                <w:i w:val="0"/>
                <w:iCs w:val="0"/>
                <w:color w:val="595959"/>
              </w:rPr>
            </w:pPr>
          </w:p>
        </w:tc>
        <w:tc>
          <w:tcPr>
            <w:tcW w:w="175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6B8DBCA" w14:textId="77777777" w:rsidR="00F832A4" w:rsidRPr="00B3368C" w:rsidRDefault="00F832A4" w:rsidP="009F2C5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Topics</w:t>
            </w:r>
            <w:r w:rsidRPr="00B3368C">
              <w:rPr>
                <w:b/>
                <w:color w:val="FFFFFF" w:themeColor="background1"/>
                <w:sz w:val="18"/>
                <w:szCs w:val="18"/>
              </w:rPr>
              <w:t xml:space="preserve"> </w:t>
            </w:r>
          </w:p>
        </w:tc>
        <w:tc>
          <w:tcPr>
            <w:tcW w:w="1995" w:type="dxa"/>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A6A6A6" w:themeFill="background1" w:themeFillShade="A6"/>
          </w:tcPr>
          <w:p w14:paraId="1CD4A502" w14:textId="77777777" w:rsidR="00F832A4" w:rsidRPr="00B3368C" w:rsidRDefault="00F832A4" w:rsidP="009F2C5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Responsible investment objectives</w:t>
            </w:r>
          </w:p>
        </w:tc>
        <w:tc>
          <w:tcPr>
            <w:tcW w:w="2058"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A6A6A6" w:themeFill="background1" w:themeFillShade="A6"/>
          </w:tcPr>
          <w:p w14:paraId="24CB024A" w14:textId="77777777" w:rsidR="00F832A4" w:rsidRDefault="00F832A4" w:rsidP="009F2C5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Key performance indicator</w:t>
            </w:r>
          </w:p>
        </w:tc>
        <w:tc>
          <w:tcPr>
            <w:tcW w:w="1933" w:type="dxa"/>
            <w:tcBorders>
              <w:top w:val="nil"/>
              <w:left w:val="single" w:sz="4" w:space="0" w:color="FFFFFF" w:themeColor="background1"/>
              <w:bottom w:val="single" w:sz="4" w:space="0" w:color="A6A6A6" w:themeColor="background1" w:themeShade="A6"/>
              <w:right w:val="single" w:sz="4" w:space="0" w:color="0070C0"/>
            </w:tcBorders>
            <w:shd w:val="clear" w:color="auto" w:fill="A6A6A6" w:themeFill="background1" w:themeFillShade="A6"/>
          </w:tcPr>
          <w:p w14:paraId="1B238C14" w14:textId="77777777" w:rsidR="00F832A4" w:rsidRDefault="00F832A4" w:rsidP="009F2C5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Progress achieved</w:t>
            </w:r>
          </w:p>
        </w:tc>
      </w:tr>
      <w:tr w:rsidR="00F832A4" w:rsidRPr="00890A61" w14:paraId="6C6B1775" w14:textId="77777777" w:rsidTr="0CA7F949">
        <w:trPr>
          <w:cnfStyle w:val="000000100000" w:firstRow="0" w:lastRow="0" w:firstColumn="0" w:lastColumn="0" w:oddVBand="0" w:evenVBand="0" w:oddHBand="1" w:evenHBand="0" w:firstRowFirstColumn="0" w:firstRowLastColumn="0" w:lastRowFirstColumn="0" w:lastRowLastColumn="0"/>
          <w:trHeight w:val="389"/>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4867FFD9" w14:textId="77777777" w:rsidR="00F832A4" w:rsidRDefault="00F832A4" w:rsidP="009F2C57">
            <w:pPr>
              <w:pStyle w:val="INDICATORNUMBER"/>
              <w:rPr>
                <w:rStyle w:val="IntenseEmphasis"/>
                <w:b/>
                <w:bCs w:val="0"/>
                <w:i w:val="0"/>
                <w:iCs w:val="0"/>
                <w:color w:val="595959"/>
              </w:rPr>
            </w:pPr>
          </w:p>
        </w:tc>
        <w:tc>
          <w:tcPr>
            <w:tcW w:w="1759" w:type="dxa"/>
            <w:vMerge w:val="restart"/>
            <w:tcBorders>
              <w:top w:val="single" w:sz="4" w:space="0" w:color="A6A6A6" w:themeColor="background1" w:themeShade="A6"/>
              <w:right w:val="single" w:sz="4" w:space="0" w:color="A6A6A6" w:themeColor="background1" w:themeShade="A6"/>
            </w:tcBorders>
            <w:shd w:val="clear" w:color="auto" w:fill="auto"/>
          </w:tcPr>
          <w:p w14:paraId="58CEF648" w14:textId="77777777" w:rsidR="00F832A4" w:rsidRPr="006D0D37" w:rsidRDefault="0CA7F949" w:rsidP="009F2C57">
            <w:pPr>
              <w:pStyle w:val="INDICATORTEXT"/>
              <w:cnfStyle w:val="000000100000" w:firstRow="0" w:lastRow="0" w:firstColumn="0" w:lastColumn="0" w:oddVBand="0" w:evenVBand="0" w:oddHBand="1" w:evenHBand="0" w:firstRowFirstColumn="0" w:firstRowLastColumn="0" w:lastRowFirstColumn="0" w:lastRowLastColumn="0"/>
              <w:rPr>
                <w:b/>
              </w:rPr>
            </w:pPr>
            <w:r w:rsidRPr="006D0D37">
              <w:rPr>
                <w:b/>
              </w:rPr>
              <w:t>Responsible investment processes</w:t>
            </w:r>
          </w:p>
          <w:p w14:paraId="16CB08D1" w14:textId="77777777" w:rsidR="00F832A4" w:rsidRPr="00CD3D16"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1DF98B" w14:textId="77777777" w:rsidR="00F832A4"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Pr="00DA3EAD">
              <w:t xml:space="preserve"> Provide training on ESG i</w:t>
            </w:r>
            <w:r>
              <w:t xml:space="preserve">ncorporation </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FB0524"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7010009"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F832A4" w:rsidRPr="00890A61" w14:paraId="5715A45A" w14:textId="77777777" w:rsidTr="0CA7F949">
        <w:trPr>
          <w:trHeight w:val="388"/>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636FDA90"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5520B847" w14:textId="77777777" w:rsidR="00F832A4" w:rsidRPr="00BA1CEF"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4A6032" w14:textId="77777777" w:rsidR="00F832A4" w:rsidRPr="00890A61" w:rsidRDefault="00F832A4" w:rsidP="001B209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Pr="00DA3EAD">
              <w:t xml:space="preserve"> Provide training on </w:t>
            </w:r>
            <w:r>
              <w:t>ESG engagement</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59474A"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7710B5A6"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F832A4" w:rsidRPr="00890A61" w14:paraId="4E2E36B7" w14:textId="77777777" w:rsidTr="0CA7F949">
        <w:trPr>
          <w:cnfStyle w:val="000000100000" w:firstRow="0" w:lastRow="0" w:firstColumn="0" w:lastColumn="0" w:oddVBand="0" w:evenVBand="0" w:oddHBand="1" w:evenHBand="0" w:firstRowFirstColumn="0" w:firstRowLastColumn="0" w:lastRowFirstColumn="0" w:lastRowLastColumn="0"/>
          <w:trHeight w:val="388"/>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744F050E"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1681EDAA" w14:textId="77777777" w:rsidR="00F832A4" w:rsidRPr="00BA1CEF"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8744BD" w14:textId="361A6B82" w:rsidR="00F832A4" w:rsidRPr="00890A61" w:rsidRDefault="00F832A4" w:rsidP="00015ED1">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w:t>
            </w:r>
            <w:r w:rsidR="00015ED1">
              <w:t xml:space="preserve">Improved </w:t>
            </w:r>
            <w:r>
              <w:t>communication of ESG activities within the organisation</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64C00F"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6D28B82B"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F832A4" w:rsidRPr="00890A61" w14:paraId="4F474677" w14:textId="77777777" w:rsidTr="0CA7F949">
        <w:trPr>
          <w:trHeight w:val="388"/>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5DF5F64D"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3FF6D06C" w14:textId="77777777" w:rsidR="00F832A4" w:rsidRPr="00BA1CEF"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A6A103" w14:textId="3601ED28" w:rsidR="00F832A4" w:rsidRPr="00890A61" w:rsidRDefault="00F832A4" w:rsidP="0020706D">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Improve</w:t>
            </w:r>
            <w:r w:rsidR="00015ED1">
              <w:t>d</w:t>
            </w:r>
            <w:r>
              <w:t xml:space="preserve"> engagement to encourage change with regards to management of ESG issues</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7BF1DD"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5EFA9C33"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F832A4" w:rsidRPr="00890A61" w14:paraId="726E056B" w14:textId="77777777" w:rsidTr="0CA7F949">
        <w:trPr>
          <w:cnfStyle w:val="000000100000" w:firstRow="0" w:lastRow="0" w:firstColumn="0" w:lastColumn="0" w:oddVBand="0" w:evenVBand="0" w:oddHBand="1" w:evenHBand="0" w:firstRowFirstColumn="0" w:firstRowLastColumn="0" w:lastRowFirstColumn="0" w:lastRowLastColumn="0"/>
          <w:trHeight w:val="388"/>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7C671952"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1A4353AE" w14:textId="77777777" w:rsidR="00F832A4" w:rsidRPr="00BA1CEF"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EDFB7A" w14:textId="596CD674" w:rsidR="00F832A4" w:rsidRPr="00890A61" w:rsidRDefault="00F832A4" w:rsidP="0020706D">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Improve</w:t>
            </w:r>
            <w:r w:rsidR="00015ED1">
              <w:t>d</w:t>
            </w:r>
            <w:r>
              <w:t xml:space="preserve"> ESG incorporation into investment decision making processes</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D532CF"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3D0B37F2"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F832A4" w:rsidRPr="00890A61" w14:paraId="287C97AE" w14:textId="77777777" w:rsidTr="0CA7F949">
        <w:trPr>
          <w:trHeight w:val="388"/>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01D2D728"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1094C19F" w14:textId="77777777" w:rsidR="00F832A4" w:rsidRPr="00BA1CEF"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D4AB0F"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specify(1)</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B33511"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0807A61F"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F832A4" w:rsidRPr="00890A61" w14:paraId="005F01A9" w14:textId="77777777" w:rsidTr="0CA7F949">
        <w:trPr>
          <w:cnfStyle w:val="000000100000" w:firstRow="0" w:lastRow="0" w:firstColumn="0" w:lastColumn="0" w:oddVBand="0" w:evenVBand="0" w:oddHBand="1" w:evenHBand="0" w:firstRowFirstColumn="0" w:firstRowLastColumn="0" w:lastRowFirstColumn="0" w:lastRowLastColumn="0"/>
          <w:trHeight w:val="388"/>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4ED3AC53"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2986DC3F" w14:textId="77777777" w:rsidR="00F832A4" w:rsidRPr="00BA1CEF"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BC2C89"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specify(2)</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0560D5"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5C6095C8"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F832A4" w:rsidRPr="00890A61" w14:paraId="677903C5" w14:textId="77777777" w:rsidTr="0CA7F949">
        <w:trPr>
          <w:trHeight w:val="388"/>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57CF685D" w14:textId="77777777" w:rsidR="00F832A4" w:rsidRDefault="00F832A4" w:rsidP="009F2C57">
            <w:pPr>
              <w:pStyle w:val="INDICATORNUMBER"/>
              <w:rPr>
                <w:rStyle w:val="IntenseEmphasis"/>
                <w:b/>
                <w:bCs w:val="0"/>
                <w:i w:val="0"/>
                <w:iCs w:val="0"/>
                <w:color w:val="595959"/>
              </w:rPr>
            </w:pPr>
          </w:p>
        </w:tc>
        <w:tc>
          <w:tcPr>
            <w:tcW w:w="1759" w:type="dxa"/>
            <w:vMerge/>
            <w:tcBorders>
              <w:bottom w:val="single" w:sz="4" w:space="0" w:color="A6A6A6" w:themeColor="background1" w:themeShade="A6"/>
              <w:right w:val="single" w:sz="4" w:space="0" w:color="A6A6A6" w:themeColor="background1" w:themeShade="A6"/>
            </w:tcBorders>
            <w:shd w:val="clear" w:color="auto" w:fill="auto"/>
          </w:tcPr>
          <w:p w14:paraId="4AE3ABED" w14:textId="77777777" w:rsidR="00F832A4" w:rsidRPr="00BA1CEF"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4779CB"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specify(3)</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181A4B"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57B575E7"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F832A4" w:rsidRPr="00890A61" w14:paraId="09CCDAB7" w14:textId="77777777" w:rsidTr="0CA7F949">
        <w:trPr>
          <w:cnfStyle w:val="000000100000" w:firstRow="0" w:lastRow="0" w:firstColumn="0" w:lastColumn="0" w:oddVBand="0" w:evenVBand="0" w:oddHBand="1" w:evenHBand="0" w:firstRowFirstColumn="0" w:firstRowLastColumn="0" w:lastRowFirstColumn="0" w:lastRowLastColumn="0"/>
          <w:trHeight w:val="1056"/>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28928924" w14:textId="77777777" w:rsidR="00F832A4" w:rsidRDefault="00F832A4" w:rsidP="009F2C57">
            <w:pPr>
              <w:pStyle w:val="INDICATORNUMBER"/>
              <w:rPr>
                <w:rStyle w:val="IntenseEmphasis"/>
                <w:b/>
                <w:bCs w:val="0"/>
                <w:i w:val="0"/>
                <w:iCs w:val="0"/>
                <w:color w:val="595959"/>
              </w:rPr>
            </w:pPr>
          </w:p>
        </w:tc>
        <w:tc>
          <w:tcPr>
            <w:tcW w:w="1759" w:type="dxa"/>
            <w:vMerge w:val="restart"/>
            <w:tcBorders>
              <w:top w:val="single" w:sz="4" w:space="0" w:color="A6A6A6" w:themeColor="background1" w:themeShade="A6"/>
              <w:right w:val="single" w:sz="4" w:space="0" w:color="A6A6A6" w:themeColor="background1" w:themeShade="A6"/>
            </w:tcBorders>
            <w:shd w:val="clear" w:color="auto" w:fill="auto"/>
          </w:tcPr>
          <w:p w14:paraId="18A3E520" w14:textId="77777777" w:rsidR="00F832A4" w:rsidRPr="00BA1CEF"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r>
              <w:rPr>
                <w:b/>
              </w:rPr>
              <w:t>Financial performance of investments</w:t>
            </w:r>
          </w:p>
          <w:p w14:paraId="6299B532" w14:textId="77777777" w:rsidR="00F832A4" w:rsidRPr="00BA1CEF"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p w14:paraId="3DC91E53" w14:textId="77777777" w:rsidR="00F832A4" w:rsidRPr="00CD3D16"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9D23DA" w14:textId="2AA38854" w:rsidR="00F832A4"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w:t>
            </w:r>
            <w:r>
              <w:rPr>
                <w:rFonts w:cs="Calibri"/>
                <w:szCs w:val="18"/>
              </w:rPr>
              <w:t>I</w:t>
            </w:r>
            <w:r w:rsidRPr="00DC5949">
              <w:rPr>
                <w:rFonts w:cs="Calibri"/>
                <w:szCs w:val="18"/>
              </w:rPr>
              <w:t>ncrease</w:t>
            </w:r>
            <w:r w:rsidR="00015ED1">
              <w:rPr>
                <w:rFonts w:cs="Calibri"/>
                <w:szCs w:val="18"/>
              </w:rPr>
              <w:t>d</w:t>
            </w:r>
            <w:r w:rsidRPr="00DC5949">
              <w:rPr>
                <w:rFonts w:cs="Calibri"/>
                <w:szCs w:val="18"/>
              </w:rPr>
              <w:t xml:space="preserve"> portfolio performance by</w:t>
            </w:r>
            <w:r>
              <w:rPr>
                <w:rFonts w:cs="Calibri"/>
                <w:szCs w:val="18"/>
              </w:rPr>
              <w:t xml:space="preserve"> consideration of ESG factors</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7549E6"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38A0BF04"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F832A4" w:rsidRPr="00890A61" w14:paraId="05B5EE6E" w14:textId="77777777" w:rsidTr="0CA7F949">
        <w:trPr>
          <w:trHeight w:val="367"/>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12EF654A"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050D9450"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FF7F06"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B911B4"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3EE8D812"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F832A4" w:rsidRPr="00890A61" w14:paraId="51CD5876" w14:textId="77777777" w:rsidTr="0CA7F949">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2F8894CE"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25C16812"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C24E16"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specify(2)</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3A69C6"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0FF8AB39"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F832A4" w:rsidRPr="00890A61" w14:paraId="062D7200" w14:textId="77777777" w:rsidTr="0CA7F949">
        <w:trPr>
          <w:trHeight w:val="367"/>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4DC78DE5" w14:textId="77777777" w:rsidR="00F832A4" w:rsidRDefault="00F832A4" w:rsidP="009F2C57">
            <w:pPr>
              <w:pStyle w:val="INDICATORNUMBER"/>
              <w:rPr>
                <w:rStyle w:val="IntenseEmphasis"/>
                <w:b/>
                <w:bCs w:val="0"/>
                <w:i w:val="0"/>
                <w:iCs w:val="0"/>
                <w:color w:val="595959"/>
              </w:rPr>
            </w:pPr>
          </w:p>
        </w:tc>
        <w:tc>
          <w:tcPr>
            <w:tcW w:w="1759" w:type="dxa"/>
            <w:vMerge/>
            <w:tcBorders>
              <w:bottom w:val="single" w:sz="4" w:space="0" w:color="A6A6A6" w:themeColor="background1" w:themeShade="A6"/>
              <w:right w:val="single" w:sz="4" w:space="0" w:color="A6A6A6" w:themeColor="background1" w:themeShade="A6"/>
            </w:tcBorders>
            <w:shd w:val="clear" w:color="auto" w:fill="auto"/>
          </w:tcPr>
          <w:p w14:paraId="7B9B5AA9"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F208BF"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specify(3)</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464AE7"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5CB42648"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F832A4" w:rsidRPr="00890A61" w14:paraId="38583853" w14:textId="77777777" w:rsidTr="0CA7F94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187B1550" w14:textId="77777777" w:rsidR="00F832A4" w:rsidRDefault="00F832A4" w:rsidP="009F2C57">
            <w:pPr>
              <w:pStyle w:val="INDICATORNUMBER"/>
              <w:rPr>
                <w:rStyle w:val="IntenseEmphasis"/>
                <w:b/>
                <w:bCs w:val="0"/>
                <w:i w:val="0"/>
                <w:iCs w:val="0"/>
                <w:color w:val="595959"/>
              </w:rPr>
            </w:pPr>
          </w:p>
        </w:tc>
        <w:tc>
          <w:tcPr>
            <w:tcW w:w="1759" w:type="dxa"/>
            <w:vMerge w:val="restart"/>
            <w:tcBorders>
              <w:top w:val="single" w:sz="4" w:space="0" w:color="A6A6A6" w:themeColor="background1" w:themeShade="A6"/>
              <w:right w:val="single" w:sz="4" w:space="0" w:color="A6A6A6" w:themeColor="background1" w:themeShade="A6"/>
            </w:tcBorders>
            <w:shd w:val="clear" w:color="auto" w:fill="auto"/>
          </w:tcPr>
          <w:p w14:paraId="44ED5117" w14:textId="77777777" w:rsidR="00F832A4" w:rsidRPr="00BA1CEF"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r>
              <w:rPr>
                <w:b/>
              </w:rPr>
              <w:t>ESG characteristics of investments</w:t>
            </w:r>
          </w:p>
          <w:p w14:paraId="5F4CAD94" w14:textId="77777777" w:rsidR="00F832A4" w:rsidRPr="00CD3D16"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ABF8E2" w14:textId="77777777" w:rsidR="00F832A4"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Over or underweight companies based on ESG characteristics</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7C215"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05D5A26"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F832A4" w:rsidRPr="00890A61" w14:paraId="3E7EDDDB" w14:textId="77777777" w:rsidTr="0CA7F949">
        <w:trPr>
          <w:trHeight w:val="34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2B759DCC"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5A336630"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E4196E" w14:textId="18C087F4"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Improve</w:t>
            </w:r>
            <w:r w:rsidR="00015ED1">
              <w:t>d</w:t>
            </w:r>
            <w:r>
              <w:t xml:space="preserve"> ESG ratings of portfolio</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B04A35"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0B1BA468"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F832A4" w:rsidRPr="00890A61" w14:paraId="2C1D1935" w14:textId="77777777" w:rsidTr="0CA7F94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2411FD9E"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613B4ED1"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333A88" w14:textId="756DE189" w:rsidR="00F832A4" w:rsidRPr="00890A61"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Setting carbon </w:t>
            </w:r>
            <w:r w:rsidR="00015ED1">
              <w:t xml:space="preserve">reduction </w:t>
            </w:r>
            <w:r>
              <w:t>targets for portfolio</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595A5B"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3DEC44ED"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F832A4" w:rsidRPr="00890A61" w14:paraId="54623812" w14:textId="77777777" w:rsidTr="0CA7F949">
        <w:trPr>
          <w:trHeight w:val="34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735CC950"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49A3F1B5"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7C791B"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3EDE2C"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79DDFDE5"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F832A4" w:rsidRPr="00890A61" w14:paraId="5E9E3213" w14:textId="77777777" w:rsidTr="0CA7F949">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570DEA5F"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4BE52490"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AA89B8" w14:textId="2E9CEBF5" w:rsidR="00F832A4" w:rsidRPr="00890A61"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specify(2)</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21669"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3D28753"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F832A4" w:rsidRPr="00890A61" w14:paraId="15D43D5B" w14:textId="77777777" w:rsidTr="0CA7F949">
        <w:trPr>
          <w:trHeight w:val="340"/>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A6A6A6" w:themeColor="background1" w:themeShade="A6"/>
            </w:tcBorders>
            <w:vAlign w:val="top"/>
          </w:tcPr>
          <w:p w14:paraId="75F3E235" w14:textId="77777777" w:rsidR="00F832A4" w:rsidRDefault="00F832A4" w:rsidP="009F2C57">
            <w:pPr>
              <w:pStyle w:val="INDICATORNUMBER"/>
              <w:rPr>
                <w:rStyle w:val="IntenseEmphasis"/>
                <w:b/>
                <w:bCs w:val="0"/>
                <w:i w:val="0"/>
                <w:iCs w:val="0"/>
                <w:color w:val="595959"/>
              </w:rPr>
            </w:pPr>
          </w:p>
        </w:tc>
        <w:tc>
          <w:tcPr>
            <w:tcW w:w="1759" w:type="dxa"/>
            <w:vMerge/>
            <w:tcBorders>
              <w:bottom w:val="single" w:sz="4" w:space="0" w:color="A6A6A6" w:themeColor="background1" w:themeShade="A6"/>
              <w:right w:val="single" w:sz="4" w:space="0" w:color="A6A6A6" w:themeColor="background1" w:themeShade="A6"/>
            </w:tcBorders>
            <w:shd w:val="clear" w:color="auto" w:fill="auto"/>
          </w:tcPr>
          <w:p w14:paraId="283A0D42"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1B5625"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specify(3)</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C4B9FB"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31FCBA5"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F832A4" w:rsidRPr="00890A61" w14:paraId="162ADA08" w14:textId="77777777" w:rsidTr="0CA7F949">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A6A6A6" w:themeColor="background1" w:themeShade="A6"/>
              <w:left w:val="single" w:sz="4" w:space="0" w:color="0070C0"/>
              <w:bottom w:val="single" w:sz="4" w:space="0" w:color="0070C0"/>
            </w:tcBorders>
            <w:vAlign w:val="top"/>
          </w:tcPr>
          <w:p w14:paraId="0A427952" w14:textId="77777777" w:rsidR="00F832A4" w:rsidRDefault="00F832A4" w:rsidP="009F2C57">
            <w:pPr>
              <w:pStyle w:val="INDICATORNUMBER"/>
              <w:rPr>
                <w:rStyle w:val="IntenseEmphasis"/>
                <w:b/>
                <w:bCs w:val="0"/>
                <w:i w:val="0"/>
                <w:iCs w:val="0"/>
                <w:color w:val="595959"/>
              </w:rPr>
            </w:pPr>
          </w:p>
        </w:tc>
        <w:tc>
          <w:tcPr>
            <w:tcW w:w="1759" w:type="dxa"/>
            <w:vMerge w:val="restart"/>
            <w:tcBorders>
              <w:top w:val="single" w:sz="4" w:space="0" w:color="A6A6A6" w:themeColor="background1" w:themeShade="A6"/>
              <w:right w:val="single" w:sz="4" w:space="0" w:color="A6A6A6" w:themeColor="background1" w:themeShade="A6"/>
            </w:tcBorders>
            <w:shd w:val="clear" w:color="auto" w:fill="auto"/>
          </w:tcPr>
          <w:p w14:paraId="3334E72D" w14:textId="77777777" w:rsidR="00F832A4" w:rsidRPr="00BA1CEF"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r>
              <w:rPr>
                <w:b/>
              </w:rPr>
              <w:t xml:space="preserve"> Other activities</w:t>
            </w:r>
          </w:p>
          <w:p w14:paraId="0F957F85" w14:textId="77777777" w:rsidR="00F832A4" w:rsidRPr="00BA1CEF" w:rsidRDefault="00F832A4" w:rsidP="009F2C57">
            <w:pPr>
              <w:pStyle w:val="INDICATORTEXT"/>
              <w:ind w:left="0"/>
              <w:cnfStyle w:val="000000100000" w:firstRow="0" w:lastRow="0" w:firstColumn="0" w:lastColumn="0" w:oddVBand="0" w:evenVBand="0" w:oddHBand="1"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68B8EC" w14:textId="2E9B3D82" w:rsidR="00F832A4"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Joining and/or participat</w:t>
            </w:r>
            <w:r w:rsidR="00015ED1">
              <w:t>ing</w:t>
            </w:r>
            <w:r>
              <w:t xml:space="preserve"> in RI initiatives</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8AF19A"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3A637FCE"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F832A4" w:rsidRPr="00890A61" w14:paraId="7D65B949" w14:textId="77777777" w:rsidTr="0CA7F949">
        <w:trPr>
          <w:trHeight w:val="415"/>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vAlign w:val="top"/>
          </w:tcPr>
          <w:p w14:paraId="04FB105E"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2EAFA71D"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01BFD1" w14:textId="1D539963" w:rsidR="00F832A4" w:rsidRPr="00890A61" w:rsidRDefault="00F832A4" w:rsidP="001B209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Encouraging others to join a RI initiative</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28A039"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119788BF"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F832A4" w:rsidRPr="00890A61" w14:paraId="3153EBF4" w14:textId="77777777" w:rsidTr="0CA7F949">
        <w:trPr>
          <w:cnfStyle w:val="000000100000" w:firstRow="0" w:lastRow="0" w:firstColumn="0" w:lastColumn="0" w:oddVBand="0" w:evenVBand="0" w:oddHBand="1" w:evenHBand="0" w:firstRowFirstColumn="0" w:firstRowLastColumn="0" w:lastRowFirstColumn="0" w:lastRowLastColumn="0"/>
          <w:trHeight w:val="415"/>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vAlign w:val="top"/>
          </w:tcPr>
          <w:p w14:paraId="428224AC"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15C5BDC4"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E0DD587"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Documentation of best practice case studies</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3C58744"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5BE312C5"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F832A4" w:rsidRPr="00890A61" w14:paraId="258F39B2" w14:textId="77777777" w:rsidTr="0CA7F949">
        <w:trPr>
          <w:trHeight w:val="415"/>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vAlign w:val="top"/>
          </w:tcPr>
          <w:p w14:paraId="7B8FC80D"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55FAA7D0"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1E2F06" w14:textId="2B303046" w:rsidR="00F832A4" w:rsidRPr="00890A61" w:rsidRDefault="00F832A4" w:rsidP="001B209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Using case studies to demonstrate engagement and ESG incorporation to clients</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FEB6FF"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9BF28DC"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F832A4" w:rsidRPr="00890A61" w14:paraId="3E34CA90" w14:textId="77777777" w:rsidTr="0CA7F949">
        <w:trPr>
          <w:cnfStyle w:val="000000100000" w:firstRow="0" w:lastRow="0" w:firstColumn="0" w:lastColumn="0" w:oddVBand="0" w:evenVBand="0" w:oddHBand="1" w:evenHBand="0" w:firstRowFirstColumn="0" w:firstRowLastColumn="0" w:lastRowFirstColumn="0" w:lastRowLastColumn="0"/>
          <w:trHeight w:val="415"/>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vAlign w:val="top"/>
          </w:tcPr>
          <w:p w14:paraId="02A516DE"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126AF4C7"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7210F8" w14:textId="72B8C7F1" w:rsidR="00F832A4" w:rsidRPr="00890A61"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(1)</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01DEDF"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4DCFF69D"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F832A4" w:rsidRPr="00890A61" w14:paraId="4514C45E" w14:textId="77777777" w:rsidTr="0CA7F949">
        <w:trPr>
          <w:trHeight w:val="415"/>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vAlign w:val="top"/>
          </w:tcPr>
          <w:p w14:paraId="0A4BD4E0" w14:textId="77777777" w:rsidR="00F832A4" w:rsidRDefault="00F832A4" w:rsidP="009F2C57">
            <w:pPr>
              <w:pStyle w:val="INDICATORNUMBER"/>
              <w:rPr>
                <w:rStyle w:val="IntenseEmphasis"/>
                <w:b/>
                <w:bCs w:val="0"/>
                <w:i w:val="0"/>
                <w:iCs w:val="0"/>
                <w:color w:val="595959"/>
              </w:rPr>
            </w:pPr>
          </w:p>
        </w:tc>
        <w:tc>
          <w:tcPr>
            <w:tcW w:w="1759" w:type="dxa"/>
            <w:vMerge/>
            <w:tcBorders>
              <w:right w:val="single" w:sz="4" w:space="0" w:color="A6A6A6" w:themeColor="background1" w:themeShade="A6"/>
            </w:tcBorders>
            <w:shd w:val="clear" w:color="auto" w:fill="auto"/>
          </w:tcPr>
          <w:p w14:paraId="1A3251B2" w14:textId="77777777" w:rsidR="00F832A4" w:rsidRDefault="00F832A4" w:rsidP="009F2C57">
            <w:pPr>
              <w:pStyle w:val="INDICATORTEXT"/>
              <w:cnfStyle w:val="000000000000" w:firstRow="0" w:lastRow="0" w:firstColumn="0" w:lastColumn="0" w:oddVBand="0" w:evenVBand="0" w:oddHBand="0"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74D59C"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(2)</w:t>
            </w:r>
          </w:p>
        </w:tc>
        <w:tc>
          <w:tcPr>
            <w:tcW w:w="20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338122"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6AEDEFC8" w14:textId="77777777" w:rsidR="00F832A4" w:rsidRPr="00890A61" w:rsidRDefault="00F832A4" w:rsidP="009F2C57">
            <w:pPr>
              <w:pStyle w:val="INDICATORTEXT"/>
              <w:cnfStyle w:val="000000000000" w:firstRow="0" w:lastRow="0" w:firstColumn="0" w:lastColumn="0" w:oddVBand="0" w:evenVBand="0" w:oddHBand="0" w:evenHBand="0" w:firstRowFirstColumn="0" w:firstRowLastColumn="0" w:lastRowFirstColumn="0" w:lastRowLastColumn="0"/>
            </w:pPr>
          </w:p>
        </w:tc>
      </w:tr>
      <w:tr w:rsidR="00F832A4" w:rsidRPr="00890A61" w14:paraId="4282FE4C" w14:textId="77777777" w:rsidTr="0CA7F949">
        <w:trPr>
          <w:cnfStyle w:val="000000100000" w:firstRow="0" w:lastRow="0" w:firstColumn="0" w:lastColumn="0" w:oddVBand="0" w:evenVBand="0" w:oddHBand="1" w:evenHBand="0" w:firstRowFirstColumn="0" w:firstRowLastColumn="0" w:lastRowFirstColumn="0" w:lastRowLastColumn="0"/>
          <w:trHeight w:val="415"/>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vAlign w:val="top"/>
          </w:tcPr>
          <w:p w14:paraId="48BE159A" w14:textId="77777777" w:rsidR="00F832A4" w:rsidRDefault="00F832A4" w:rsidP="009F2C57">
            <w:pPr>
              <w:pStyle w:val="INDICATORNUMBER"/>
              <w:rPr>
                <w:rStyle w:val="IntenseEmphasis"/>
                <w:b/>
                <w:bCs w:val="0"/>
                <w:i w:val="0"/>
                <w:iCs w:val="0"/>
                <w:color w:val="595959"/>
              </w:rPr>
            </w:pPr>
          </w:p>
        </w:tc>
        <w:tc>
          <w:tcPr>
            <w:tcW w:w="1759" w:type="dxa"/>
            <w:vMerge/>
            <w:tcBorders>
              <w:bottom w:val="single" w:sz="4" w:space="0" w:color="0070C0"/>
              <w:right w:val="single" w:sz="4" w:space="0" w:color="A6A6A6" w:themeColor="background1" w:themeShade="A6"/>
            </w:tcBorders>
            <w:shd w:val="clear" w:color="auto" w:fill="auto"/>
          </w:tcPr>
          <w:p w14:paraId="3F4F8B6A" w14:textId="77777777" w:rsidR="00F832A4" w:rsidRDefault="00F832A4" w:rsidP="009F2C57">
            <w:pPr>
              <w:pStyle w:val="INDICATORTEXT"/>
              <w:cnfStyle w:val="000000100000" w:firstRow="0" w:lastRow="0" w:firstColumn="0" w:lastColumn="0" w:oddVBand="0" w:evenVBand="0" w:oddHBand="1" w:evenHBand="0" w:firstRowFirstColumn="0" w:firstRowLastColumn="0" w:lastRowFirstColumn="0" w:lastRowLastColumn="0"/>
              <w:rPr>
                <w:b/>
              </w:rPr>
            </w:pPr>
          </w:p>
        </w:tc>
        <w:tc>
          <w:tcPr>
            <w:tcW w:w="1995"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5A4C709C" w14:textId="35DB5293" w:rsidR="00F832A4" w:rsidRPr="00890A61" w:rsidRDefault="00F832A4" w:rsidP="001B209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(3)</w:t>
            </w:r>
          </w:p>
        </w:tc>
        <w:tc>
          <w:tcPr>
            <w:tcW w:w="2058"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188F467"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c>
          <w:tcPr>
            <w:tcW w:w="1933" w:type="dxa"/>
            <w:tcBorders>
              <w:top w:val="single" w:sz="4" w:space="0" w:color="A6A6A6" w:themeColor="background1" w:themeShade="A6"/>
              <w:left w:val="single" w:sz="4" w:space="0" w:color="A6A6A6" w:themeColor="background1" w:themeShade="A6"/>
              <w:bottom w:val="single" w:sz="4" w:space="0" w:color="0070C0"/>
              <w:right w:val="single" w:sz="4" w:space="0" w:color="0082C8"/>
            </w:tcBorders>
            <w:shd w:val="clear" w:color="auto" w:fill="auto"/>
          </w:tcPr>
          <w:p w14:paraId="3E14E431" w14:textId="77777777" w:rsidR="00F832A4" w:rsidRPr="00890A61" w:rsidRDefault="00F832A4" w:rsidP="009F2C57">
            <w:pPr>
              <w:pStyle w:val="INDICATORTEXT"/>
              <w:cnfStyle w:val="000000100000" w:firstRow="0" w:lastRow="0" w:firstColumn="0" w:lastColumn="0" w:oddVBand="0" w:evenVBand="0" w:oddHBand="1" w:evenHBand="0" w:firstRowFirstColumn="0" w:firstRowLastColumn="0" w:lastRowFirstColumn="0" w:lastRowLastColumn="0"/>
            </w:pPr>
          </w:p>
        </w:tc>
      </w:tr>
      <w:tr w:rsidR="006A6D5B" w14:paraId="017E7395" w14:textId="77777777" w:rsidTr="0CA7F949">
        <w:trPr>
          <w:trHeight w:val="578"/>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vAlign w:val="top"/>
          </w:tcPr>
          <w:p w14:paraId="366282ED" w14:textId="77777777" w:rsidR="006A6D5B" w:rsidRPr="00BA1CEF" w:rsidRDefault="006A6D5B" w:rsidP="006A6D5B">
            <w:pPr>
              <w:pStyle w:val="INDICATORNUMBER"/>
              <w:spacing w:after="80"/>
              <w:rPr>
                <w:rStyle w:val="IntenseEmphasis"/>
                <w:b/>
                <w:bCs w:val="0"/>
                <w:i w:val="0"/>
                <w:iCs w:val="0"/>
                <w:color w:val="595959"/>
              </w:rPr>
            </w:pPr>
            <w:r w:rsidRPr="00320282">
              <w:rPr>
                <w:rStyle w:val="IntenseEmphasis"/>
                <w:b/>
                <w:bCs w:val="0"/>
                <w:i w:val="0"/>
                <w:iCs w:val="0"/>
                <w:color w:val="595959"/>
              </w:rPr>
              <w:t>SG 05.2</w:t>
            </w:r>
          </w:p>
        </w:tc>
        <w:tc>
          <w:tcPr>
            <w:tcW w:w="7745" w:type="dxa"/>
            <w:gridSpan w:val="4"/>
            <w:tcBorders>
              <w:top w:val="single" w:sz="4" w:space="0" w:color="0070C0"/>
              <w:bottom w:val="nil"/>
              <w:right w:val="single" w:sz="4" w:space="0" w:color="0070C0"/>
            </w:tcBorders>
            <w:shd w:val="clear" w:color="auto" w:fill="DAEEF3" w:themeFill="accent5" w:themeFillTint="33"/>
          </w:tcPr>
          <w:p w14:paraId="7C45855A" w14:textId="77777777" w:rsidR="006A6D5B" w:rsidRPr="001C0916" w:rsidRDefault="006A6D5B" w:rsidP="00320282">
            <w:pPr>
              <w:pStyle w:val="INDICATORTEXT"/>
              <w:spacing w:before="100" w:beforeAutospacing="1"/>
              <w:cnfStyle w:val="000000000000" w:firstRow="0" w:lastRow="0" w:firstColumn="0" w:lastColumn="0" w:oddVBand="0" w:evenVBand="0" w:oddHBand="0" w:evenHBand="0" w:firstRowFirstColumn="0" w:firstRowLastColumn="0" w:lastRowFirstColumn="0" w:lastRowLastColumn="0"/>
            </w:pPr>
            <w:r>
              <w:t>Additional information.</w:t>
            </w:r>
          </w:p>
          <w:p w14:paraId="1219C3EF" w14:textId="77777777" w:rsidR="006A6D5B" w:rsidRDefault="006A6D5B" w:rsidP="009F2C57">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6A6D5B" w14:paraId="1E05B96B" w14:textId="77777777" w:rsidTr="0CA7F949">
        <w:trPr>
          <w:cnfStyle w:val="000000100000" w:firstRow="0" w:lastRow="0" w:firstColumn="0" w:lastColumn="0" w:oddVBand="0" w:evenVBand="0" w:oddHBand="1" w:evenHBand="0" w:firstRowFirstColumn="0" w:firstRowLastColumn="0" w:lastRowFirstColumn="0" w:lastRowLastColumn="0"/>
          <w:trHeight w:val="577"/>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vAlign w:val="top"/>
          </w:tcPr>
          <w:p w14:paraId="6B24C0BE" w14:textId="77777777" w:rsidR="006A6D5B" w:rsidRPr="006A6D5B" w:rsidRDefault="006A6D5B" w:rsidP="009537BF">
            <w:pPr>
              <w:pStyle w:val="INDICATORNUMBER"/>
              <w:spacing w:after="80"/>
              <w:rPr>
                <w:rStyle w:val="IntenseEmphasis"/>
                <w:b/>
                <w:bCs w:val="0"/>
                <w:i w:val="0"/>
                <w:iCs w:val="0"/>
                <w:color w:val="595959"/>
              </w:rPr>
            </w:pPr>
          </w:p>
        </w:tc>
        <w:tc>
          <w:tcPr>
            <w:tcW w:w="7745" w:type="dxa"/>
            <w:gridSpan w:val="4"/>
            <w:tcBorders>
              <w:top w:val="nil"/>
              <w:bottom w:val="single" w:sz="4" w:space="0" w:color="0070C0"/>
              <w:right w:val="single" w:sz="4" w:space="0" w:color="0070C0"/>
            </w:tcBorders>
            <w:shd w:val="clear" w:color="auto" w:fill="FFFFFF" w:themeFill="background1"/>
          </w:tcPr>
          <w:p w14:paraId="7C0319E7" w14:textId="77777777" w:rsidR="006A6D5B" w:rsidRDefault="006A6D5B" w:rsidP="009537BF">
            <w:pPr>
              <w:pStyle w:val="INDICATORTEXT"/>
              <w:spacing w:before="100" w:beforeAutospacing="1"/>
              <w:cnfStyle w:val="000000100000" w:firstRow="0" w:lastRow="0" w:firstColumn="0" w:lastColumn="0" w:oddVBand="0" w:evenVBand="0" w:oddHBand="1" w:evenHBand="0" w:firstRowFirstColumn="0" w:firstRowLastColumn="0" w:lastRowFirstColumn="0" w:lastRowLastColumn="0"/>
            </w:pPr>
          </w:p>
        </w:tc>
      </w:tr>
    </w:tbl>
    <w:p w14:paraId="5CA6F325" w14:textId="77777777" w:rsidR="00840150" w:rsidRDefault="00840150" w:rsidP="00082B7B">
      <w:pPr>
        <w:pStyle w:val="INDICATORNUMBER"/>
      </w:pPr>
    </w:p>
    <w:p w14:paraId="0BCAB1E7" w14:textId="77777777" w:rsidR="006A6D5B" w:rsidRDefault="006A6D5B" w:rsidP="00082B7B">
      <w:pPr>
        <w:pStyle w:val="INDICATORNUMBER"/>
      </w:pPr>
    </w:p>
    <w:p w14:paraId="7A17AE20" w14:textId="77777777" w:rsidR="006A6D5B" w:rsidRDefault="006A6D5B" w:rsidP="00082B7B">
      <w:pPr>
        <w:pStyle w:val="INDICATORNUMBER"/>
      </w:pPr>
    </w:p>
    <w:p w14:paraId="797FFF34" w14:textId="77777777" w:rsidR="006A6D5B" w:rsidRDefault="006A6D5B" w:rsidP="00082B7B">
      <w:pPr>
        <w:pStyle w:val="INDICATORNUMBER"/>
      </w:pPr>
    </w:p>
    <w:p w14:paraId="3E6E5837" w14:textId="77777777" w:rsidR="00840150" w:rsidRDefault="00840150" w:rsidP="00082B7B">
      <w:pPr>
        <w:pStyle w:val="INDICATORNUMBER"/>
      </w:pPr>
    </w:p>
    <w:p w14:paraId="2A3B063B" w14:textId="77777777" w:rsidR="00BF35A0" w:rsidRDefault="00BF35A0" w:rsidP="00082B7B">
      <w:pPr>
        <w:pStyle w:val="INDICATORNUMBER"/>
      </w:pPr>
    </w:p>
    <w:p w14:paraId="356ACD84" w14:textId="77777777" w:rsidR="00BF35A0" w:rsidRDefault="00BF35A0" w:rsidP="00082B7B">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05390" w14:paraId="20BE07EA" w14:textId="77777777" w:rsidTr="0032028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D5B10C0" w14:textId="77777777" w:rsidR="00B05390" w:rsidRPr="00191BC1" w:rsidRDefault="00D400F6" w:rsidP="00ED23E1">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SG 05</w:t>
            </w:r>
          </w:p>
        </w:tc>
        <w:tc>
          <w:tcPr>
            <w:tcW w:w="8080" w:type="dxa"/>
            <w:tcBorders>
              <w:top w:val="single" w:sz="4" w:space="0" w:color="595959"/>
            </w:tcBorders>
          </w:tcPr>
          <w:p w14:paraId="099E80C0" w14:textId="77777777" w:rsidR="00B05390" w:rsidRPr="00191BC1" w:rsidRDefault="00B05390"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B05390" w:rsidRPr="00CF025D" w14:paraId="22176247" w14:textId="77777777" w:rsidTr="00320282">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5425E65" w14:textId="77777777" w:rsidR="00B05390" w:rsidRPr="000D72DF" w:rsidRDefault="00D400F6" w:rsidP="00ED23E1">
            <w:pPr>
              <w:pStyle w:val="INDICATORNUMBER"/>
              <w:rPr>
                <w:rStyle w:val="IntenseEmphasis"/>
                <w:b/>
                <w:bCs w:val="0"/>
                <w:i w:val="0"/>
                <w:iCs w:val="0"/>
              </w:rPr>
            </w:pPr>
            <w:r>
              <w:rPr>
                <w:rStyle w:val="IntenseEmphasis"/>
                <w:b/>
                <w:bCs w:val="0"/>
                <w:i w:val="0"/>
                <w:iCs w:val="0"/>
                <w:color w:val="595959"/>
              </w:rPr>
              <w:t>SG 05</w:t>
            </w:r>
          </w:p>
        </w:tc>
        <w:tc>
          <w:tcPr>
            <w:tcW w:w="8080" w:type="dxa"/>
            <w:tcBorders>
              <w:top w:val="single" w:sz="4" w:space="0" w:color="595959"/>
              <w:bottom w:val="single" w:sz="4" w:space="0" w:color="A6A6A6" w:themeColor="background1" w:themeShade="A6"/>
            </w:tcBorders>
          </w:tcPr>
          <w:p w14:paraId="4E2C1FFB" w14:textId="77777777" w:rsidR="00B05390" w:rsidRPr="00DC5949" w:rsidRDefault="00B05390" w:rsidP="00B05390">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DC5949">
              <w:rPr>
                <w:rFonts w:cs="Calibri"/>
                <w:szCs w:val="18"/>
              </w:rPr>
              <w:t>The responsible investment objectives that organisations may set for themselves may relate to:</w:t>
            </w:r>
          </w:p>
          <w:p w14:paraId="0DD3D17B" w14:textId="77777777" w:rsidR="00B05390" w:rsidRPr="00DC5949" w:rsidRDefault="00FF5939" w:rsidP="004D76AD">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R</w:t>
            </w:r>
            <w:r w:rsidR="00B05390" w:rsidRPr="00B05390">
              <w:rPr>
                <w:rFonts w:cs="Calibri"/>
                <w:szCs w:val="18"/>
              </w:rPr>
              <w:t xml:space="preserve">esponsible investment processes: </w:t>
            </w:r>
            <w:r w:rsidR="00230DDE">
              <w:rPr>
                <w:rFonts w:cs="Calibri"/>
                <w:szCs w:val="18"/>
              </w:rPr>
              <w:t xml:space="preserve">e.g., </w:t>
            </w:r>
            <w:r w:rsidR="00B05390" w:rsidRPr="00B05390">
              <w:rPr>
                <w:rFonts w:cs="Calibri"/>
                <w:szCs w:val="18"/>
              </w:rPr>
              <w:t>to better record engagement activities; here a key performance indicator could be the establishment of a new database</w:t>
            </w:r>
          </w:p>
          <w:p w14:paraId="12180160" w14:textId="77777777" w:rsidR="00B05390" w:rsidRPr="00DC5949" w:rsidRDefault="00FF5939" w:rsidP="004D76AD">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lastRenderedPageBreak/>
              <w:t>F</w:t>
            </w:r>
            <w:r w:rsidR="00B05390" w:rsidRPr="00B05390">
              <w:rPr>
                <w:rFonts w:cs="Calibri"/>
                <w:szCs w:val="18"/>
              </w:rPr>
              <w:t>inancial performance of their investments</w:t>
            </w:r>
            <w:r w:rsidR="00B05390" w:rsidRPr="00DC5949">
              <w:rPr>
                <w:rFonts w:cs="Calibri"/>
                <w:szCs w:val="18"/>
              </w:rPr>
              <w:t xml:space="preserve"> – </w:t>
            </w:r>
            <w:r w:rsidR="00230DDE">
              <w:rPr>
                <w:rFonts w:cs="Calibri"/>
                <w:szCs w:val="18"/>
              </w:rPr>
              <w:t xml:space="preserve">e.g., </w:t>
            </w:r>
            <w:r w:rsidR="00B05390" w:rsidRPr="00DC5949">
              <w:rPr>
                <w:rFonts w:cs="Calibri"/>
                <w:szCs w:val="18"/>
              </w:rPr>
              <w:t>to increase portfolio performance by over-underweighting companies with particular ESG characteristics; here a key performance indicator could be the change in price of the shares of those companies</w:t>
            </w:r>
          </w:p>
          <w:p w14:paraId="3DF9815D" w14:textId="77777777" w:rsidR="00B05390" w:rsidRPr="00DC5949" w:rsidRDefault="00B05390" w:rsidP="004D76AD">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Fonts w:cs="Calibri"/>
                <w:szCs w:val="18"/>
              </w:rPr>
            </w:pPr>
            <w:r w:rsidRPr="00B05390">
              <w:rPr>
                <w:rFonts w:cs="Calibri"/>
                <w:szCs w:val="18"/>
              </w:rPr>
              <w:t>ESG characteristics of investments</w:t>
            </w:r>
            <w:r w:rsidRPr="00DC5949">
              <w:rPr>
                <w:rFonts w:cs="Calibri"/>
                <w:szCs w:val="18"/>
              </w:rPr>
              <w:t xml:space="preserve"> – </w:t>
            </w:r>
            <w:r w:rsidR="00230DDE">
              <w:rPr>
                <w:rFonts w:cs="Calibri"/>
                <w:szCs w:val="18"/>
              </w:rPr>
              <w:t xml:space="preserve">e.g., </w:t>
            </w:r>
            <w:r w:rsidRPr="00DC5949">
              <w:rPr>
                <w:rFonts w:cs="Calibri"/>
                <w:szCs w:val="18"/>
              </w:rPr>
              <w:t>to engage with companies in order to persuade them to make a specific change to their management of ESG issues; the KPI here would be the introduction of this change</w:t>
            </w:r>
          </w:p>
          <w:p w14:paraId="27E49D2F" w14:textId="77777777" w:rsidR="00B05390" w:rsidRPr="00DC5949" w:rsidRDefault="00FF5939" w:rsidP="004D76AD">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Other a</w:t>
            </w:r>
            <w:r w:rsidR="00B05390" w:rsidRPr="00B05390">
              <w:rPr>
                <w:rFonts w:cs="Calibri"/>
                <w:szCs w:val="18"/>
              </w:rPr>
              <w:t>ctivities</w:t>
            </w:r>
            <w:r w:rsidR="00B05390" w:rsidRPr="00DC5949">
              <w:rPr>
                <w:rFonts w:cs="Calibri"/>
                <w:szCs w:val="18"/>
              </w:rPr>
              <w:t xml:space="preserve"> -</w:t>
            </w:r>
            <w:r w:rsidR="00230DDE">
              <w:rPr>
                <w:rFonts w:cs="Calibri"/>
                <w:szCs w:val="18"/>
              </w:rPr>
              <w:t xml:space="preserve"> e.g., </w:t>
            </w:r>
            <w:r w:rsidR="00B05390" w:rsidRPr="00DC5949">
              <w:rPr>
                <w:rFonts w:cs="Calibri"/>
                <w:szCs w:val="18"/>
              </w:rPr>
              <w:t>to participate in a particular collaborative initiative; the KPI in this case would be participation in the initiative; or</w:t>
            </w:r>
          </w:p>
          <w:p w14:paraId="086EEA18" w14:textId="77777777" w:rsidR="00B05390" w:rsidRPr="00694AFA" w:rsidRDefault="00FF5939" w:rsidP="004D76AD">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r>
              <w:rPr>
                <w:rFonts w:cs="Calibri"/>
                <w:szCs w:val="18"/>
              </w:rPr>
              <w:t>Ca</w:t>
            </w:r>
            <w:r w:rsidR="00B05390" w:rsidRPr="00DC5949">
              <w:rPr>
                <w:rFonts w:cs="Calibri"/>
                <w:szCs w:val="18"/>
              </w:rPr>
              <w:t>pacity and resources -</w:t>
            </w:r>
            <w:r w:rsidR="00230DDE">
              <w:rPr>
                <w:rFonts w:cs="Calibri"/>
                <w:szCs w:val="18"/>
              </w:rPr>
              <w:t xml:space="preserve"> e.g., </w:t>
            </w:r>
            <w:r w:rsidR="00B05390" w:rsidRPr="00DC5949">
              <w:rPr>
                <w:rFonts w:cs="Calibri"/>
                <w:szCs w:val="18"/>
              </w:rPr>
              <w:t>to provide ESG training to investment staff; here the KPI could be the delivery of training</w:t>
            </w:r>
          </w:p>
        </w:tc>
      </w:tr>
      <w:tr w:rsidR="006A6D5B" w:rsidRPr="00CF025D" w14:paraId="11E0B6D5" w14:textId="77777777" w:rsidTr="00320282">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622032C" w14:textId="77777777" w:rsidR="006A6D5B" w:rsidRPr="00DC5949" w:rsidRDefault="006A6D5B" w:rsidP="00B05390">
            <w:pPr>
              <w:pStyle w:val="INDICATORTEXT"/>
              <w:rPr>
                <w:rFonts w:cs="Calibri"/>
                <w:szCs w:val="18"/>
              </w:rPr>
            </w:pPr>
            <w:r w:rsidRPr="001B3C16">
              <w:rPr>
                <w:rFonts w:cs="Calibri"/>
                <w:szCs w:val="18"/>
              </w:rPr>
              <w:lastRenderedPageBreak/>
              <w:t>LOGIC</w:t>
            </w:r>
          </w:p>
        </w:tc>
      </w:tr>
      <w:tr w:rsidR="00A253AD" w:rsidRPr="00CF025D" w14:paraId="1BAC861D" w14:textId="77777777" w:rsidTr="00320282">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74D2C8FD" w14:textId="77777777" w:rsidR="00A253AD" w:rsidRDefault="00A253AD" w:rsidP="00ED23E1">
            <w:pPr>
              <w:pStyle w:val="INDICATORNUMBER"/>
              <w:rPr>
                <w:rStyle w:val="IntenseEmphasis"/>
                <w:b/>
                <w:bCs w:val="0"/>
                <w:i w:val="0"/>
                <w:iCs w:val="0"/>
                <w:color w:val="595959"/>
              </w:rPr>
            </w:pPr>
            <w:r>
              <w:rPr>
                <w:rStyle w:val="IntenseEmphasis"/>
                <w:b/>
                <w:bCs w:val="0"/>
                <w:i w:val="0"/>
                <w:iCs w:val="0"/>
                <w:color w:val="595959"/>
              </w:rPr>
              <w:t>SG 05.1</w:t>
            </w:r>
          </w:p>
        </w:tc>
        <w:tc>
          <w:tcPr>
            <w:tcW w:w="8080" w:type="dxa"/>
            <w:tcBorders>
              <w:top w:val="single" w:sz="4" w:space="0" w:color="A6A6A6" w:themeColor="background1" w:themeShade="A6"/>
              <w:bottom w:val="single" w:sz="4" w:space="0" w:color="5A5A5A"/>
            </w:tcBorders>
          </w:tcPr>
          <w:p w14:paraId="55759A47" w14:textId="77777777" w:rsidR="00A253AD" w:rsidRDefault="00A253AD" w:rsidP="00B05390">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The key performance indicator and the progress open text boxes will be applicable if you select any of the objectives listed.</w:t>
            </w:r>
          </w:p>
        </w:tc>
      </w:tr>
    </w:tbl>
    <w:p w14:paraId="44A1C4BA" w14:textId="77777777" w:rsidR="00B05390" w:rsidRDefault="00B05390">
      <w:pPr>
        <w:widowControl/>
        <w:autoSpaceDE/>
        <w:autoSpaceDN/>
        <w:adjustRightInd/>
        <w:spacing w:before="0" w:after="0" w:line="240" w:lineRule="auto"/>
      </w:pPr>
    </w:p>
    <w:p w14:paraId="0D04E446" w14:textId="77777777" w:rsidR="009E347F" w:rsidRDefault="009E347F">
      <w:pPr>
        <w:widowControl/>
        <w:autoSpaceDE/>
        <w:autoSpaceDN/>
        <w:adjustRightInd/>
        <w:spacing w:before="0" w:after="0" w:line="240" w:lineRule="auto"/>
        <w:sectPr w:rsidR="009E347F" w:rsidSect="00644696">
          <w:headerReference w:type="default" r:id="rId29"/>
          <w:headerReference w:type="first" r:id="rId30"/>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52C202A7" w14:textId="77777777" w:rsidTr="0032028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0FB5F699" w14:textId="77777777" w:rsidR="00D00582" w:rsidRDefault="00D00582" w:rsidP="003F1063">
            <w:pPr>
              <w:widowControl/>
              <w:autoSpaceDE/>
              <w:autoSpaceDN/>
              <w:adjustRightInd/>
              <w:spacing w:after="0" w:line="240" w:lineRule="auto"/>
              <w:rPr>
                <w:rStyle w:val="IntenseEmphasis"/>
                <w:b/>
                <w:bCs w:val="0"/>
                <w:i w:val="0"/>
                <w:iCs w:val="0"/>
              </w:rPr>
            </w:pPr>
            <w:r>
              <w:lastRenderedPageBreak/>
              <w:t>SECTION</w:t>
            </w:r>
          </w:p>
        </w:tc>
      </w:tr>
      <w:tr w:rsidR="00D00582" w14:paraId="4DD8BD67" w14:textId="77777777" w:rsidTr="0032028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7ECADE9" w14:textId="77777777" w:rsidR="00D00582" w:rsidRPr="00BF74E2" w:rsidRDefault="00D00582" w:rsidP="00D00582">
            <w:pPr>
              <w:pStyle w:val="Heading2"/>
              <w:outlineLvl w:val="1"/>
              <w:rPr>
                <w:rStyle w:val="IntenseEmphasis"/>
                <w:i w:val="0"/>
                <w:iCs w:val="0"/>
                <w:color w:val="008CD0"/>
              </w:rPr>
            </w:pPr>
            <w:bookmarkStart w:id="11" w:name="_Toc436645307"/>
            <w:r w:rsidRPr="009E347F">
              <w:t>Governance and human resources</w:t>
            </w:r>
            <w:bookmarkEnd w:id="11"/>
          </w:p>
        </w:tc>
      </w:tr>
    </w:tbl>
    <w:p w14:paraId="0EE6F8B4" w14:textId="77777777" w:rsidR="00D00582" w:rsidRPr="00D00582" w:rsidRDefault="00D00582" w:rsidP="00D0058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6791D" w14:paraId="00492E24" w14:textId="77777777" w:rsidTr="00E4172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DFD487" w14:textId="77777777" w:rsidR="0086791D" w:rsidRPr="00356CDA" w:rsidRDefault="0086791D" w:rsidP="00ED23E1">
            <w:pPr>
              <w:widowControl/>
              <w:autoSpaceDE/>
              <w:autoSpaceDN/>
              <w:adjustRightInd/>
              <w:spacing w:after="0" w:line="240" w:lineRule="auto"/>
              <w:rPr>
                <w:rStyle w:val="IntenseEmphasis"/>
                <w:b w:val="0"/>
                <w:bCs w:val="0"/>
                <w:iCs w:val="0"/>
                <w:color w:val="FFFFFF" w:themeColor="background1"/>
              </w:rPr>
            </w:pPr>
          </w:p>
        </w:tc>
        <w:tc>
          <w:tcPr>
            <w:tcW w:w="3402" w:type="dxa"/>
          </w:tcPr>
          <w:p w14:paraId="1EE90F4B" w14:textId="77777777" w:rsidR="0086791D" w:rsidRPr="00356CDA" w:rsidRDefault="0086791D"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DFC7853" w14:textId="77777777" w:rsidR="0086791D" w:rsidRPr="00356CDA" w:rsidRDefault="0086791D"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09A0FE51" w14:textId="77777777" w:rsidR="0086791D" w:rsidRPr="00356CDA" w:rsidRDefault="0086791D" w:rsidP="00ED23E1">
            <w:pPr>
              <w:widowControl/>
              <w:autoSpaceDE/>
              <w:autoSpaceDN/>
              <w:adjustRightInd/>
              <w:spacing w:after="0" w:line="240" w:lineRule="auto"/>
              <w:rPr>
                <w:rStyle w:val="IntenseEmphasis"/>
                <w:b w:val="0"/>
                <w:bCs w:val="0"/>
                <w:iCs w:val="0"/>
                <w:color w:val="FFFFFF" w:themeColor="background1"/>
              </w:rPr>
            </w:pPr>
            <w:r w:rsidRPr="00356CDA">
              <w:t>Principle</w:t>
            </w:r>
          </w:p>
        </w:tc>
      </w:tr>
      <w:tr w:rsidR="0086791D" w14:paraId="4365FFD8" w14:textId="77777777" w:rsidTr="00E4172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27BBDD9" w14:textId="77777777" w:rsidR="0086791D" w:rsidRPr="00356CDA" w:rsidRDefault="00D400F6" w:rsidP="00ED23E1">
            <w:pPr>
              <w:pStyle w:val="SectionIndicatorHeaderText"/>
              <w:rPr>
                <w:rStyle w:val="IntenseEmphasis"/>
                <w:bCs w:val="0"/>
                <w:i w:val="0"/>
                <w:iCs w:val="0"/>
                <w:color w:val="FFFFFF" w:themeColor="background1"/>
              </w:rPr>
            </w:pPr>
            <w:r>
              <w:rPr>
                <w:rStyle w:val="IntenseEmphasis"/>
                <w:i w:val="0"/>
                <w:color w:val="FFFFFF" w:themeColor="background1"/>
              </w:rPr>
              <w:t>SG 06</w:t>
            </w:r>
          </w:p>
        </w:tc>
        <w:tc>
          <w:tcPr>
            <w:tcW w:w="3402" w:type="dxa"/>
          </w:tcPr>
          <w:p w14:paraId="302EEC1A" w14:textId="77777777" w:rsidR="0086791D" w:rsidRPr="00356CDA" w:rsidRDefault="0086791D"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tcW w:w="3302" w:type="dxa"/>
          </w:tcPr>
          <w:p w14:paraId="1324611E" w14:textId="77777777" w:rsidR="0086791D" w:rsidRPr="000E2B33" w:rsidRDefault="0086791D" w:rsidP="00ED23E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5AE8660" w14:textId="77777777" w:rsidR="0086791D" w:rsidRPr="00356CDA" w:rsidRDefault="0086791D" w:rsidP="00ED23E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3B14DBC2" w14:textId="77777777" w:rsidR="005D7746" w:rsidRDefault="005D7746" w:rsidP="005D7746">
      <w:pPr>
        <w:pStyle w:val="INDICATORNUMBER"/>
      </w:pPr>
    </w:p>
    <w:tbl>
      <w:tblPr>
        <w:tblStyle w:val="SubSectionIndicatorTableMANDATORY"/>
        <w:tblW w:w="9214" w:type="dxa"/>
        <w:tblInd w:w="5" w:type="dxa"/>
        <w:tblLayout w:type="fixed"/>
        <w:tblLook w:val="04A0" w:firstRow="1" w:lastRow="0" w:firstColumn="1" w:lastColumn="0" w:noHBand="0" w:noVBand="1"/>
      </w:tblPr>
      <w:tblGrid>
        <w:gridCol w:w="1134"/>
        <w:gridCol w:w="2835"/>
        <w:gridCol w:w="1701"/>
        <w:gridCol w:w="1843"/>
        <w:gridCol w:w="1701"/>
      </w:tblGrid>
      <w:tr w:rsidR="00143515" w14:paraId="52D21D5C" w14:textId="77777777" w:rsidTr="006335F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bottom w:val="nil"/>
            </w:tcBorders>
          </w:tcPr>
          <w:p w14:paraId="2A3F7699" w14:textId="77777777" w:rsidR="00143515" w:rsidRPr="007254D4" w:rsidRDefault="00D400F6" w:rsidP="00ED23E1">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SG 06</w:t>
            </w:r>
          </w:p>
        </w:tc>
        <w:tc>
          <w:tcPr>
            <w:tcW w:w="8080" w:type="dxa"/>
            <w:gridSpan w:val="4"/>
            <w:tcBorders>
              <w:top w:val="single" w:sz="4" w:space="0" w:color="0082C8"/>
              <w:bottom w:val="nil"/>
              <w:right w:val="single" w:sz="4" w:space="0" w:color="0070C0"/>
            </w:tcBorders>
          </w:tcPr>
          <w:p w14:paraId="5FB58C3E" w14:textId="77777777" w:rsidR="00143515" w:rsidRPr="007254D4" w:rsidRDefault="00143515"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sz w:val="20"/>
                <w:szCs w:val="20"/>
              </w:rPr>
              <w:t>INDICATOR</w:t>
            </w:r>
          </w:p>
        </w:tc>
      </w:tr>
      <w:tr w:rsidR="00143515" w14:paraId="299423E4" w14:textId="77777777" w:rsidTr="003202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61BD2F68" w14:textId="77777777" w:rsidR="00143515" w:rsidRPr="000D72DF" w:rsidRDefault="00D400F6" w:rsidP="00ED23E1">
            <w:pPr>
              <w:pStyle w:val="INDICATORNUMBER"/>
              <w:rPr>
                <w:rStyle w:val="IntenseEmphasis"/>
                <w:b/>
                <w:bCs w:val="0"/>
                <w:i w:val="0"/>
                <w:iCs w:val="0"/>
              </w:rPr>
            </w:pPr>
            <w:r>
              <w:rPr>
                <w:rStyle w:val="IntenseEmphasis"/>
                <w:b/>
                <w:bCs w:val="0"/>
                <w:i w:val="0"/>
                <w:iCs w:val="0"/>
                <w:color w:val="595959"/>
              </w:rPr>
              <w:t>SG 06.1</w:t>
            </w:r>
          </w:p>
        </w:tc>
        <w:tc>
          <w:tcPr>
            <w:tcW w:w="8080" w:type="dxa"/>
            <w:gridSpan w:val="4"/>
            <w:tcBorders>
              <w:top w:val="nil"/>
              <w:right w:val="single" w:sz="4" w:space="0" w:color="0070C0"/>
            </w:tcBorders>
            <w:shd w:val="clear" w:color="auto" w:fill="DAEEF3"/>
          </w:tcPr>
          <w:p w14:paraId="31D09295" w14:textId="77777777" w:rsidR="00BC7734" w:rsidRPr="00FA4757" w:rsidRDefault="008134AE" w:rsidP="0042070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FA4757">
              <w:rPr>
                <w:rStyle w:val="IntenseEmphasis"/>
                <w:b w:val="0"/>
                <w:bCs w:val="0"/>
                <w:i w:val="0"/>
                <w:iCs w:val="0"/>
                <w:color w:val="595959"/>
              </w:rPr>
              <w:t xml:space="preserve">Indicate </w:t>
            </w:r>
            <w:r w:rsidR="00BC7734" w:rsidRPr="00FA4757">
              <w:rPr>
                <w:rStyle w:val="IntenseEmphasis"/>
                <w:b w:val="0"/>
                <w:bCs w:val="0"/>
                <w:i w:val="0"/>
                <w:iCs w:val="0"/>
                <w:color w:val="595959"/>
              </w:rPr>
              <w:t xml:space="preserve">the </w:t>
            </w:r>
            <w:r w:rsidRPr="00FA4757">
              <w:rPr>
                <w:rStyle w:val="IntenseEmphasis"/>
                <w:b w:val="0"/>
                <w:bCs w:val="0"/>
                <w:i w:val="0"/>
                <w:iCs w:val="0"/>
                <w:color w:val="595959"/>
              </w:rPr>
              <w:t>roles in your organisation</w:t>
            </w:r>
            <w:r w:rsidR="00420708">
              <w:rPr>
                <w:rStyle w:val="IntenseEmphasis"/>
                <w:b w:val="0"/>
                <w:bCs w:val="0"/>
                <w:i w:val="0"/>
                <w:iCs w:val="0"/>
                <w:color w:val="595959"/>
              </w:rPr>
              <w:t>,</w:t>
            </w:r>
            <w:r w:rsidR="00FA4757" w:rsidRPr="00FA4757">
              <w:rPr>
                <w:rStyle w:val="IntenseEmphasis"/>
                <w:b w:val="0"/>
                <w:bCs w:val="0"/>
                <w:i w:val="0"/>
                <w:iCs w:val="0"/>
                <w:color w:val="595959"/>
              </w:rPr>
              <w:t xml:space="preserve"> and indicate </w:t>
            </w:r>
            <w:r w:rsidR="00420708">
              <w:rPr>
                <w:rStyle w:val="IntenseEmphasis"/>
                <w:b w:val="0"/>
                <w:bCs w:val="0"/>
                <w:i w:val="0"/>
                <w:iCs w:val="0"/>
                <w:color w:val="595959"/>
              </w:rPr>
              <w:t xml:space="preserve">for each </w:t>
            </w:r>
            <w:r w:rsidR="00FA4757" w:rsidRPr="00FA4757">
              <w:rPr>
                <w:rStyle w:val="IntenseEmphasis"/>
                <w:b w:val="0"/>
                <w:bCs w:val="0"/>
                <w:i w:val="0"/>
                <w:iCs w:val="0"/>
                <w:color w:val="595959"/>
              </w:rPr>
              <w:t xml:space="preserve">whether they </w:t>
            </w:r>
            <w:r w:rsidRPr="00FA4757">
              <w:rPr>
                <w:rStyle w:val="IntenseEmphasis"/>
                <w:b w:val="0"/>
                <w:bCs w:val="0"/>
                <w:i w:val="0"/>
                <w:iCs w:val="0"/>
                <w:color w:val="595959"/>
              </w:rPr>
              <w:t xml:space="preserve">have </w:t>
            </w:r>
            <w:r w:rsidR="00FA4757" w:rsidRPr="00FA4757">
              <w:rPr>
                <w:rStyle w:val="IntenseEmphasis"/>
                <w:b w:val="0"/>
                <w:bCs w:val="0"/>
                <w:i w:val="0"/>
                <w:iCs w:val="0"/>
                <w:color w:val="595959"/>
              </w:rPr>
              <w:t xml:space="preserve">oversight and/or implementation responsibilities for </w:t>
            </w:r>
            <w:r w:rsidRPr="00FA4757">
              <w:rPr>
                <w:rStyle w:val="IntenseEmphasis"/>
                <w:b w:val="0"/>
                <w:bCs w:val="0"/>
                <w:i w:val="0"/>
                <w:iCs w:val="0"/>
                <w:color w:val="595959"/>
              </w:rPr>
              <w:t>responsible investment</w:t>
            </w:r>
            <w:r w:rsidR="00BC7734" w:rsidRPr="00FA4757">
              <w:rPr>
                <w:rStyle w:val="IntenseEmphasis"/>
                <w:b w:val="0"/>
                <w:bCs w:val="0"/>
                <w:i w:val="0"/>
                <w:iCs w:val="0"/>
                <w:color w:val="595959"/>
              </w:rPr>
              <w:t>.</w:t>
            </w:r>
          </w:p>
        </w:tc>
      </w:tr>
      <w:tr w:rsidR="00EB1656" w14:paraId="02E4D639" w14:textId="77777777" w:rsidTr="000D6A9A">
        <w:trPr>
          <w:trHeight w:val="810"/>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3331996D" w14:textId="77777777" w:rsidR="00EB1656" w:rsidRDefault="00EB1656" w:rsidP="000D6A9A">
            <w:pPr>
              <w:widowControl/>
              <w:autoSpaceDE/>
              <w:autoSpaceDN/>
              <w:adjustRightInd/>
              <w:spacing w:before="0" w:after="0" w:line="240" w:lineRule="auto"/>
              <w:rPr>
                <w:rStyle w:val="IntenseEmphasis"/>
                <w:b w:val="0"/>
                <w:bCs w:val="0"/>
                <w:i w:val="0"/>
                <w:iCs w:val="0"/>
              </w:rPr>
            </w:pPr>
          </w:p>
        </w:tc>
        <w:tc>
          <w:tcPr>
            <w:tcW w:w="2835" w:type="dxa"/>
            <w:tcBorders>
              <w:top w:val="nil"/>
              <w:bottom w:val="single" w:sz="4" w:space="0" w:color="A6A6A6"/>
              <w:right w:val="single" w:sz="4" w:space="0" w:color="D9D9D9" w:themeColor="background1" w:themeShade="D9"/>
            </w:tcBorders>
            <w:shd w:val="clear" w:color="auto" w:fill="959595"/>
          </w:tcPr>
          <w:p w14:paraId="10D7BBE6" w14:textId="77777777" w:rsidR="00EB1656" w:rsidRPr="00E23A64" w:rsidRDefault="00B46AC8" w:rsidP="000D6A9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lang w:eastAsia="nl-NL"/>
              </w:rPr>
            </w:pPr>
            <w:r w:rsidRPr="00E23A64">
              <w:rPr>
                <w:b/>
                <w:color w:val="FFFFFF" w:themeColor="background1"/>
                <w:sz w:val="18"/>
                <w:szCs w:val="18"/>
                <w:lang w:eastAsia="nl-NL"/>
              </w:rPr>
              <w:t>Roles present in your organisation</w:t>
            </w:r>
          </w:p>
        </w:tc>
        <w:tc>
          <w:tcPr>
            <w:tcW w:w="1701" w:type="dxa"/>
            <w:tcBorders>
              <w:top w:val="nil"/>
              <w:left w:val="single" w:sz="4" w:space="0" w:color="D9D9D9" w:themeColor="background1" w:themeShade="D9"/>
              <w:bottom w:val="single" w:sz="4" w:space="0" w:color="A6A6A6"/>
              <w:right w:val="single" w:sz="4" w:space="0" w:color="D9D9D9" w:themeColor="background1" w:themeShade="D9"/>
            </w:tcBorders>
            <w:shd w:val="clear" w:color="auto" w:fill="959595"/>
          </w:tcPr>
          <w:p w14:paraId="3F501D1A" w14:textId="77777777" w:rsidR="00EB1656" w:rsidRPr="006335F6" w:rsidRDefault="00EB1656" w:rsidP="000D6A9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335F6">
              <w:rPr>
                <w:b/>
                <w:color w:val="FFFFFF" w:themeColor="background1"/>
                <w:sz w:val="18"/>
              </w:rPr>
              <w:t xml:space="preserve">Oversight/ accountability for </w:t>
            </w:r>
            <w:r w:rsidR="00F32152" w:rsidRPr="006335F6">
              <w:rPr>
                <w:b/>
                <w:color w:val="FFFFFF" w:themeColor="background1"/>
                <w:sz w:val="18"/>
              </w:rPr>
              <w:t>RI</w:t>
            </w:r>
          </w:p>
        </w:tc>
        <w:tc>
          <w:tcPr>
            <w:tcW w:w="1843" w:type="dxa"/>
            <w:tcBorders>
              <w:top w:val="nil"/>
              <w:left w:val="single" w:sz="4" w:space="0" w:color="D9D9D9" w:themeColor="background1" w:themeShade="D9"/>
              <w:bottom w:val="single" w:sz="4" w:space="0" w:color="A6A6A6"/>
              <w:right w:val="single" w:sz="4" w:space="0" w:color="D9D9D9" w:themeColor="background1" w:themeShade="D9"/>
            </w:tcBorders>
            <w:shd w:val="clear" w:color="auto" w:fill="959595"/>
          </w:tcPr>
          <w:p w14:paraId="7F795146" w14:textId="77777777" w:rsidR="00EB1656" w:rsidRPr="006335F6" w:rsidRDefault="00EB1656" w:rsidP="000D6A9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335F6">
              <w:rPr>
                <w:b/>
                <w:color w:val="FFFFFF" w:themeColor="background1"/>
                <w:sz w:val="18"/>
                <w:lang w:eastAsia="nl-NL"/>
              </w:rPr>
              <w:t xml:space="preserve">Implementation of </w:t>
            </w:r>
            <w:r w:rsidR="00F32152" w:rsidRPr="006335F6">
              <w:rPr>
                <w:b/>
                <w:color w:val="FFFFFF" w:themeColor="background1"/>
                <w:sz w:val="18"/>
                <w:lang w:eastAsia="nl-NL"/>
              </w:rPr>
              <w:t>RI</w:t>
            </w:r>
            <w:r w:rsidRPr="006335F6">
              <w:rPr>
                <w:b/>
                <w:color w:val="FFFFFF" w:themeColor="background1"/>
                <w:sz w:val="18"/>
                <w:lang w:eastAsia="nl-NL"/>
              </w:rPr>
              <w:t xml:space="preserve"> </w:t>
            </w:r>
          </w:p>
        </w:tc>
        <w:tc>
          <w:tcPr>
            <w:tcW w:w="1701" w:type="dxa"/>
            <w:tcBorders>
              <w:top w:val="nil"/>
              <w:left w:val="single" w:sz="4" w:space="0" w:color="D9D9D9" w:themeColor="background1" w:themeShade="D9"/>
              <w:bottom w:val="single" w:sz="4" w:space="0" w:color="A6A6A6"/>
              <w:right w:val="single" w:sz="4" w:space="0" w:color="0070C0"/>
            </w:tcBorders>
            <w:shd w:val="clear" w:color="auto" w:fill="959595"/>
          </w:tcPr>
          <w:p w14:paraId="6C2FDAAB" w14:textId="77777777" w:rsidR="00EB1656" w:rsidRPr="006335F6" w:rsidRDefault="00B46AC8" w:rsidP="000D6A9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lang w:eastAsia="nl-NL"/>
              </w:rPr>
            </w:pPr>
            <w:r>
              <w:rPr>
                <w:b/>
                <w:color w:val="FFFFFF" w:themeColor="background1"/>
                <w:sz w:val="18"/>
                <w:lang w:eastAsia="nl-NL"/>
              </w:rPr>
              <w:t>No responsibility for RI</w:t>
            </w:r>
          </w:p>
        </w:tc>
      </w:tr>
      <w:tr w:rsidR="00EB1656" w14:paraId="054F870B" w14:textId="77777777" w:rsidTr="00D26ECD">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1FFB052D" w14:textId="77777777" w:rsidR="00EB1656" w:rsidRDefault="00EB1656" w:rsidP="00ED23E1">
            <w:pPr>
              <w:widowControl/>
              <w:autoSpaceDE/>
              <w:autoSpaceDN/>
              <w:adjustRightInd/>
              <w:spacing w:after="0" w:line="240" w:lineRule="auto"/>
              <w:rPr>
                <w:rStyle w:val="IntenseEmphasis"/>
                <w:b w:val="0"/>
                <w:bCs w:val="0"/>
                <w:i w:val="0"/>
                <w:iCs w:val="0"/>
              </w:rPr>
            </w:pPr>
          </w:p>
        </w:tc>
        <w:tc>
          <w:tcPr>
            <w:tcW w:w="2835" w:type="dxa"/>
            <w:tcBorders>
              <w:top w:val="single" w:sz="4" w:space="0" w:color="A6A6A6"/>
              <w:bottom w:val="single" w:sz="4" w:space="0" w:color="A6A6A6" w:themeColor="background1" w:themeShade="A6"/>
              <w:right w:val="single" w:sz="4" w:space="0" w:color="A6A6A6" w:themeColor="background1" w:themeShade="A6"/>
            </w:tcBorders>
            <w:shd w:val="clear" w:color="auto" w:fill="auto"/>
          </w:tcPr>
          <w:p w14:paraId="7C02593A" w14:textId="77777777" w:rsidR="00EB1656" w:rsidRPr="00D51EAD" w:rsidRDefault="00B46AC8" w:rsidP="00EB165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EB1656" w:rsidRPr="00D51EAD">
              <w:t>Board members or trustees</w:t>
            </w:r>
          </w:p>
        </w:tc>
        <w:tc>
          <w:tcPr>
            <w:tcW w:w="1701" w:type="dxa"/>
            <w:tcBorders>
              <w:top w:val="single" w:sz="4" w:space="0" w:color="A6A6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125FAAA"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0DF126"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left w:val="single" w:sz="4" w:space="0" w:color="A6A6A6" w:themeColor="background1" w:themeShade="A6"/>
              <w:bottom w:val="single" w:sz="4" w:space="0" w:color="A6A6A6" w:themeColor="background1" w:themeShade="A6"/>
              <w:right w:val="single" w:sz="4" w:space="0" w:color="0070C0"/>
            </w:tcBorders>
            <w:shd w:val="clear" w:color="auto" w:fill="auto"/>
          </w:tcPr>
          <w:p w14:paraId="16E90AC9"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EB1656" w14:paraId="397066D9" w14:textId="77777777" w:rsidTr="00D26ECD">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56FC6DCD" w14:textId="77777777" w:rsidR="00EB1656" w:rsidRDefault="00EB1656" w:rsidP="00ED23E1">
            <w:pPr>
              <w:widowControl/>
              <w:autoSpaceDE/>
              <w:autoSpaceDN/>
              <w:adjustRightInd/>
              <w:spacing w:after="0" w:line="240" w:lineRule="auto"/>
              <w:rPr>
                <w:rStyle w:val="IntenseEmphasis"/>
                <w:b w:val="0"/>
                <w:bCs w:val="0"/>
                <w:i w:val="0"/>
                <w:iCs w:val="0"/>
              </w:rPr>
            </w:pPr>
          </w:p>
        </w:tc>
        <w:tc>
          <w:tcPr>
            <w:tcW w:w="283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0D2787" w14:textId="77777777" w:rsidR="00EB1656" w:rsidRPr="00D51EAD" w:rsidRDefault="00B46AC8" w:rsidP="004128F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EB1656" w:rsidRPr="00D51EAD">
              <w:t>Chief Executive Officer (CEO), Chief Investment Officer (CIO), Investment Committee</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B2444D"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F32B26"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4CAF6F1"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EB1656" w14:paraId="41C84D90" w14:textId="77777777" w:rsidTr="00D26ECD">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282670DE" w14:textId="77777777" w:rsidR="00EB1656" w:rsidRDefault="00EB1656" w:rsidP="00ED23E1">
            <w:pPr>
              <w:widowControl/>
              <w:autoSpaceDE/>
              <w:autoSpaceDN/>
              <w:adjustRightInd/>
              <w:spacing w:after="0" w:line="240" w:lineRule="auto"/>
              <w:rPr>
                <w:rStyle w:val="IntenseEmphasis"/>
                <w:b w:val="0"/>
                <w:bCs w:val="0"/>
                <w:i w:val="0"/>
                <w:iCs w:val="0"/>
              </w:rPr>
            </w:pPr>
          </w:p>
        </w:tc>
        <w:tc>
          <w:tcPr>
            <w:tcW w:w="283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C4CCE9" w14:textId="77777777" w:rsidR="00EB1656" w:rsidRPr="00D51EAD" w:rsidRDefault="00B46AC8" w:rsidP="00EB165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EB1656" w:rsidRPr="00D51EAD">
              <w:t xml:space="preserve">Other </w:t>
            </w:r>
            <w:r w:rsidR="00420708">
              <w:t>chief</w:t>
            </w:r>
            <w:r w:rsidR="00EB1656" w:rsidRPr="00D51EAD">
              <w:t xml:space="preserve">-level staff or head of department, </w:t>
            </w:r>
          </w:p>
          <w:p w14:paraId="49F605CC" w14:textId="77777777" w:rsidR="00EB1656" w:rsidRPr="00D51EAD" w:rsidRDefault="00BC7734" w:rsidP="00EB1656">
            <w:pPr>
              <w:pStyle w:val="INDICATORTEXT"/>
              <w:cnfStyle w:val="000000100000" w:firstRow="0" w:lastRow="0" w:firstColumn="0" w:lastColumn="0" w:oddVBand="0" w:evenVBand="0" w:oddHBand="1" w:evenHBand="0" w:firstRowFirstColumn="0" w:firstRowLastColumn="0" w:lastRowFirstColumn="0" w:lastRowLastColumn="0"/>
            </w:pPr>
            <w:r>
              <w:t>specify</w:t>
            </w:r>
            <w:r w:rsidR="00EB1656" w:rsidRPr="00D51EAD">
              <w:t>______________</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494650"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1B57C8"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0038314"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EB1656" w14:paraId="112AA36C" w14:textId="77777777" w:rsidTr="00D26ECD">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3C54691A" w14:textId="77777777" w:rsidR="00EB1656" w:rsidRDefault="00EB1656" w:rsidP="00ED23E1">
            <w:pPr>
              <w:widowControl/>
              <w:autoSpaceDE/>
              <w:autoSpaceDN/>
              <w:adjustRightInd/>
              <w:spacing w:after="0" w:line="240" w:lineRule="auto"/>
              <w:rPr>
                <w:rStyle w:val="IntenseEmphasis"/>
                <w:b w:val="0"/>
                <w:bCs w:val="0"/>
                <w:i w:val="0"/>
                <w:iCs w:val="0"/>
              </w:rPr>
            </w:pPr>
          </w:p>
        </w:tc>
        <w:tc>
          <w:tcPr>
            <w:tcW w:w="283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50D17B" w14:textId="77777777" w:rsidR="00EB1656" w:rsidRPr="00D51EAD" w:rsidRDefault="00B46AC8" w:rsidP="00EB1656">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EB1656" w:rsidRPr="00D51EAD">
              <w:t>Portfolio managers</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8116A6"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4EDCA3"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3731649"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EB1656" w14:paraId="7CA14D27" w14:textId="77777777" w:rsidTr="00D26ECD">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2BCC22DA" w14:textId="77777777" w:rsidR="00EB1656" w:rsidRDefault="00EB1656" w:rsidP="00ED23E1">
            <w:pPr>
              <w:widowControl/>
              <w:autoSpaceDE/>
              <w:autoSpaceDN/>
              <w:adjustRightInd/>
              <w:spacing w:after="0" w:line="240" w:lineRule="auto"/>
              <w:rPr>
                <w:rStyle w:val="IntenseEmphasis"/>
                <w:b w:val="0"/>
                <w:bCs w:val="0"/>
                <w:i w:val="0"/>
                <w:iCs w:val="0"/>
              </w:rPr>
            </w:pPr>
          </w:p>
        </w:tc>
        <w:tc>
          <w:tcPr>
            <w:tcW w:w="283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61DD03" w14:textId="77777777" w:rsidR="00EB1656" w:rsidRPr="00D51EAD" w:rsidRDefault="00B46AC8" w:rsidP="00EB165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EB1656" w:rsidRPr="00D51EAD">
              <w:t>Investment analysts</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68916F"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A024E4"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B4294D"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EB1656" w14:paraId="597FAD84" w14:textId="77777777" w:rsidTr="00D26ECD">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5319DDBC" w14:textId="77777777" w:rsidR="00EB1656" w:rsidRDefault="00EB1656" w:rsidP="00ED23E1">
            <w:pPr>
              <w:widowControl/>
              <w:autoSpaceDE/>
              <w:autoSpaceDN/>
              <w:adjustRightInd/>
              <w:spacing w:after="0" w:line="240" w:lineRule="auto"/>
              <w:rPr>
                <w:rStyle w:val="IntenseEmphasis"/>
                <w:b w:val="0"/>
                <w:bCs w:val="0"/>
                <w:i w:val="0"/>
                <w:iCs w:val="0"/>
              </w:rPr>
            </w:pPr>
          </w:p>
        </w:tc>
        <w:tc>
          <w:tcPr>
            <w:tcW w:w="283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25C45D9" w14:textId="77777777" w:rsidR="00EB1656" w:rsidRPr="00D51EAD" w:rsidRDefault="00B46AC8" w:rsidP="00EB1656">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EB1656" w:rsidRPr="00D51EAD">
              <w:t>Dedicated responsible investment staff</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F0536C"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BD3BE9"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4B04624" w14:textId="77777777" w:rsidR="00EB1656" w:rsidRPr="0073138D" w:rsidRDefault="00EB1656" w:rsidP="00EB1656">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EB1656" w14:paraId="1889BC4E" w14:textId="77777777" w:rsidTr="00D26ECD">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12308403" w14:textId="77777777" w:rsidR="00EB1656" w:rsidRDefault="00EB1656" w:rsidP="00ED23E1">
            <w:pPr>
              <w:widowControl/>
              <w:autoSpaceDE/>
              <w:autoSpaceDN/>
              <w:adjustRightInd/>
              <w:spacing w:after="0" w:line="240" w:lineRule="auto"/>
              <w:rPr>
                <w:rStyle w:val="IntenseEmphasis"/>
                <w:b w:val="0"/>
                <w:bCs w:val="0"/>
                <w:i w:val="0"/>
                <w:iCs w:val="0"/>
              </w:rPr>
            </w:pPr>
          </w:p>
        </w:tc>
        <w:tc>
          <w:tcPr>
            <w:tcW w:w="283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451F82" w14:textId="77777777" w:rsidR="00EB1656" w:rsidRPr="00D51EAD" w:rsidRDefault="00B46AC8" w:rsidP="00EB1656">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EB1656" w:rsidRPr="00D51EAD">
              <w:t xml:space="preserve">External managers or service providers </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D6B5CF"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09C281"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177B5E3" w14:textId="77777777" w:rsidR="00EB1656" w:rsidRPr="0073138D" w:rsidRDefault="00EB1656" w:rsidP="00EB1656">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BF35A0" w14:paraId="75FC98EE" w14:textId="77777777" w:rsidTr="003C1645">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70C0"/>
            </w:tcBorders>
          </w:tcPr>
          <w:p w14:paraId="7709B31B" w14:textId="77777777" w:rsidR="00BF35A0" w:rsidRDefault="00BF35A0" w:rsidP="00BF35A0">
            <w:pPr>
              <w:widowControl/>
              <w:autoSpaceDE/>
              <w:autoSpaceDN/>
              <w:adjustRightInd/>
              <w:spacing w:after="0" w:line="240" w:lineRule="auto"/>
              <w:rPr>
                <w:rStyle w:val="IntenseEmphasis"/>
                <w:b w:val="0"/>
                <w:bCs w:val="0"/>
                <w:i w:val="0"/>
                <w:iCs w:val="0"/>
              </w:rPr>
            </w:pPr>
          </w:p>
        </w:tc>
        <w:tc>
          <w:tcPr>
            <w:tcW w:w="2835"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4A290A8B" w14:textId="77777777" w:rsidR="00BF35A0" w:rsidRPr="00811CED" w:rsidRDefault="00BF35A0" w:rsidP="003949C0">
            <w:pPr>
              <w:pStyle w:val="INDICATORTEXT"/>
              <w:cnfStyle w:val="000000000000" w:firstRow="0" w:lastRow="0" w:firstColumn="0" w:lastColumn="0" w:oddVBand="0" w:evenVBand="0" w:oddHBand="0" w:evenHBand="0" w:firstRowFirstColumn="0" w:firstRowLastColumn="0" w:lastRowFirstColumn="0" w:lastRowLastColumn="0"/>
            </w:pPr>
            <w:r>
              <w:sym w:font="Wingdings" w:char="F071"/>
            </w:r>
            <w:r>
              <w:t xml:space="preserve"> Investor relations</w:t>
            </w:r>
          </w:p>
        </w:tc>
        <w:tc>
          <w:tcPr>
            <w:tcW w:w="170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23865A87" w14:textId="77777777" w:rsidR="00BF35A0" w:rsidRPr="0073138D" w:rsidRDefault="00BF35A0" w:rsidP="00BF35A0">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184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44BB353" w14:textId="77777777" w:rsidR="00BF35A0" w:rsidRPr="0073138D" w:rsidRDefault="00BF35A0" w:rsidP="00BF35A0">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172B5F88" w14:textId="77777777" w:rsidR="00BF35A0" w:rsidRPr="0073138D" w:rsidRDefault="00BF35A0" w:rsidP="00BF35A0">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73138D">
              <w:rPr>
                <w:color w:val="595959"/>
                <w:sz w:val="18"/>
                <w:szCs w:val="18"/>
              </w:rPr>
              <w:sym w:font="Wingdings" w:char="F071"/>
            </w:r>
          </w:p>
        </w:tc>
      </w:tr>
      <w:tr w:rsidR="00BF35A0" w14:paraId="2BC40F6D" w14:textId="77777777" w:rsidTr="00320282">
        <w:trPr>
          <w:cnfStyle w:val="000000100000" w:firstRow="0" w:lastRow="0" w:firstColumn="0" w:lastColumn="0" w:oddVBand="0" w:evenVBand="0" w:oddHBand="1" w:evenHBand="0" w:firstRowFirstColumn="0" w:firstRowLastColumn="0" w:lastRowFirstColumn="0" w:lastRowLastColumn="0"/>
          <w:trHeight w:val="792"/>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70C0"/>
            </w:tcBorders>
          </w:tcPr>
          <w:p w14:paraId="7683C8F6" w14:textId="77777777" w:rsidR="00BF35A0" w:rsidRDefault="00BF35A0" w:rsidP="00BF35A0">
            <w:pPr>
              <w:widowControl/>
              <w:autoSpaceDE/>
              <w:autoSpaceDN/>
              <w:adjustRightInd/>
              <w:spacing w:after="0" w:line="240" w:lineRule="auto"/>
              <w:rPr>
                <w:rStyle w:val="IntenseEmphasis"/>
                <w:b w:val="0"/>
                <w:bCs w:val="0"/>
                <w:i w:val="0"/>
                <w:iCs w:val="0"/>
              </w:rPr>
            </w:pPr>
          </w:p>
        </w:tc>
        <w:tc>
          <w:tcPr>
            <w:tcW w:w="2835"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38C171CA" w14:textId="77777777" w:rsidR="00BF35A0" w:rsidRPr="00EB1656" w:rsidRDefault="00BF35A0" w:rsidP="00BF35A0">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B1656">
              <w:t>Other</w:t>
            </w:r>
            <w:r>
              <w:t xml:space="preserve"> role</w:t>
            </w:r>
            <w:r w:rsidRPr="00EB1656">
              <w:t>, specify ______________</w:t>
            </w:r>
          </w:p>
        </w:tc>
        <w:tc>
          <w:tcPr>
            <w:tcW w:w="170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03725ED" w14:textId="77777777" w:rsidR="00BF35A0" w:rsidRPr="0073138D" w:rsidRDefault="00BF35A0" w:rsidP="00BF35A0">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4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0EB6E33F" w14:textId="77777777" w:rsidR="00BF35A0" w:rsidRPr="0073138D" w:rsidRDefault="00BF35A0" w:rsidP="00BF35A0">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19389BF7" w14:textId="77777777" w:rsidR="00BF35A0" w:rsidRPr="0073138D" w:rsidRDefault="00BF35A0" w:rsidP="00BF35A0">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6A6D5B" w14:paraId="42442D5B" w14:textId="77777777" w:rsidTr="00320282">
        <w:trPr>
          <w:trHeight w:val="47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tcBorders>
            <w:vAlign w:val="top"/>
          </w:tcPr>
          <w:p w14:paraId="1B908105" w14:textId="77777777" w:rsidR="006A6D5B" w:rsidRDefault="006A6D5B" w:rsidP="00BF35A0">
            <w:pPr>
              <w:pStyle w:val="INDICATORNUMBER"/>
              <w:rPr>
                <w:rStyle w:val="IntenseEmphasis"/>
                <w:b/>
                <w:bCs w:val="0"/>
                <w:i w:val="0"/>
                <w:iCs w:val="0"/>
                <w:color w:val="595959"/>
              </w:rPr>
            </w:pPr>
            <w:r>
              <w:rPr>
                <w:rStyle w:val="IntenseEmphasis"/>
                <w:b/>
                <w:bCs w:val="0"/>
                <w:i w:val="0"/>
                <w:iCs w:val="0"/>
                <w:color w:val="595959"/>
              </w:rPr>
              <w:t>SG 06.2</w:t>
            </w:r>
          </w:p>
          <w:p w14:paraId="11B26E0B" w14:textId="77777777" w:rsidR="006A6D5B" w:rsidRDefault="006A6D5B" w:rsidP="00BF35A0">
            <w:pPr>
              <w:pStyle w:val="INDICATORNUMBER"/>
              <w:rPr>
                <w:rStyle w:val="IntenseEmphasis"/>
                <w:b/>
                <w:bCs w:val="0"/>
                <w:i w:val="0"/>
                <w:iCs w:val="0"/>
                <w:color w:val="595959"/>
              </w:rPr>
            </w:pPr>
          </w:p>
        </w:tc>
        <w:tc>
          <w:tcPr>
            <w:tcW w:w="8080" w:type="dxa"/>
            <w:gridSpan w:val="4"/>
            <w:tcBorders>
              <w:top w:val="single" w:sz="4" w:space="0" w:color="0070C0"/>
              <w:bottom w:val="nil"/>
              <w:right w:val="single" w:sz="4" w:space="0" w:color="0070C0"/>
            </w:tcBorders>
            <w:shd w:val="clear" w:color="auto" w:fill="DAEEF3"/>
          </w:tcPr>
          <w:p w14:paraId="05344B94" w14:textId="77777777" w:rsidR="006A6D5B" w:rsidRPr="00EC0595" w:rsidRDefault="006A6D5B" w:rsidP="00320282">
            <w:pPr>
              <w:pStyle w:val="INDICATORTEXT"/>
              <w:spacing w:before="0" w:after="0"/>
              <w:cnfStyle w:val="000000000000" w:firstRow="0" w:lastRow="0" w:firstColumn="0" w:lastColumn="0" w:oddVBand="0" w:evenVBand="0" w:oddHBand="0" w:evenHBand="0" w:firstRowFirstColumn="0" w:firstRowLastColumn="0" w:lastRowFirstColumn="0" w:lastRowLastColumn="0"/>
            </w:pPr>
            <w:r>
              <w:t>For the roles for which you have RI oversight/accountability or implementation responsibilities, indicate how you execute these responsibilities.</w:t>
            </w:r>
          </w:p>
        </w:tc>
      </w:tr>
      <w:tr w:rsidR="006A6D5B" w14:paraId="16F7204C" w14:textId="77777777" w:rsidTr="00320282">
        <w:trPr>
          <w:cnfStyle w:val="000000100000" w:firstRow="0" w:lastRow="0" w:firstColumn="0" w:lastColumn="0" w:oddVBand="0" w:evenVBand="0" w:oddHBand="1" w:evenHBand="0" w:firstRowFirstColumn="0" w:firstRowLastColumn="0" w:lastRowFirstColumn="0" w:lastRowLastColumn="0"/>
          <w:trHeight w:val="472"/>
        </w:trPr>
        <w:tc>
          <w:tcPr>
            <w:cnfStyle w:val="001000000000" w:firstRow="0" w:lastRow="0" w:firstColumn="1" w:lastColumn="0" w:oddVBand="0" w:evenVBand="0" w:oddHBand="0" w:evenHBand="0" w:firstRowFirstColumn="0" w:firstRowLastColumn="0" w:lastRowFirstColumn="0" w:lastRowLastColumn="0"/>
            <w:tcW w:w="1134" w:type="dxa"/>
            <w:vMerge/>
            <w:vAlign w:val="top"/>
          </w:tcPr>
          <w:p w14:paraId="4C8CC590" w14:textId="77777777" w:rsidR="006A6D5B" w:rsidRDefault="006A6D5B" w:rsidP="00BF35A0">
            <w:pPr>
              <w:pStyle w:val="INDICATORNUMBER"/>
              <w:rPr>
                <w:rStyle w:val="IntenseEmphasis"/>
                <w:b/>
                <w:bCs w:val="0"/>
                <w:i w:val="0"/>
                <w:iCs w:val="0"/>
                <w:color w:val="595959"/>
              </w:rPr>
            </w:pPr>
          </w:p>
        </w:tc>
        <w:tc>
          <w:tcPr>
            <w:tcW w:w="8080" w:type="dxa"/>
            <w:gridSpan w:val="4"/>
            <w:tcBorders>
              <w:top w:val="nil"/>
              <w:right w:val="single" w:sz="4" w:space="0" w:color="0070C0"/>
            </w:tcBorders>
            <w:shd w:val="clear" w:color="auto" w:fill="auto"/>
          </w:tcPr>
          <w:p w14:paraId="4F84066B" w14:textId="77777777" w:rsidR="006A6D5B" w:rsidRDefault="006A6D5B" w:rsidP="00BF35A0">
            <w:pPr>
              <w:pStyle w:val="INDICATORTEXT"/>
              <w:cnfStyle w:val="000000100000" w:firstRow="0" w:lastRow="0" w:firstColumn="0" w:lastColumn="0" w:oddVBand="0" w:evenVBand="0" w:oddHBand="1" w:evenHBand="0" w:firstRowFirstColumn="0" w:firstRowLastColumn="0" w:lastRowFirstColumn="0" w:lastRowLastColumn="0"/>
            </w:pPr>
          </w:p>
        </w:tc>
      </w:tr>
      <w:tr w:rsidR="00BF35A0" w14:paraId="4A11E954" w14:textId="77777777" w:rsidTr="006A6D5B">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tcBorders>
            <w:vAlign w:val="top"/>
          </w:tcPr>
          <w:p w14:paraId="219ECCE4" w14:textId="68498EE4" w:rsidR="00BF35A0" w:rsidRPr="00871369" w:rsidRDefault="00D400F6" w:rsidP="00D400F6">
            <w:pPr>
              <w:pStyle w:val="INDICATORNUMBER"/>
              <w:rPr>
                <w:rStyle w:val="IntenseEmphasis"/>
                <w:b/>
                <w:bCs w:val="0"/>
                <w:i w:val="0"/>
                <w:iCs w:val="0"/>
                <w:color w:val="595959"/>
              </w:rPr>
            </w:pPr>
            <w:r>
              <w:rPr>
                <w:rStyle w:val="IntenseEmphasis"/>
                <w:b/>
                <w:bCs w:val="0"/>
                <w:i w:val="0"/>
                <w:iCs w:val="0"/>
                <w:color w:val="595959"/>
              </w:rPr>
              <w:t>SG</w:t>
            </w:r>
            <w:r w:rsidR="002C454D">
              <w:rPr>
                <w:rStyle w:val="IntenseEmphasis"/>
                <w:b/>
                <w:bCs w:val="0"/>
                <w:i w:val="0"/>
                <w:iCs w:val="0"/>
                <w:color w:val="595959"/>
              </w:rPr>
              <w:t xml:space="preserve"> </w:t>
            </w:r>
            <w:r w:rsidR="00BF35A0">
              <w:rPr>
                <w:rStyle w:val="IntenseEmphasis"/>
                <w:b/>
                <w:bCs w:val="0"/>
                <w:i w:val="0"/>
                <w:iCs w:val="0"/>
                <w:color w:val="595959"/>
              </w:rPr>
              <w:t>0</w:t>
            </w:r>
            <w:r>
              <w:rPr>
                <w:rStyle w:val="IntenseEmphasis"/>
                <w:b/>
                <w:bCs w:val="0"/>
                <w:i w:val="0"/>
                <w:iCs w:val="0"/>
                <w:color w:val="595959"/>
              </w:rPr>
              <w:t>6</w:t>
            </w:r>
            <w:r w:rsidR="00BF35A0">
              <w:rPr>
                <w:rStyle w:val="IntenseEmphasis"/>
                <w:b/>
                <w:bCs w:val="0"/>
                <w:i w:val="0"/>
                <w:iCs w:val="0"/>
                <w:color w:val="595959"/>
              </w:rPr>
              <w:t>.</w:t>
            </w:r>
            <w:r w:rsidR="00232229">
              <w:rPr>
                <w:rStyle w:val="IntenseEmphasis"/>
                <w:b/>
                <w:bCs w:val="0"/>
                <w:i w:val="0"/>
                <w:iCs w:val="0"/>
                <w:color w:val="595959"/>
              </w:rPr>
              <w:t>3</w:t>
            </w:r>
          </w:p>
        </w:tc>
        <w:tc>
          <w:tcPr>
            <w:tcW w:w="8080" w:type="dxa"/>
            <w:gridSpan w:val="4"/>
            <w:tcBorders>
              <w:top w:val="single" w:sz="4" w:space="0" w:color="0070C0"/>
              <w:right w:val="single" w:sz="4" w:space="0" w:color="0070C0"/>
            </w:tcBorders>
            <w:shd w:val="clear" w:color="auto" w:fill="DAEEF3"/>
          </w:tcPr>
          <w:p w14:paraId="64271307" w14:textId="77777777" w:rsidR="00BF35A0" w:rsidRPr="00834EB7" w:rsidRDefault="00BF35A0" w:rsidP="00320282">
            <w:pPr>
              <w:pStyle w:val="INDICATORTEXT"/>
              <w:spacing w:before="0"/>
              <w:cnfStyle w:val="000000000000" w:firstRow="0" w:lastRow="0" w:firstColumn="0" w:lastColumn="0" w:oddVBand="0" w:evenVBand="0" w:oddHBand="0" w:evenHBand="0" w:firstRowFirstColumn="0" w:firstRowLastColumn="0" w:lastRowFirstColumn="0" w:lastRowLastColumn="0"/>
            </w:pPr>
            <w:r w:rsidRPr="00EC0595">
              <w:t>Indicate the number of dedicated responsible investment staff your organisation has.</w:t>
            </w:r>
          </w:p>
        </w:tc>
      </w:tr>
      <w:tr w:rsidR="00BF35A0" w14:paraId="5EF1AA25" w14:textId="77777777" w:rsidTr="003C16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tcBorders>
          </w:tcPr>
          <w:p w14:paraId="2C312A09" w14:textId="77777777" w:rsidR="00BF35A0" w:rsidRPr="00871369" w:rsidRDefault="00BF35A0" w:rsidP="00BF35A0">
            <w:pPr>
              <w:pStyle w:val="INDICATORNUMBER"/>
              <w:rPr>
                <w:rStyle w:val="IntenseEmphasis"/>
                <w:b/>
                <w:bCs w:val="0"/>
                <w:i w:val="0"/>
                <w:iCs w:val="0"/>
                <w:color w:val="595959"/>
              </w:rPr>
            </w:pPr>
          </w:p>
        </w:tc>
        <w:tc>
          <w:tcPr>
            <w:tcW w:w="8080" w:type="dxa"/>
            <w:gridSpan w:val="4"/>
            <w:tcBorders>
              <w:top w:val="nil"/>
              <w:bottom w:val="single" w:sz="4" w:space="0" w:color="0070C0"/>
              <w:right w:val="single" w:sz="4" w:space="0" w:color="0070C0"/>
            </w:tcBorders>
            <w:shd w:val="clear" w:color="auto" w:fill="auto"/>
          </w:tcPr>
          <w:p w14:paraId="75267209" w14:textId="77777777" w:rsidR="00BF35A0" w:rsidRPr="00D30CF0" w:rsidRDefault="00BF35A0" w:rsidP="00BF35A0">
            <w:pPr>
              <w:pStyle w:val="INDICATORTEXT"/>
              <w:jc w:val="center"/>
              <w:cnfStyle w:val="000000100000" w:firstRow="0" w:lastRow="0" w:firstColumn="0" w:lastColumn="0" w:oddVBand="0" w:evenVBand="0" w:oddHBand="1" w:evenHBand="0" w:firstRowFirstColumn="0" w:firstRowLastColumn="0" w:lastRowFirstColumn="0" w:lastRowLastColumn="0"/>
            </w:pPr>
            <w:r w:rsidRPr="00EC0595">
              <w:rPr>
                <w:noProof/>
              </w:rPr>
              <w:drawing>
                <wp:inline distT="0" distB="0" distL="0" distR="0" wp14:anchorId="62F3C691" wp14:editId="3D158C7B">
                  <wp:extent cx="436197" cy="204280"/>
                  <wp:effectExtent l="19050" t="0" r="1953" b="0"/>
                  <wp:docPr id="23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06087"/>
                          </a:xfrm>
                          <a:prstGeom prst="rect">
                            <a:avLst/>
                          </a:prstGeom>
                          <a:noFill/>
                          <a:ln>
                            <a:noFill/>
                          </a:ln>
                        </pic:spPr>
                      </pic:pic>
                    </a:graphicData>
                  </a:graphic>
                </wp:inline>
              </w:drawing>
            </w:r>
          </w:p>
        </w:tc>
      </w:tr>
      <w:tr w:rsidR="00BF35A0" w14:paraId="2FEA890B" w14:textId="77777777" w:rsidTr="00320282">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tcBorders>
            <w:vAlign w:val="top"/>
          </w:tcPr>
          <w:p w14:paraId="7819366A" w14:textId="77777777" w:rsidR="00BF35A0" w:rsidRPr="000D72DF" w:rsidRDefault="00D400F6" w:rsidP="00BF35A0">
            <w:pPr>
              <w:pStyle w:val="INDICATORNUMBER"/>
              <w:rPr>
                <w:rStyle w:val="IntenseEmphasis"/>
                <w:b/>
                <w:bCs w:val="0"/>
                <w:i w:val="0"/>
                <w:iCs w:val="0"/>
              </w:rPr>
            </w:pPr>
            <w:r>
              <w:rPr>
                <w:rStyle w:val="IntenseEmphasis"/>
                <w:b/>
                <w:bCs w:val="0"/>
                <w:i w:val="0"/>
                <w:iCs w:val="0"/>
                <w:color w:val="595959"/>
              </w:rPr>
              <w:t xml:space="preserve">SG </w:t>
            </w:r>
            <w:r w:rsidR="00BF35A0">
              <w:rPr>
                <w:rStyle w:val="IntenseEmphasis"/>
                <w:b/>
                <w:bCs w:val="0"/>
                <w:i w:val="0"/>
                <w:iCs w:val="0"/>
                <w:color w:val="595959"/>
              </w:rPr>
              <w:t>0</w:t>
            </w:r>
            <w:r>
              <w:rPr>
                <w:rStyle w:val="IntenseEmphasis"/>
                <w:b/>
                <w:bCs w:val="0"/>
                <w:i w:val="0"/>
                <w:iCs w:val="0"/>
                <w:color w:val="595959"/>
              </w:rPr>
              <w:t>6</w:t>
            </w:r>
            <w:r w:rsidR="00BF35A0">
              <w:rPr>
                <w:rStyle w:val="IntenseEmphasis"/>
                <w:b/>
                <w:bCs w:val="0"/>
                <w:i w:val="0"/>
                <w:iCs w:val="0"/>
                <w:color w:val="595959"/>
              </w:rPr>
              <w:t>.</w:t>
            </w:r>
            <w:r w:rsidR="00232229">
              <w:rPr>
                <w:rStyle w:val="IntenseEmphasis"/>
                <w:b/>
                <w:bCs w:val="0"/>
                <w:i w:val="0"/>
                <w:iCs w:val="0"/>
                <w:color w:val="595959"/>
              </w:rPr>
              <w:t>4</w:t>
            </w:r>
          </w:p>
        </w:tc>
        <w:tc>
          <w:tcPr>
            <w:tcW w:w="8080" w:type="dxa"/>
            <w:gridSpan w:val="4"/>
            <w:tcBorders>
              <w:top w:val="single" w:sz="4" w:space="0" w:color="0070C0"/>
              <w:right w:val="single" w:sz="4" w:space="0" w:color="0070C0"/>
            </w:tcBorders>
            <w:shd w:val="clear" w:color="auto" w:fill="DAEEF3"/>
          </w:tcPr>
          <w:p w14:paraId="7A496CB3" w14:textId="77777777" w:rsidR="00BF35A0" w:rsidRDefault="00BF35A0" w:rsidP="00BF35A0">
            <w:pPr>
              <w:pStyle w:val="INDICATORTEXT"/>
              <w:cnfStyle w:val="000000000000" w:firstRow="0" w:lastRow="0" w:firstColumn="0" w:lastColumn="0" w:oddVBand="0" w:evenVBand="0" w:oddHBand="0" w:evenHBand="0" w:firstRowFirstColumn="0" w:firstRowLastColumn="0" w:lastRowFirstColumn="0" w:lastRowLastColumn="0"/>
            </w:pPr>
            <w:r w:rsidRPr="00D30CF0">
              <w:t>Additional information</w:t>
            </w:r>
            <w:r>
              <w:t>.</w:t>
            </w:r>
            <w:r w:rsidRPr="00D30CF0">
              <w:t xml:space="preserve"> </w:t>
            </w:r>
          </w:p>
          <w:p w14:paraId="6DDC1A51" w14:textId="77777777" w:rsidR="00BF35A0" w:rsidRPr="00D30CF0" w:rsidRDefault="00BF35A0" w:rsidP="00BF35A0">
            <w:pPr>
              <w:pStyle w:val="INDICATORTEXTOPTIONAL"/>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D30CF0">
              <w:t>[Optional]</w:t>
            </w:r>
          </w:p>
        </w:tc>
      </w:tr>
      <w:tr w:rsidR="00BF35A0" w14:paraId="2E8CB792" w14:textId="77777777" w:rsidTr="00D26E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82C8"/>
            </w:tcBorders>
          </w:tcPr>
          <w:p w14:paraId="539828F6" w14:textId="77777777" w:rsidR="00BF35A0" w:rsidRDefault="00BF35A0" w:rsidP="00BF35A0">
            <w:pPr>
              <w:pStyle w:val="INDICATORNUMBER"/>
              <w:rPr>
                <w:rStyle w:val="IntenseEmphasis"/>
                <w:b/>
                <w:bCs w:val="0"/>
                <w:i w:val="0"/>
                <w:iCs w:val="0"/>
              </w:rPr>
            </w:pPr>
          </w:p>
        </w:tc>
        <w:tc>
          <w:tcPr>
            <w:tcW w:w="8080" w:type="dxa"/>
            <w:gridSpan w:val="4"/>
            <w:tcBorders>
              <w:top w:val="nil"/>
              <w:bottom w:val="single" w:sz="4" w:space="0" w:color="0082C8"/>
              <w:right w:val="single" w:sz="4" w:space="0" w:color="0070C0"/>
            </w:tcBorders>
            <w:shd w:val="clear" w:color="auto" w:fill="FFFFFF" w:themeFill="background1"/>
          </w:tcPr>
          <w:p w14:paraId="0F684787" w14:textId="77777777" w:rsidR="00BF35A0" w:rsidRPr="00D30CF0" w:rsidRDefault="00BF35A0" w:rsidP="00BF35A0">
            <w:pPr>
              <w:pStyle w:val="INDICATORTEXT"/>
              <w:cnfStyle w:val="000000100000" w:firstRow="0" w:lastRow="0" w:firstColumn="0" w:lastColumn="0" w:oddVBand="0" w:evenVBand="0" w:oddHBand="1" w:evenHBand="0" w:firstRowFirstColumn="0" w:firstRowLastColumn="0" w:lastRowFirstColumn="0" w:lastRowLastColumn="0"/>
            </w:pPr>
          </w:p>
        </w:tc>
      </w:tr>
    </w:tbl>
    <w:p w14:paraId="676B3859" w14:textId="77777777" w:rsidR="005D7746" w:rsidRDefault="005D7746">
      <w:pPr>
        <w:widowControl/>
        <w:autoSpaceDE/>
        <w:autoSpaceDN/>
        <w:adjustRightInd/>
        <w:spacing w:before="0" w:after="0" w:line="240" w:lineRule="auto"/>
      </w:pPr>
    </w:p>
    <w:p w14:paraId="175DA625" w14:textId="77777777" w:rsidR="00DE7CC4" w:rsidRDefault="00DE7CC4">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C23A56" w14:paraId="50E495A4" w14:textId="77777777" w:rsidTr="00EC149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EBB9DEC" w14:textId="77777777" w:rsidR="00C23A56" w:rsidRPr="00DC20FA" w:rsidRDefault="00D400F6" w:rsidP="00ED23E1">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SG 06</w:t>
            </w:r>
          </w:p>
        </w:tc>
        <w:tc>
          <w:tcPr>
            <w:tcW w:w="8075" w:type="dxa"/>
          </w:tcPr>
          <w:p w14:paraId="7EA667AF" w14:textId="77777777" w:rsidR="00C23A56" w:rsidRPr="00DC20FA" w:rsidRDefault="00C23A56"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C23A56" w:rsidRPr="00D5451C" w14:paraId="7367D158"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6C4D9229" w14:textId="77777777" w:rsidR="00C23A56" w:rsidRPr="000D72DF" w:rsidRDefault="00D400F6" w:rsidP="00ED23E1">
            <w:pPr>
              <w:pStyle w:val="INDICATORNUMBER"/>
              <w:rPr>
                <w:rStyle w:val="IntenseEmphasis"/>
                <w:b/>
                <w:bCs w:val="0"/>
                <w:i w:val="0"/>
                <w:iCs w:val="0"/>
              </w:rPr>
            </w:pPr>
            <w:r>
              <w:rPr>
                <w:rStyle w:val="IntenseEmphasis"/>
                <w:b/>
                <w:bCs w:val="0"/>
                <w:i w:val="0"/>
                <w:iCs w:val="0"/>
                <w:color w:val="595959"/>
              </w:rPr>
              <w:t xml:space="preserve">SG </w:t>
            </w:r>
            <w:r w:rsidR="00C23A56">
              <w:rPr>
                <w:rStyle w:val="IntenseEmphasis"/>
                <w:b/>
                <w:bCs w:val="0"/>
                <w:i w:val="0"/>
                <w:iCs w:val="0"/>
                <w:color w:val="595959"/>
              </w:rPr>
              <w:t>0</w:t>
            </w:r>
            <w:r>
              <w:rPr>
                <w:rStyle w:val="IntenseEmphasis"/>
                <w:b/>
                <w:bCs w:val="0"/>
                <w:i w:val="0"/>
                <w:iCs w:val="0"/>
                <w:color w:val="595959"/>
              </w:rPr>
              <w:t>6</w:t>
            </w:r>
          </w:p>
        </w:tc>
        <w:tc>
          <w:tcPr>
            <w:tcW w:w="8075" w:type="dxa"/>
            <w:tcBorders>
              <w:bottom w:val="single" w:sz="4" w:space="0" w:color="A6A6A6" w:themeColor="background1" w:themeShade="A6"/>
            </w:tcBorders>
          </w:tcPr>
          <w:p w14:paraId="76ED2A13" w14:textId="77777777" w:rsidR="00ED23E1" w:rsidRDefault="00ED23E1" w:rsidP="00ED23E1">
            <w:pPr>
              <w:pStyle w:val="INDICATORTEXT"/>
              <w:cnfStyle w:val="000000000000" w:firstRow="0" w:lastRow="0" w:firstColumn="0" w:lastColumn="0" w:oddVBand="0" w:evenVBand="0" w:oddHBand="0" w:evenHBand="0" w:firstRowFirstColumn="0" w:firstRowLastColumn="0" w:lastRowFirstColumn="0" w:lastRowLastColumn="0"/>
            </w:pPr>
            <w:r w:rsidRPr="00ED23E1">
              <w:t>This indicator relates to activities that are carried out in-house and activities that are carried out by third parties on your behalf (</w:t>
            </w:r>
            <w:r w:rsidR="00230DDE">
              <w:t xml:space="preserve">e.g., </w:t>
            </w:r>
            <w:r w:rsidRPr="00ED23E1">
              <w:t>vote execution, research).</w:t>
            </w:r>
            <w:r w:rsidR="00485A87">
              <w:t xml:space="preserve"> In the left column</w:t>
            </w:r>
            <w:r w:rsidR="00485A87" w:rsidRPr="00485A87">
              <w:t xml:space="preserve">, please highlight what type of roles you have in your organisation, irrespective </w:t>
            </w:r>
            <w:r w:rsidR="00420708">
              <w:t>of whether</w:t>
            </w:r>
            <w:r w:rsidR="00420708" w:rsidRPr="00485A87">
              <w:t xml:space="preserve"> </w:t>
            </w:r>
            <w:r w:rsidR="00485A87" w:rsidRPr="00485A87">
              <w:t xml:space="preserve">they have </w:t>
            </w:r>
            <w:r w:rsidR="00B46AC8">
              <w:t>oversight/accountability</w:t>
            </w:r>
            <w:r w:rsidR="00485A87" w:rsidRPr="00485A87">
              <w:t xml:space="preserve"> or </w:t>
            </w:r>
            <w:r w:rsidR="00B46AC8">
              <w:t>implementation responsibility</w:t>
            </w:r>
            <w:r w:rsidR="00485A87" w:rsidRPr="00485A87">
              <w:t xml:space="preserve"> </w:t>
            </w:r>
            <w:r w:rsidR="00B46AC8">
              <w:t>for</w:t>
            </w:r>
            <w:r w:rsidR="00485A87" w:rsidRPr="00485A87">
              <w:t xml:space="preserve"> </w:t>
            </w:r>
            <w:r w:rsidR="00B46AC8">
              <w:t>responsible investment</w:t>
            </w:r>
            <w:r w:rsidR="00485A87" w:rsidRPr="00485A87">
              <w:t>.</w:t>
            </w:r>
          </w:p>
          <w:p w14:paraId="03740C6C" w14:textId="77777777" w:rsidR="0049630D" w:rsidRPr="00EC1495" w:rsidRDefault="00ED23E1" w:rsidP="00ED23E1">
            <w:pPr>
              <w:pStyle w:val="INDICATORTEXT"/>
              <w:cnfStyle w:val="000000000000" w:firstRow="0" w:lastRow="0" w:firstColumn="0" w:lastColumn="0" w:oddVBand="0" w:evenVBand="0" w:oddHBand="0" w:evenHBand="0" w:firstRowFirstColumn="0" w:firstRowLastColumn="0" w:lastRowFirstColumn="0" w:lastRowLastColumn="0"/>
              <w:rPr>
                <w:i/>
              </w:rPr>
            </w:pPr>
            <w:r w:rsidRPr="00EC1495">
              <w:rPr>
                <w:i/>
              </w:rPr>
              <w:t>Oversight and implementation are differentiated as follows</w:t>
            </w:r>
            <w:r w:rsidR="00420708">
              <w:rPr>
                <w:i/>
              </w:rPr>
              <w:t>.</w:t>
            </w:r>
            <w:r w:rsidR="00420708" w:rsidRPr="00EC1495">
              <w:rPr>
                <w:i/>
              </w:rPr>
              <w:t xml:space="preserve"> </w:t>
            </w:r>
          </w:p>
          <w:p w14:paraId="160D45E8" w14:textId="77777777" w:rsidR="0049630D" w:rsidRDefault="00ED23E1" w:rsidP="00ED23E1">
            <w:pPr>
              <w:pStyle w:val="INDICATORTEXT"/>
              <w:cnfStyle w:val="000000000000" w:firstRow="0" w:lastRow="0" w:firstColumn="0" w:lastColumn="0" w:oddVBand="0" w:evenVBand="0" w:oddHBand="0" w:evenHBand="0" w:firstRowFirstColumn="0" w:firstRowLastColumn="0" w:lastRowFirstColumn="0" w:lastRowLastColumn="0"/>
            </w:pPr>
            <w:r w:rsidRPr="00ED23E1">
              <w:t xml:space="preserve">Individuals with </w:t>
            </w:r>
            <w:r w:rsidRPr="00EC1495">
              <w:rPr>
                <w:b/>
              </w:rPr>
              <w:t>oversight</w:t>
            </w:r>
            <w:r w:rsidRPr="00ED23E1">
              <w:t xml:space="preserve"> roles are those with management or governance responsibility for ensuring that the organisation implements its policies and achieves its objectives and targets in relation to responsible investment performance. </w:t>
            </w:r>
          </w:p>
          <w:p w14:paraId="163F9160" w14:textId="77777777" w:rsidR="00C23A56" w:rsidRDefault="00ED23E1" w:rsidP="00ED23E1">
            <w:pPr>
              <w:pStyle w:val="INDICATORTEXT"/>
              <w:cnfStyle w:val="000000000000" w:firstRow="0" w:lastRow="0" w:firstColumn="0" w:lastColumn="0" w:oddVBand="0" w:evenVBand="0" w:oddHBand="0" w:evenHBand="0" w:firstRowFirstColumn="0" w:firstRowLastColumn="0" w:lastRowFirstColumn="0" w:lastRowLastColumn="0"/>
            </w:pPr>
            <w:r w:rsidRPr="00ED23E1">
              <w:t xml:space="preserve">Individuals with </w:t>
            </w:r>
            <w:r w:rsidRPr="00EC1495">
              <w:rPr>
                <w:b/>
              </w:rPr>
              <w:t>implementation</w:t>
            </w:r>
            <w:r w:rsidRPr="00ED23E1">
              <w:t xml:space="preserve"> roles are those charged with implementing specific aspects of the organisation’s responsible investment practices, for example, conducting ESG-related research, incorporating ESG issues into investment strategies, voting shareholdings, engaging with companies and </w:t>
            </w:r>
            <w:r w:rsidR="00582D25" w:rsidRPr="00ED23E1">
              <w:t>policy</w:t>
            </w:r>
            <w:r w:rsidR="00582D25">
              <w:t>-</w:t>
            </w:r>
            <w:r w:rsidRPr="00ED23E1">
              <w:t>makers.</w:t>
            </w:r>
          </w:p>
          <w:p w14:paraId="1FB8DD47" w14:textId="77777777" w:rsidR="00AA632C" w:rsidRPr="00707C74"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szCs w:val="18"/>
              </w:rPr>
            </w:pPr>
            <w:r w:rsidRPr="00707C74">
              <w:rPr>
                <w:szCs w:val="18"/>
              </w:rPr>
              <w:t xml:space="preserve">As </w:t>
            </w:r>
            <w:r w:rsidR="00420708">
              <w:rPr>
                <w:szCs w:val="18"/>
              </w:rPr>
              <w:t xml:space="preserve">is </w:t>
            </w:r>
            <w:r w:rsidRPr="00707C74">
              <w:rPr>
                <w:szCs w:val="18"/>
              </w:rPr>
              <w:t>relevant to the manner in which your organisation oversees its responsible investment activities, this could include a discussion of:</w:t>
            </w:r>
          </w:p>
          <w:p w14:paraId="120DB8A0" w14:textId="77777777" w:rsidR="00AA632C" w:rsidRPr="00707C74" w:rsidRDefault="00420708" w:rsidP="00AA632C">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707C74">
              <w:rPr>
                <w:szCs w:val="18"/>
              </w:rPr>
              <w:t xml:space="preserve">he </w:t>
            </w:r>
            <w:r w:rsidR="00AA632C" w:rsidRPr="00707C74">
              <w:rPr>
                <w:szCs w:val="18"/>
              </w:rPr>
              <w:t>roles and responsibilities of y</w:t>
            </w:r>
            <w:r w:rsidR="00AA632C">
              <w:rPr>
                <w:szCs w:val="18"/>
              </w:rPr>
              <w:t xml:space="preserve">our </w:t>
            </w:r>
            <w:r>
              <w:rPr>
                <w:szCs w:val="18"/>
              </w:rPr>
              <w:t xml:space="preserve">board </w:t>
            </w:r>
            <w:r w:rsidR="00AA632C">
              <w:rPr>
                <w:szCs w:val="18"/>
              </w:rPr>
              <w:t>and senior management</w:t>
            </w:r>
            <w:r>
              <w:rPr>
                <w:szCs w:val="18"/>
              </w:rPr>
              <w:t>;</w:t>
            </w:r>
          </w:p>
          <w:p w14:paraId="33707EB5" w14:textId="77777777" w:rsidR="00AA632C" w:rsidRPr="00707C74" w:rsidRDefault="00420708" w:rsidP="00AA632C">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szCs w:val="18"/>
              </w:rPr>
            </w:pPr>
            <w:r>
              <w:rPr>
                <w:szCs w:val="18"/>
              </w:rPr>
              <w:t>f</w:t>
            </w:r>
            <w:r w:rsidRPr="00707C74">
              <w:rPr>
                <w:szCs w:val="18"/>
              </w:rPr>
              <w:t xml:space="preserve">ormal </w:t>
            </w:r>
            <w:r w:rsidR="00AA632C" w:rsidRPr="00707C74">
              <w:rPr>
                <w:szCs w:val="18"/>
              </w:rPr>
              <w:t>oversight or consultative bodies (</w:t>
            </w:r>
            <w:r w:rsidR="00230DDE">
              <w:rPr>
                <w:szCs w:val="18"/>
              </w:rPr>
              <w:t xml:space="preserve">e.g., </w:t>
            </w:r>
            <w:r w:rsidR="00AA632C" w:rsidRPr="00707C74">
              <w:rPr>
                <w:szCs w:val="18"/>
              </w:rPr>
              <w:t>client/beneficiary/exter</w:t>
            </w:r>
            <w:r w:rsidR="00AA632C">
              <w:rPr>
                <w:szCs w:val="18"/>
              </w:rPr>
              <w:t>nal specialist advisory groups)</w:t>
            </w:r>
            <w:r>
              <w:rPr>
                <w:szCs w:val="18"/>
              </w:rPr>
              <w:t>;</w:t>
            </w:r>
          </w:p>
          <w:p w14:paraId="7DB9C283" w14:textId="77777777" w:rsidR="00AA632C" w:rsidRPr="00707C74" w:rsidRDefault="00420708" w:rsidP="00AA632C">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707C74">
              <w:rPr>
                <w:szCs w:val="18"/>
              </w:rPr>
              <w:t xml:space="preserve">ho </w:t>
            </w:r>
            <w:r w:rsidR="00AA632C" w:rsidRPr="00707C74">
              <w:rPr>
                <w:szCs w:val="18"/>
              </w:rPr>
              <w:t>has day-to-day responsibility for your responsible investment activities</w:t>
            </w:r>
            <w:r>
              <w:rPr>
                <w:szCs w:val="18"/>
              </w:rPr>
              <w:t>; and</w:t>
            </w:r>
          </w:p>
          <w:p w14:paraId="5A6816D8" w14:textId="77777777" w:rsidR="00AA632C" w:rsidRDefault="00420708" w:rsidP="00AA632C">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szCs w:val="18"/>
                <w:lang w:eastAsia="en-US"/>
              </w:rPr>
            </w:pPr>
            <w:r>
              <w:rPr>
                <w:szCs w:val="18"/>
              </w:rPr>
              <w:t>h</w:t>
            </w:r>
            <w:r w:rsidRPr="00707C74">
              <w:rPr>
                <w:szCs w:val="18"/>
              </w:rPr>
              <w:t xml:space="preserve">ow </w:t>
            </w:r>
            <w:r w:rsidR="00AA632C" w:rsidRPr="00707C74">
              <w:rPr>
                <w:szCs w:val="18"/>
              </w:rPr>
              <w:t>responsible investment performance is</w:t>
            </w:r>
            <w:r w:rsidR="00AA632C">
              <w:rPr>
                <w:szCs w:val="18"/>
              </w:rPr>
              <w:t xml:space="preserve"> assessed and reviewed</w:t>
            </w:r>
            <w:r>
              <w:rPr>
                <w:szCs w:val="18"/>
              </w:rPr>
              <w:t>.</w:t>
            </w:r>
          </w:p>
          <w:p w14:paraId="66415507" w14:textId="77777777" w:rsidR="00AA632C" w:rsidRPr="00E21D1F"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B035D3">
              <w:rPr>
                <w:szCs w:val="18"/>
              </w:rPr>
              <w:t>This information could include an organisation</w:t>
            </w:r>
            <w:r w:rsidR="00420708">
              <w:rPr>
                <w:szCs w:val="18"/>
              </w:rPr>
              <w:t>al</w:t>
            </w:r>
            <w:r w:rsidRPr="00B035D3">
              <w:rPr>
                <w:szCs w:val="18"/>
              </w:rPr>
              <w:t xml:space="preserve"> chart.</w:t>
            </w:r>
          </w:p>
        </w:tc>
      </w:tr>
      <w:tr w:rsidR="00C23A56" w14:paraId="0736765B" w14:textId="77777777" w:rsidTr="00EC1495">
        <w:trPr>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70D71B12" w14:textId="77777777" w:rsidR="00C23A56" w:rsidRPr="00A62DF0" w:rsidRDefault="00C23A56" w:rsidP="00ED23E1">
            <w:pPr>
              <w:pStyle w:val="INDICATORNUMBER"/>
              <w:rPr>
                <w:rStyle w:val="IntenseEmphasis"/>
                <w:b/>
                <w:bCs w:val="0"/>
                <w:i w:val="0"/>
                <w:iCs w:val="0"/>
                <w:color w:val="595959"/>
              </w:rPr>
            </w:pPr>
            <w:r w:rsidRPr="00A62DF0">
              <w:rPr>
                <w:rStyle w:val="IntenseEmphasis"/>
                <w:b/>
                <w:bCs w:val="0"/>
                <w:i w:val="0"/>
                <w:iCs w:val="0"/>
                <w:color w:val="595959"/>
              </w:rPr>
              <w:t>LOGIC</w:t>
            </w:r>
          </w:p>
        </w:tc>
      </w:tr>
      <w:tr w:rsidR="00C23A56" w:rsidRPr="00D5451C" w14:paraId="602AFF61"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4F673B6D" w14:textId="77777777" w:rsidR="00C23A56" w:rsidRPr="000D72DF" w:rsidRDefault="00D400F6" w:rsidP="00ED23E1">
            <w:pPr>
              <w:pStyle w:val="INDICATORNUMBER"/>
              <w:rPr>
                <w:rStyle w:val="IntenseEmphasis"/>
                <w:b/>
                <w:bCs w:val="0"/>
                <w:i w:val="0"/>
                <w:iCs w:val="0"/>
              </w:rPr>
            </w:pPr>
            <w:r>
              <w:rPr>
                <w:rStyle w:val="IntenseEmphasis"/>
                <w:b/>
                <w:bCs w:val="0"/>
                <w:i w:val="0"/>
                <w:iCs w:val="0"/>
                <w:color w:val="595959"/>
              </w:rPr>
              <w:t>SG 06</w:t>
            </w:r>
          </w:p>
        </w:tc>
        <w:tc>
          <w:tcPr>
            <w:tcW w:w="8075" w:type="dxa"/>
            <w:tcBorders>
              <w:top w:val="single" w:sz="4" w:space="0" w:color="A6A6A6" w:themeColor="background1" w:themeShade="A6"/>
              <w:bottom w:val="single" w:sz="4" w:space="0" w:color="A6A6A6" w:themeColor="background1" w:themeShade="A6"/>
            </w:tcBorders>
          </w:tcPr>
          <w:p w14:paraId="465FB18B" w14:textId="77777777" w:rsidR="00C23A56" w:rsidRPr="00671B32" w:rsidRDefault="00896358" w:rsidP="00A4630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 xml:space="preserve">If you report here that individuals within your organisation have oversight/accountability or implementation roles in relation to responsible investment, </w:t>
            </w:r>
            <w:r w:rsidR="00444BD8">
              <w:t>the parts of indicator</w:t>
            </w:r>
            <w:r>
              <w:t xml:space="preserve"> [0</w:t>
            </w:r>
            <w:r w:rsidR="00D400F6">
              <w:t>7</w:t>
            </w:r>
            <w:r>
              <w:t>.1]</w:t>
            </w:r>
            <w:r w:rsidR="00444BD8">
              <w:t xml:space="preserve"> that relate to these roles will be applicable</w:t>
            </w:r>
            <w:r>
              <w:t xml:space="preserve">. </w:t>
            </w:r>
          </w:p>
        </w:tc>
      </w:tr>
      <w:tr w:rsidR="00AF5FF8" w:rsidRPr="00D5451C" w14:paraId="0926B77F"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6C941CEE" w14:textId="77777777" w:rsidR="00AF5FF8" w:rsidRPr="00AF5FF8" w:rsidRDefault="00AF5FF8" w:rsidP="00671B32">
            <w:pPr>
              <w:pStyle w:val="INDICATORTEXT"/>
              <w:rPr>
                <w:b/>
              </w:rPr>
            </w:pPr>
            <w:r w:rsidRPr="00AF5FF8">
              <w:rPr>
                <w:b/>
              </w:rPr>
              <w:t>ASSESSMENT</w:t>
            </w:r>
          </w:p>
        </w:tc>
      </w:tr>
      <w:tr w:rsidR="00AF5FF8" w:rsidRPr="00D5451C" w14:paraId="11964C44" w14:textId="77777777" w:rsidTr="00EC1495">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2D5A3F4E" w14:textId="77777777" w:rsidR="00AF5FF8" w:rsidRDefault="00D400F6" w:rsidP="00ED23E1">
            <w:pPr>
              <w:pStyle w:val="INDICATORNUMBER"/>
              <w:rPr>
                <w:rStyle w:val="IntenseEmphasis"/>
                <w:b/>
                <w:bCs w:val="0"/>
                <w:i w:val="0"/>
                <w:iCs w:val="0"/>
                <w:color w:val="595959"/>
              </w:rPr>
            </w:pPr>
            <w:r>
              <w:rPr>
                <w:rStyle w:val="IntenseEmphasis"/>
                <w:b/>
                <w:bCs w:val="0"/>
                <w:i w:val="0"/>
                <w:iCs w:val="0"/>
                <w:color w:val="595959"/>
              </w:rPr>
              <w:t>SG 06</w:t>
            </w:r>
          </w:p>
        </w:tc>
        <w:tc>
          <w:tcPr>
            <w:tcW w:w="8075" w:type="dxa"/>
            <w:tcBorders>
              <w:top w:val="single" w:sz="4" w:space="0" w:color="A6A6A6" w:themeColor="background1" w:themeShade="A6"/>
              <w:bottom w:val="single" w:sz="4" w:space="0" w:color="0082C8"/>
            </w:tcBorders>
          </w:tcPr>
          <w:p w14:paraId="7A3B67B4" w14:textId="77777777" w:rsidR="00AF5FF8" w:rsidRPr="00AF5FF8" w:rsidRDefault="00AF5FF8" w:rsidP="00AF5FF8">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AF5FF8">
              <w:rPr>
                <w:rFonts w:cs="Calibri"/>
                <w:szCs w:val="18"/>
              </w:rPr>
              <w:t xml:space="preserve">Maximum score: Three </w:t>
            </w:r>
            <w:r w:rsidRPr="00AF5FF8">
              <w:rPr>
                <w:rFonts w:cs="Calibri"/>
                <w:szCs w:val="18"/>
              </w:rPr>
              <w:sym w:font="Wingdings" w:char="F0AB"/>
            </w:r>
          </w:p>
          <w:p w14:paraId="54065276" w14:textId="77777777" w:rsidR="00AF5FF8" w:rsidRPr="00671B32" w:rsidRDefault="00AF5FF8" w:rsidP="00420708">
            <w:pPr>
              <w:pStyle w:val="INDICATORTEXT"/>
              <w:cnfStyle w:val="000000000000" w:firstRow="0" w:lastRow="0" w:firstColumn="0" w:lastColumn="0" w:oddVBand="0" w:evenVBand="0" w:oddHBand="0" w:evenHBand="0" w:firstRowFirstColumn="0" w:firstRowLastColumn="0" w:lastRowFirstColumn="0" w:lastRowLastColumn="0"/>
            </w:pPr>
            <w:r>
              <w:rPr>
                <w:rFonts w:cs="Calibri"/>
                <w:szCs w:val="18"/>
              </w:rPr>
              <w:t xml:space="preserve">This indicator assesses </w:t>
            </w:r>
            <w:r w:rsidR="00420708">
              <w:rPr>
                <w:rFonts w:cs="Calibri"/>
                <w:szCs w:val="18"/>
              </w:rPr>
              <w:t xml:space="preserve">whether </w:t>
            </w:r>
            <w:r>
              <w:rPr>
                <w:rFonts w:cs="Calibri"/>
                <w:szCs w:val="18"/>
              </w:rPr>
              <w:t>your</w:t>
            </w:r>
            <w:r w:rsidRPr="007775C3">
              <w:rPr>
                <w:rFonts w:cs="Calibri"/>
                <w:szCs w:val="18"/>
              </w:rPr>
              <w:t xml:space="preserve"> organisation has an individual with oversight/accountability for RI and an individual implementing RI.</w:t>
            </w:r>
            <w:r w:rsidR="00CB3E2A">
              <w:rPr>
                <w:rFonts w:cs="Calibri"/>
                <w:szCs w:val="18"/>
              </w:rPr>
              <w:t xml:space="preserve"> It is not necessary to have all the positions listed to receive the full score</w:t>
            </w:r>
            <w:r w:rsidR="00420708">
              <w:rPr>
                <w:rFonts w:cs="Calibri"/>
                <w:szCs w:val="18"/>
              </w:rPr>
              <w:t>,</w:t>
            </w:r>
            <w:r w:rsidR="00D552ED">
              <w:rPr>
                <w:rFonts w:cs="Calibri"/>
                <w:szCs w:val="18"/>
              </w:rPr>
              <w:t xml:space="preserve"> and no </w:t>
            </w:r>
            <w:r w:rsidR="009D5530">
              <w:rPr>
                <w:rFonts w:cs="Calibri"/>
                <w:szCs w:val="18"/>
              </w:rPr>
              <w:t>distinction</w:t>
            </w:r>
            <w:r w:rsidR="00D552ED">
              <w:rPr>
                <w:rFonts w:cs="Calibri"/>
                <w:szCs w:val="18"/>
              </w:rPr>
              <w:t xml:space="preserve"> in terms of score is made</w:t>
            </w:r>
            <w:r w:rsidR="009D5530">
              <w:rPr>
                <w:rFonts w:cs="Calibri"/>
                <w:szCs w:val="18"/>
              </w:rPr>
              <w:t xml:space="preserve"> between</w:t>
            </w:r>
            <w:r w:rsidR="00FF788D">
              <w:rPr>
                <w:rFonts w:cs="Calibri"/>
                <w:szCs w:val="18"/>
              </w:rPr>
              <w:t xml:space="preserve"> implementation by</w:t>
            </w:r>
            <w:r w:rsidR="00D552ED">
              <w:rPr>
                <w:rFonts w:cs="Calibri"/>
                <w:szCs w:val="18"/>
              </w:rPr>
              <w:t xml:space="preserve"> dedicated</w:t>
            </w:r>
            <w:r w:rsidR="009D5530">
              <w:rPr>
                <w:rFonts w:cs="Calibri"/>
                <w:szCs w:val="18"/>
              </w:rPr>
              <w:t xml:space="preserve"> RI </w:t>
            </w:r>
            <w:r w:rsidR="00D552ED">
              <w:rPr>
                <w:rFonts w:cs="Calibri"/>
                <w:szCs w:val="18"/>
              </w:rPr>
              <w:t xml:space="preserve">staff </w:t>
            </w:r>
            <w:r w:rsidR="009D5530">
              <w:rPr>
                <w:rFonts w:cs="Calibri"/>
                <w:szCs w:val="18"/>
              </w:rPr>
              <w:t xml:space="preserve">and </w:t>
            </w:r>
            <w:r w:rsidR="00D552ED">
              <w:rPr>
                <w:rFonts w:cs="Calibri"/>
                <w:szCs w:val="18"/>
              </w:rPr>
              <w:t>other internal/external roles.</w:t>
            </w:r>
          </w:p>
        </w:tc>
      </w:tr>
    </w:tbl>
    <w:p w14:paraId="4DF8868C" w14:textId="77777777" w:rsidR="00C23A56" w:rsidRDefault="00C23A56" w:rsidP="000D6A9A">
      <w:pPr>
        <w:pStyle w:val="INDICATORTEXT"/>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870E0" w14:paraId="666C4DBB"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524E8B64" w14:textId="77777777" w:rsidR="008870E0" w:rsidRPr="004720C4" w:rsidRDefault="00D400F6" w:rsidP="00E84E9C">
            <w:pPr>
              <w:pStyle w:val="SectionIndicatorHeaderText"/>
              <w:rPr>
                <w:rStyle w:val="IntenseEmphasis"/>
                <w:b w:val="0"/>
                <w:bCs w:val="0"/>
                <w:i w:val="0"/>
                <w:iCs w:val="0"/>
                <w:sz w:val="20"/>
                <w:szCs w:val="20"/>
              </w:rPr>
            </w:pPr>
            <w:r>
              <w:rPr>
                <w:rStyle w:val="IntenseEmphasis"/>
                <w:b w:val="0"/>
                <w:i w:val="0"/>
                <w:color w:val="FFFFFF" w:themeColor="background1"/>
                <w:sz w:val="20"/>
                <w:szCs w:val="20"/>
              </w:rPr>
              <w:t>SG 06</w:t>
            </w:r>
          </w:p>
        </w:tc>
        <w:tc>
          <w:tcPr>
            <w:tcW w:w="7087" w:type="dxa"/>
          </w:tcPr>
          <w:p w14:paraId="2A464FB3" w14:textId="77777777" w:rsidR="008870E0" w:rsidRDefault="008870E0"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8870E0" w:rsidRPr="00CF025D" w14:paraId="4F06B9DE" w14:textId="77777777" w:rsidTr="00E84E9C">
        <w:tc>
          <w:tcPr>
            <w:cnfStyle w:val="001000000000" w:firstRow="0" w:lastRow="0" w:firstColumn="1" w:lastColumn="0" w:oddVBand="0" w:evenVBand="0" w:oddHBand="0" w:evenHBand="0" w:firstRowFirstColumn="0" w:firstRowLastColumn="0" w:lastRowFirstColumn="0" w:lastRowLastColumn="0"/>
            <w:tcW w:w="2127" w:type="dxa"/>
          </w:tcPr>
          <w:p w14:paraId="63EEF89E" w14:textId="77777777" w:rsidR="008870E0" w:rsidRDefault="008870E0" w:rsidP="00E84E9C">
            <w:pPr>
              <w:pStyle w:val="INDICATORNUMBER"/>
              <w:rPr>
                <w:rStyle w:val="IntenseEmphasis"/>
                <w:b/>
                <w:bCs w:val="0"/>
                <w:i w:val="0"/>
                <w:iCs w:val="0"/>
              </w:rPr>
            </w:pPr>
            <w:r w:rsidRPr="008870E0">
              <w:rPr>
                <w:bCs/>
              </w:rPr>
              <w:t>Dedicated responsible investment staff</w:t>
            </w:r>
          </w:p>
        </w:tc>
        <w:tc>
          <w:tcPr>
            <w:tcW w:w="7087" w:type="dxa"/>
          </w:tcPr>
          <w:p w14:paraId="61C49EA3" w14:textId="77777777" w:rsidR="008870E0" w:rsidRDefault="008870E0" w:rsidP="00E84E9C">
            <w:pPr>
              <w:pStyle w:val="INDICATORTEXT"/>
              <w:cnfStyle w:val="000000000000" w:firstRow="0" w:lastRow="0" w:firstColumn="0" w:lastColumn="0" w:oddVBand="0" w:evenVBand="0" w:oddHBand="0" w:evenHBand="0" w:firstRowFirstColumn="0" w:firstRowLastColumn="0" w:lastRowFirstColumn="0" w:lastRowLastColumn="0"/>
            </w:pPr>
            <w:r w:rsidRPr="008870E0">
              <w:rPr>
                <w:szCs w:val="18"/>
              </w:rPr>
              <w:t>Dedicated responsible investment/ESG staff are those individuals with the majority of their time allocated to responsible investment/ESG activities (either oversight or implementation).</w:t>
            </w:r>
          </w:p>
        </w:tc>
      </w:tr>
    </w:tbl>
    <w:p w14:paraId="50154DA4" w14:textId="77777777" w:rsidR="008870E0" w:rsidRDefault="008870E0">
      <w:pPr>
        <w:widowControl/>
        <w:autoSpaceDE/>
        <w:autoSpaceDN/>
        <w:adjustRightInd/>
        <w:spacing w:before="0" w:after="0" w:line="240" w:lineRule="auto"/>
      </w:pPr>
    </w:p>
    <w:p w14:paraId="5C507E2B" w14:textId="77777777" w:rsidR="006C558F" w:rsidRDefault="006C558F">
      <w:pPr>
        <w:widowControl/>
        <w:autoSpaceDE/>
        <w:autoSpaceDN/>
        <w:adjustRightInd/>
        <w:spacing w:before="0" w:after="0" w:line="240" w:lineRule="auto"/>
      </w:pPr>
      <w:r>
        <w:br w:type="page"/>
      </w:r>
    </w:p>
    <w:tbl>
      <w:tblPr>
        <w:tblStyle w:val="SubSectionIndicatorHeaderVOLUNTARY"/>
        <w:tblW w:w="9200" w:type="dxa"/>
        <w:tblInd w:w="0" w:type="dxa"/>
        <w:tblLook w:val="07E0" w:firstRow="1" w:lastRow="1" w:firstColumn="1" w:lastColumn="1" w:noHBand="1" w:noVBand="1"/>
      </w:tblPr>
      <w:tblGrid>
        <w:gridCol w:w="1134"/>
        <w:gridCol w:w="3402"/>
        <w:gridCol w:w="3430"/>
        <w:gridCol w:w="1234"/>
      </w:tblGrid>
      <w:tr w:rsidR="00A55190" w14:paraId="4D5C3368" w14:textId="77777777" w:rsidTr="004718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7051F8D" w14:textId="77777777" w:rsidR="00A55190" w:rsidRPr="00903B63" w:rsidRDefault="00A55190"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A98153A" w14:textId="77777777" w:rsidR="00A55190" w:rsidRPr="00903B63" w:rsidRDefault="00A55190"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30" w:type="dxa"/>
            <w:shd w:val="clear" w:color="auto" w:fill="888888"/>
          </w:tcPr>
          <w:p w14:paraId="777323F7" w14:textId="77777777" w:rsidR="00A55190" w:rsidRPr="00903B63" w:rsidRDefault="00A55190"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737A907" w14:textId="77777777" w:rsidR="00A55190" w:rsidRPr="00903B63" w:rsidRDefault="00A55190"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A55190" w14:paraId="61F214AB" w14:textId="77777777" w:rsidTr="0047181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52CE9A8" w14:textId="77777777" w:rsidR="00A55190" w:rsidRPr="00903B63" w:rsidRDefault="00A253AD" w:rsidP="00E84E9C">
            <w:pPr>
              <w:pStyle w:val="SectionIndicatorHeaderText"/>
              <w:rPr>
                <w:rStyle w:val="IntenseEmphasis"/>
                <w:bCs w:val="0"/>
                <w:i w:val="0"/>
                <w:iCs w:val="0"/>
                <w:color w:val="FFFFFF" w:themeColor="background1"/>
              </w:rPr>
            </w:pPr>
            <w:r>
              <w:rPr>
                <w:rStyle w:val="IntenseEmphasis"/>
                <w:i w:val="0"/>
                <w:color w:val="FFFFFF" w:themeColor="background1"/>
              </w:rPr>
              <w:t>SG 07</w:t>
            </w:r>
          </w:p>
        </w:tc>
        <w:tc>
          <w:tcPr>
            <w:tcW w:w="3402" w:type="dxa"/>
            <w:shd w:val="clear" w:color="auto" w:fill="888888"/>
          </w:tcPr>
          <w:p w14:paraId="070CB9D0" w14:textId="77777777" w:rsidR="00A55190" w:rsidRPr="00903B63" w:rsidRDefault="00A55190" w:rsidP="0047181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VOLUNTARY</w:t>
            </w:r>
          </w:p>
        </w:tc>
        <w:tc>
          <w:tcPr>
            <w:tcW w:w="3430" w:type="dxa"/>
            <w:shd w:val="clear" w:color="auto" w:fill="888888"/>
          </w:tcPr>
          <w:p w14:paraId="0E4103A2" w14:textId="77777777" w:rsidR="00A55190" w:rsidRPr="00A55190" w:rsidRDefault="00A55190" w:rsidP="00A551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F3511A0" w14:textId="77777777" w:rsidR="00A55190" w:rsidRPr="00903B63" w:rsidRDefault="00A55190" w:rsidP="00E84E9C">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F0FD38B" w14:textId="77777777" w:rsidR="00D42F38" w:rsidRDefault="00D42F38" w:rsidP="00D42F38">
      <w:pPr>
        <w:pStyle w:val="INDICATORNUMBER"/>
      </w:pPr>
    </w:p>
    <w:tbl>
      <w:tblPr>
        <w:tblStyle w:val="SubSectionIndicatorTableMANDATORY"/>
        <w:tblW w:w="9214" w:type="dxa"/>
        <w:tblInd w:w="5" w:type="dxa"/>
        <w:tblLayout w:type="fixed"/>
        <w:tblLook w:val="04A0" w:firstRow="1" w:lastRow="0" w:firstColumn="1" w:lastColumn="0" w:noHBand="0" w:noVBand="1"/>
      </w:tblPr>
      <w:tblGrid>
        <w:gridCol w:w="1134"/>
        <w:gridCol w:w="2127"/>
        <w:gridCol w:w="1275"/>
        <w:gridCol w:w="1418"/>
        <w:gridCol w:w="1559"/>
        <w:gridCol w:w="1701"/>
      </w:tblGrid>
      <w:tr w:rsidR="00D42F38" w14:paraId="0D805BCE"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left w:val="single" w:sz="4" w:space="0" w:color="595959" w:themeColor="text1" w:themeTint="A6"/>
              <w:bottom w:val="nil"/>
            </w:tcBorders>
            <w:shd w:val="clear" w:color="auto" w:fill="595959" w:themeFill="text1" w:themeFillTint="A6"/>
          </w:tcPr>
          <w:p w14:paraId="3D3332CB" w14:textId="77777777" w:rsidR="00D42F38" w:rsidRPr="007254D4" w:rsidRDefault="00A253AD"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SG 07</w:t>
            </w:r>
          </w:p>
        </w:tc>
        <w:tc>
          <w:tcPr>
            <w:tcW w:w="8080" w:type="dxa"/>
            <w:gridSpan w:val="5"/>
            <w:tcBorders>
              <w:top w:val="single" w:sz="4" w:space="0" w:color="595959" w:themeColor="text1" w:themeTint="A6"/>
              <w:bottom w:val="nil"/>
              <w:right w:val="single" w:sz="4" w:space="0" w:color="595959" w:themeColor="text1" w:themeTint="A6"/>
            </w:tcBorders>
            <w:shd w:val="clear" w:color="auto" w:fill="808080" w:themeFill="background1" w:themeFillShade="80"/>
          </w:tcPr>
          <w:p w14:paraId="70307188" w14:textId="77777777" w:rsidR="00D42F38" w:rsidRPr="007254D4" w:rsidRDefault="00D42F38"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254D4">
              <w:rPr>
                <w:rStyle w:val="IntenseEmphasis"/>
                <w:b/>
                <w:i w:val="0"/>
                <w:color w:val="FFFFFF" w:themeColor="background1"/>
                <w:sz w:val="20"/>
                <w:szCs w:val="20"/>
              </w:rPr>
              <w:t>INDICATOR</w:t>
            </w:r>
          </w:p>
        </w:tc>
      </w:tr>
      <w:tr w:rsidR="00D42F38" w14:paraId="2EDAA1C1" w14:textId="77777777" w:rsidTr="00D26E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104EA8CF" w14:textId="77777777" w:rsidR="00D42F38" w:rsidRPr="000D72DF" w:rsidRDefault="00A253AD" w:rsidP="00E84E9C">
            <w:pPr>
              <w:pStyle w:val="INDICATORNUMBER"/>
              <w:rPr>
                <w:rStyle w:val="IntenseEmphasis"/>
                <w:b/>
                <w:bCs w:val="0"/>
                <w:i w:val="0"/>
                <w:iCs w:val="0"/>
              </w:rPr>
            </w:pPr>
            <w:r>
              <w:rPr>
                <w:rStyle w:val="IntenseEmphasis"/>
                <w:b/>
                <w:bCs w:val="0"/>
                <w:i w:val="0"/>
                <w:iCs w:val="0"/>
                <w:color w:val="595959"/>
              </w:rPr>
              <w:t>SG 07.1</w:t>
            </w:r>
          </w:p>
        </w:tc>
        <w:tc>
          <w:tcPr>
            <w:tcW w:w="8080" w:type="dxa"/>
            <w:gridSpan w:val="5"/>
            <w:tcBorders>
              <w:top w:val="nil"/>
              <w:right w:val="single" w:sz="4" w:space="0" w:color="595959" w:themeColor="text1" w:themeTint="A6"/>
            </w:tcBorders>
            <w:shd w:val="clear" w:color="auto" w:fill="F2F2F2" w:themeFill="background1" w:themeFillShade="F2"/>
          </w:tcPr>
          <w:p w14:paraId="34AEBECE" w14:textId="77777777" w:rsidR="00D42F38" w:rsidRPr="001A4617" w:rsidRDefault="001A4617" w:rsidP="00E84E9C">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595959"/>
              </w:rPr>
            </w:pPr>
            <w:r w:rsidRPr="001A4617">
              <w:rPr>
                <w:bCs/>
              </w:rPr>
              <w:t>Indicate if your organisation’s performance management, reward and/or personal development processes have a responsible investment element.</w:t>
            </w:r>
            <w:r w:rsidR="00E901E5">
              <w:rPr>
                <w:bCs/>
              </w:rPr>
              <w:t xml:space="preserve"> </w:t>
            </w:r>
          </w:p>
        </w:tc>
      </w:tr>
      <w:tr w:rsidR="00237953" w14:paraId="05758294" w14:textId="77777777" w:rsidTr="007B443D">
        <w:trPr>
          <w:trHeight w:val="796"/>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147C3671" w14:textId="77777777" w:rsidR="00237953" w:rsidRDefault="00237953" w:rsidP="007B443D">
            <w:pPr>
              <w:widowControl/>
              <w:autoSpaceDE/>
              <w:autoSpaceDN/>
              <w:adjustRightInd/>
              <w:spacing w:after="0" w:line="240" w:lineRule="auto"/>
              <w:rPr>
                <w:rStyle w:val="IntenseEmphasis"/>
                <w:b w:val="0"/>
                <w:bCs w:val="0"/>
                <w:i w:val="0"/>
                <w:iCs w:val="0"/>
              </w:rPr>
            </w:pPr>
          </w:p>
        </w:tc>
        <w:tc>
          <w:tcPr>
            <w:tcW w:w="2127" w:type="dxa"/>
            <w:tcBorders>
              <w:top w:val="nil"/>
              <w:bottom w:val="single" w:sz="4" w:space="0" w:color="A6A6A6"/>
              <w:right w:val="single" w:sz="4" w:space="0" w:color="D9D9D9" w:themeColor="background1" w:themeShade="D9"/>
            </w:tcBorders>
            <w:shd w:val="clear" w:color="auto" w:fill="959595"/>
          </w:tcPr>
          <w:p w14:paraId="7C4151E8" w14:textId="77777777" w:rsidR="00237953" w:rsidRPr="00902700" w:rsidRDefault="00237953" w:rsidP="007B443D">
            <w:pPr>
              <w:spacing w:after="0" w:line="240" w:lineRule="auto"/>
              <w:jc w:val="center"/>
              <w:cnfStyle w:val="000000000000" w:firstRow="0" w:lastRow="0" w:firstColumn="0" w:lastColumn="0" w:oddVBand="0" w:evenVBand="0" w:oddHBand="0" w:evenHBand="0" w:firstRowFirstColumn="0" w:firstRowLastColumn="0" w:lastRowFirstColumn="0" w:lastRowLastColumn="0"/>
              <w:rPr>
                <w:bCs/>
                <w:lang w:eastAsia="nl-NL"/>
              </w:rPr>
            </w:pPr>
          </w:p>
        </w:tc>
        <w:tc>
          <w:tcPr>
            <w:tcW w:w="1275" w:type="dxa"/>
            <w:tcBorders>
              <w:top w:val="nil"/>
              <w:left w:val="single" w:sz="4" w:space="0" w:color="D9D9D9" w:themeColor="background1" w:themeShade="D9"/>
              <w:bottom w:val="single" w:sz="4" w:space="0" w:color="A6A6A6"/>
              <w:right w:val="single" w:sz="4" w:space="0" w:color="D9D9D9" w:themeColor="background1" w:themeShade="D9"/>
            </w:tcBorders>
            <w:shd w:val="clear" w:color="auto" w:fill="959595"/>
            <w:vAlign w:val="top"/>
          </w:tcPr>
          <w:p w14:paraId="70F02EB5" w14:textId="77777777" w:rsidR="00237953" w:rsidRPr="006335F6" w:rsidRDefault="00237953" w:rsidP="007B443D">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335F6">
              <w:rPr>
                <w:b/>
                <w:color w:val="FFFFFF" w:themeColor="background1"/>
                <w:sz w:val="18"/>
              </w:rPr>
              <w:t>R</w:t>
            </w:r>
            <w:r w:rsidR="001A4617" w:rsidRPr="006335F6">
              <w:rPr>
                <w:b/>
                <w:color w:val="FFFFFF" w:themeColor="background1"/>
                <w:sz w:val="18"/>
              </w:rPr>
              <w:t xml:space="preserve">I </w:t>
            </w:r>
            <w:r w:rsidRPr="006335F6">
              <w:rPr>
                <w:b/>
                <w:color w:val="FFFFFF" w:themeColor="background1"/>
                <w:sz w:val="18"/>
              </w:rPr>
              <w:t xml:space="preserve">KPIs </w:t>
            </w:r>
            <w:r w:rsidR="001A4617" w:rsidRPr="006335F6">
              <w:rPr>
                <w:b/>
                <w:color w:val="FFFFFF" w:themeColor="background1"/>
                <w:sz w:val="18"/>
              </w:rPr>
              <w:t>/</w:t>
            </w:r>
            <w:r w:rsidRPr="006335F6">
              <w:rPr>
                <w:b/>
                <w:color w:val="FFFFFF" w:themeColor="background1"/>
                <w:sz w:val="18"/>
              </w:rPr>
              <w:t xml:space="preserve"> goals in objectives </w:t>
            </w:r>
          </w:p>
        </w:tc>
        <w:tc>
          <w:tcPr>
            <w:tcW w:w="1418" w:type="dxa"/>
            <w:tcBorders>
              <w:top w:val="nil"/>
              <w:left w:val="single" w:sz="4" w:space="0" w:color="D9D9D9" w:themeColor="background1" w:themeShade="D9"/>
              <w:bottom w:val="single" w:sz="4" w:space="0" w:color="A6A6A6"/>
              <w:right w:val="single" w:sz="4" w:space="0" w:color="D9D9D9" w:themeColor="background1" w:themeShade="D9"/>
            </w:tcBorders>
            <w:shd w:val="clear" w:color="auto" w:fill="959595"/>
            <w:vAlign w:val="top"/>
          </w:tcPr>
          <w:p w14:paraId="493CD8A7" w14:textId="77777777" w:rsidR="00237953" w:rsidRPr="006335F6" w:rsidRDefault="001A4617" w:rsidP="007B443D">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335F6">
              <w:rPr>
                <w:b/>
                <w:color w:val="FFFFFF" w:themeColor="background1"/>
                <w:sz w:val="18"/>
              </w:rPr>
              <w:t>RI</w:t>
            </w:r>
            <w:r w:rsidR="00237953" w:rsidRPr="006335F6">
              <w:rPr>
                <w:b/>
                <w:color w:val="FFFFFF" w:themeColor="background1"/>
                <w:sz w:val="18"/>
              </w:rPr>
              <w:t xml:space="preserve"> included in appraisal process</w:t>
            </w:r>
          </w:p>
        </w:tc>
        <w:tc>
          <w:tcPr>
            <w:tcW w:w="1559" w:type="dxa"/>
            <w:tcBorders>
              <w:top w:val="nil"/>
              <w:left w:val="single" w:sz="4" w:space="0" w:color="D9D9D9" w:themeColor="background1" w:themeShade="D9"/>
              <w:bottom w:val="single" w:sz="4" w:space="0" w:color="A6A6A6"/>
              <w:right w:val="single" w:sz="4" w:space="0" w:color="D9D9D9" w:themeColor="background1" w:themeShade="D9"/>
            </w:tcBorders>
            <w:shd w:val="clear" w:color="auto" w:fill="959595"/>
            <w:vAlign w:val="top"/>
          </w:tcPr>
          <w:p w14:paraId="3E506518" w14:textId="77777777" w:rsidR="00237953" w:rsidRPr="006335F6" w:rsidRDefault="00237953" w:rsidP="007B443D">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335F6">
              <w:rPr>
                <w:b/>
                <w:color w:val="FFFFFF" w:themeColor="background1"/>
                <w:sz w:val="18"/>
              </w:rPr>
              <w:t xml:space="preserve">Variable pay linked to </w:t>
            </w:r>
            <w:r w:rsidR="001A4617" w:rsidRPr="006335F6">
              <w:rPr>
                <w:b/>
                <w:color w:val="FFFFFF" w:themeColor="background1"/>
                <w:sz w:val="18"/>
              </w:rPr>
              <w:t>RI</w:t>
            </w:r>
            <w:r w:rsidRPr="006335F6">
              <w:rPr>
                <w:b/>
                <w:color w:val="FFFFFF" w:themeColor="background1"/>
                <w:sz w:val="18"/>
              </w:rPr>
              <w:t xml:space="preserve"> performance </w:t>
            </w:r>
          </w:p>
        </w:tc>
        <w:tc>
          <w:tcPr>
            <w:tcW w:w="1701" w:type="dxa"/>
            <w:tcBorders>
              <w:top w:val="nil"/>
              <w:left w:val="single" w:sz="4" w:space="0" w:color="D9D9D9" w:themeColor="background1" w:themeShade="D9"/>
              <w:bottom w:val="single" w:sz="4" w:space="0" w:color="A6A6A6"/>
              <w:right w:val="single" w:sz="4" w:space="0" w:color="595959" w:themeColor="text1" w:themeTint="A6"/>
            </w:tcBorders>
            <w:shd w:val="clear" w:color="auto" w:fill="959595"/>
            <w:vAlign w:val="top"/>
          </w:tcPr>
          <w:p w14:paraId="2D432F2C" w14:textId="77777777" w:rsidR="00237953" w:rsidRPr="006335F6" w:rsidRDefault="001A4617" w:rsidP="007B443D">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335F6">
              <w:rPr>
                <w:b/>
                <w:color w:val="FFFFFF" w:themeColor="background1"/>
                <w:sz w:val="18"/>
              </w:rPr>
              <w:t>RI</w:t>
            </w:r>
            <w:r w:rsidR="00237953" w:rsidRPr="006335F6">
              <w:rPr>
                <w:b/>
                <w:color w:val="FFFFFF" w:themeColor="background1"/>
                <w:sz w:val="18"/>
              </w:rPr>
              <w:t xml:space="preserve"> in personal development </w:t>
            </w:r>
            <w:r w:rsidRPr="006335F6">
              <w:rPr>
                <w:b/>
                <w:color w:val="FFFFFF" w:themeColor="background1"/>
                <w:sz w:val="18"/>
              </w:rPr>
              <w:t xml:space="preserve">/ </w:t>
            </w:r>
            <w:r w:rsidR="00237953" w:rsidRPr="006335F6">
              <w:rPr>
                <w:b/>
                <w:color w:val="FFFFFF" w:themeColor="background1"/>
                <w:sz w:val="18"/>
              </w:rPr>
              <w:t>training plan</w:t>
            </w:r>
          </w:p>
        </w:tc>
      </w:tr>
      <w:tr w:rsidR="001A4617" w14:paraId="793AEC05" w14:textId="77777777" w:rsidTr="00E901E5">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081F2835" w14:textId="77777777" w:rsidR="001A4617" w:rsidRDefault="001A4617" w:rsidP="00E84E9C">
            <w:pPr>
              <w:widowControl/>
              <w:autoSpaceDE/>
              <w:autoSpaceDN/>
              <w:adjustRightInd/>
              <w:spacing w:after="0" w:line="240" w:lineRule="auto"/>
              <w:rPr>
                <w:rStyle w:val="IntenseEmphasis"/>
                <w:b w:val="0"/>
                <w:bCs w:val="0"/>
                <w:i w:val="0"/>
                <w:iCs w:val="0"/>
              </w:rPr>
            </w:pPr>
          </w:p>
        </w:tc>
        <w:tc>
          <w:tcPr>
            <w:tcW w:w="2127" w:type="dxa"/>
            <w:tcBorders>
              <w:top w:val="single" w:sz="4" w:space="0" w:color="A6A6A6"/>
              <w:bottom w:val="single" w:sz="4" w:space="0" w:color="A6A6A6" w:themeColor="background1" w:themeShade="A6"/>
              <w:right w:val="single" w:sz="4" w:space="0" w:color="A6A6A6" w:themeColor="background1" w:themeShade="A6"/>
            </w:tcBorders>
            <w:shd w:val="clear" w:color="auto" w:fill="auto"/>
          </w:tcPr>
          <w:p w14:paraId="2E5634D3" w14:textId="77777777" w:rsidR="001A4617" w:rsidRPr="00D51EAD" w:rsidRDefault="001A4617" w:rsidP="00E84E9C">
            <w:pPr>
              <w:pStyle w:val="INDICATORTEXT"/>
              <w:cnfStyle w:val="000000100000" w:firstRow="0" w:lastRow="0" w:firstColumn="0" w:lastColumn="0" w:oddVBand="0" w:evenVBand="0" w:oddHBand="1" w:evenHBand="0" w:firstRowFirstColumn="0" w:firstRowLastColumn="0" w:lastRowFirstColumn="0" w:lastRowLastColumn="0"/>
            </w:pPr>
            <w:r w:rsidRPr="00D51EAD">
              <w:t>Board members or trustees</w:t>
            </w:r>
          </w:p>
        </w:tc>
        <w:tc>
          <w:tcPr>
            <w:tcW w:w="1275" w:type="dxa"/>
            <w:tcBorders>
              <w:top w:val="single" w:sz="4" w:space="0" w:color="A6A6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3545A4" w14:textId="77777777" w:rsidR="001A4617" w:rsidRDefault="00896358" w:rsidP="00E84E9C">
            <w:pPr>
              <w:jc w:val="center"/>
              <w:cnfStyle w:val="000000100000" w:firstRow="0" w:lastRow="0" w:firstColumn="0" w:lastColumn="0" w:oddVBand="0" w:evenVBand="0" w:oddHBand="1" w:evenHBand="0" w:firstRowFirstColumn="0" w:firstRowLastColumn="0" w:lastRowFirstColumn="0" w:lastRowLastColumn="0"/>
            </w:pPr>
            <w:r>
              <w:rPr>
                <w:color w:val="595959"/>
              </w:rPr>
              <w:t>n/a</w:t>
            </w:r>
          </w:p>
        </w:tc>
        <w:tc>
          <w:tcPr>
            <w:tcW w:w="1418" w:type="dxa"/>
            <w:tcBorders>
              <w:top w:val="single" w:sz="4" w:space="0" w:color="A6A6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BD66E3" w14:textId="77777777" w:rsidR="001A4617" w:rsidRDefault="00896358" w:rsidP="00E84E9C">
            <w:pPr>
              <w:jc w:val="center"/>
              <w:cnfStyle w:val="000000100000" w:firstRow="0" w:lastRow="0" w:firstColumn="0" w:lastColumn="0" w:oddVBand="0" w:evenVBand="0" w:oddHBand="1" w:evenHBand="0" w:firstRowFirstColumn="0" w:firstRowLastColumn="0" w:lastRowFirstColumn="0" w:lastRowLastColumn="0"/>
            </w:pPr>
            <w:r>
              <w:rPr>
                <w:color w:val="595959"/>
              </w:rPr>
              <w:t>n/a</w:t>
            </w:r>
          </w:p>
        </w:tc>
        <w:tc>
          <w:tcPr>
            <w:tcW w:w="1559" w:type="dxa"/>
            <w:tcBorders>
              <w:top w:val="single" w:sz="4" w:space="0" w:color="A6A6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210927" w14:textId="77777777" w:rsidR="001A4617" w:rsidRDefault="00896358" w:rsidP="00E84E9C">
            <w:pPr>
              <w:jc w:val="center"/>
              <w:cnfStyle w:val="000000100000" w:firstRow="0" w:lastRow="0" w:firstColumn="0" w:lastColumn="0" w:oddVBand="0" w:evenVBand="0" w:oddHBand="1" w:evenHBand="0" w:firstRowFirstColumn="0" w:firstRowLastColumn="0" w:lastRowFirstColumn="0" w:lastRowLastColumn="0"/>
            </w:pPr>
            <w:r>
              <w:rPr>
                <w:color w:val="595959"/>
              </w:rPr>
              <w:t>n/a</w:t>
            </w:r>
          </w:p>
        </w:tc>
        <w:tc>
          <w:tcPr>
            <w:tcW w:w="1701" w:type="dxa"/>
            <w:tcBorders>
              <w:top w:val="single" w:sz="4" w:space="0" w:color="A6A6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968EC37"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r>
      <w:tr w:rsidR="001A4617" w14:paraId="7B4ECCC6" w14:textId="77777777" w:rsidTr="00E901E5">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647D6730" w14:textId="77777777" w:rsidR="001A4617" w:rsidRDefault="001A4617" w:rsidP="00E84E9C">
            <w:pPr>
              <w:widowControl/>
              <w:autoSpaceDE/>
              <w:autoSpaceDN/>
              <w:adjustRightInd/>
              <w:spacing w:after="0" w:line="240" w:lineRule="auto"/>
              <w:rPr>
                <w:rStyle w:val="IntenseEmphasis"/>
                <w:b w:val="0"/>
                <w:bCs w:val="0"/>
                <w:i w:val="0"/>
                <w:iCs w:val="0"/>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EC8184" w14:textId="77777777" w:rsidR="001A4617" w:rsidRPr="00D51EAD" w:rsidRDefault="001A4617" w:rsidP="00E84E9C">
            <w:pPr>
              <w:pStyle w:val="INDICATORTEXT"/>
              <w:cnfStyle w:val="000000000000" w:firstRow="0" w:lastRow="0" w:firstColumn="0" w:lastColumn="0" w:oddVBand="0" w:evenVBand="0" w:oddHBand="0" w:evenHBand="0" w:firstRowFirstColumn="0" w:firstRowLastColumn="0" w:lastRowFirstColumn="0" w:lastRowLastColumn="0"/>
            </w:pPr>
            <w:r w:rsidRPr="00D51EAD">
              <w:t>Chief Executive Officer (CEO), Chief Investment Officer (CIO),</w:t>
            </w:r>
            <w:r w:rsidR="00230DDE">
              <w:t xml:space="preserve"> </w:t>
            </w:r>
            <w:r w:rsidRPr="00D51EAD">
              <w:t>Investment Committee</w:t>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318011"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0AE139"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6F0166"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495A104"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r>
      <w:tr w:rsidR="001A4617" w14:paraId="024F3218" w14:textId="77777777" w:rsidTr="00E901E5">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1912BC39" w14:textId="77777777" w:rsidR="001A4617" w:rsidRDefault="001A4617" w:rsidP="00E84E9C">
            <w:pPr>
              <w:widowControl/>
              <w:autoSpaceDE/>
              <w:autoSpaceDN/>
              <w:adjustRightInd/>
              <w:spacing w:after="0" w:line="240" w:lineRule="auto"/>
              <w:rPr>
                <w:rStyle w:val="IntenseEmphasis"/>
                <w:b w:val="0"/>
                <w:bCs w:val="0"/>
                <w:i w:val="0"/>
                <w:iCs w:val="0"/>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CB8695" w14:textId="77777777" w:rsidR="001A4617" w:rsidRPr="00D51EAD" w:rsidRDefault="001A4617" w:rsidP="00E84E9C">
            <w:pPr>
              <w:pStyle w:val="INDICATORTEXT"/>
              <w:cnfStyle w:val="000000100000" w:firstRow="0" w:lastRow="0" w:firstColumn="0" w:lastColumn="0" w:oddVBand="0" w:evenVBand="0" w:oddHBand="1" w:evenHBand="0" w:firstRowFirstColumn="0" w:firstRowLastColumn="0" w:lastRowFirstColumn="0" w:lastRowLastColumn="0"/>
            </w:pPr>
            <w:r w:rsidRPr="00D51EAD">
              <w:t xml:space="preserve">Other C-level staff or head of department, </w:t>
            </w:r>
          </w:p>
          <w:p w14:paraId="60F704F4" w14:textId="77777777" w:rsidR="001A4617" w:rsidRPr="00D51EAD" w:rsidRDefault="001A4617" w:rsidP="00E84E9C">
            <w:pPr>
              <w:pStyle w:val="INDICATORTEXT"/>
              <w:cnfStyle w:val="000000100000" w:firstRow="0" w:lastRow="0" w:firstColumn="0" w:lastColumn="0" w:oddVBand="0" w:evenVBand="0" w:oddHBand="1" w:evenHBand="0" w:firstRowFirstColumn="0" w:firstRowLastColumn="0" w:lastRowFirstColumn="0" w:lastRowLastColumn="0"/>
            </w:pPr>
            <w:r w:rsidRPr="00D51EAD">
              <w:t>specify ______________</w:t>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85E42C"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8F5C87"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DD7A49"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7A93B28"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r>
      <w:tr w:rsidR="001A4617" w14:paraId="0708836B" w14:textId="77777777" w:rsidTr="00E901E5">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33417DEA" w14:textId="77777777" w:rsidR="001A4617" w:rsidRDefault="001A4617" w:rsidP="00E84E9C">
            <w:pPr>
              <w:widowControl/>
              <w:autoSpaceDE/>
              <w:autoSpaceDN/>
              <w:adjustRightInd/>
              <w:spacing w:after="0" w:line="240" w:lineRule="auto"/>
              <w:rPr>
                <w:rStyle w:val="IntenseEmphasis"/>
                <w:b w:val="0"/>
                <w:bCs w:val="0"/>
                <w:i w:val="0"/>
                <w:iCs w:val="0"/>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884084" w14:textId="77777777" w:rsidR="001A4617" w:rsidRPr="00D51EAD" w:rsidRDefault="001A4617" w:rsidP="00E84E9C">
            <w:pPr>
              <w:pStyle w:val="INDICATORTEXT"/>
              <w:cnfStyle w:val="000000000000" w:firstRow="0" w:lastRow="0" w:firstColumn="0" w:lastColumn="0" w:oddVBand="0" w:evenVBand="0" w:oddHBand="0" w:evenHBand="0" w:firstRowFirstColumn="0" w:firstRowLastColumn="0" w:lastRowFirstColumn="0" w:lastRowLastColumn="0"/>
            </w:pPr>
            <w:r w:rsidRPr="00D51EAD">
              <w:t>Portfolio managers</w:t>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1FF5DF"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2857D6"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BE6EE7"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FB17CAA"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r>
      <w:tr w:rsidR="001A4617" w14:paraId="72F9DD5A" w14:textId="77777777" w:rsidTr="00E901E5">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6CA64482" w14:textId="77777777" w:rsidR="001A4617" w:rsidRDefault="001A4617" w:rsidP="00E84E9C">
            <w:pPr>
              <w:widowControl/>
              <w:autoSpaceDE/>
              <w:autoSpaceDN/>
              <w:adjustRightInd/>
              <w:spacing w:after="0" w:line="240" w:lineRule="auto"/>
              <w:rPr>
                <w:rStyle w:val="IntenseEmphasis"/>
                <w:b w:val="0"/>
                <w:bCs w:val="0"/>
                <w:i w:val="0"/>
                <w:iCs w:val="0"/>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9F289C" w14:textId="77777777" w:rsidR="001A4617" w:rsidRPr="00D51EAD" w:rsidRDefault="001A4617" w:rsidP="00E84E9C">
            <w:pPr>
              <w:pStyle w:val="INDICATORTEXT"/>
              <w:cnfStyle w:val="000000100000" w:firstRow="0" w:lastRow="0" w:firstColumn="0" w:lastColumn="0" w:oddVBand="0" w:evenVBand="0" w:oddHBand="1" w:evenHBand="0" w:firstRowFirstColumn="0" w:firstRowLastColumn="0" w:lastRowFirstColumn="0" w:lastRowLastColumn="0"/>
            </w:pPr>
            <w:r w:rsidRPr="00D51EAD">
              <w:t>Investment analysts</w:t>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E5CC68"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DF5C31"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E0964D"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8F2BAEC" w14:textId="77777777" w:rsidR="001A4617" w:rsidRDefault="001A4617" w:rsidP="00E84E9C">
            <w:pPr>
              <w:jc w:val="center"/>
              <w:cnfStyle w:val="000000100000" w:firstRow="0" w:lastRow="0" w:firstColumn="0" w:lastColumn="0" w:oddVBand="0" w:evenVBand="0" w:oddHBand="1" w:evenHBand="0" w:firstRowFirstColumn="0" w:firstRowLastColumn="0" w:lastRowFirstColumn="0" w:lastRowLastColumn="0"/>
            </w:pPr>
            <w:r w:rsidRPr="00811CED">
              <w:rPr>
                <w:color w:val="595959"/>
              </w:rPr>
              <w:sym w:font="Wingdings" w:char="F071"/>
            </w:r>
          </w:p>
        </w:tc>
      </w:tr>
      <w:tr w:rsidR="001A4617" w14:paraId="702AC0C7" w14:textId="77777777" w:rsidTr="00E901E5">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76ADBBEE" w14:textId="77777777" w:rsidR="001A4617" w:rsidRDefault="001A4617" w:rsidP="00E84E9C">
            <w:pPr>
              <w:widowControl/>
              <w:autoSpaceDE/>
              <w:autoSpaceDN/>
              <w:adjustRightInd/>
              <w:spacing w:after="0" w:line="240" w:lineRule="auto"/>
              <w:rPr>
                <w:rStyle w:val="IntenseEmphasis"/>
                <w:b w:val="0"/>
                <w:bCs w:val="0"/>
                <w:i w:val="0"/>
                <w:iCs w:val="0"/>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0F8B95" w14:textId="77777777" w:rsidR="001A4617" w:rsidRPr="00D51EAD" w:rsidRDefault="001A4617" w:rsidP="00E84E9C">
            <w:pPr>
              <w:pStyle w:val="INDICATORTEXT"/>
              <w:cnfStyle w:val="000000000000" w:firstRow="0" w:lastRow="0" w:firstColumn="0" w:lastColumn="0" w:oddVBand="0" w:evenVBand="0" w:oddHBand="0" w:evenHBand="0" w:firstRowFirstColumn="0" w:firstRowLastColumn="0" w:lastRowFirstColumn="0" w:lastRowLastColumn="0"/>
            </w:pPr>
            <w:r w:rsidRPr="00D51EAD">
              <w:t>Dedicated responsible investment staff</w:t>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6A78D2"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A9D1C7"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E1A6B2"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8C4C79E" w14:textId="77777777" w:rsidR="001A4617" w:rsidRDefault="001A4617" w:rsidP="00E84E9C">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r>
      <w:tr w:rsidR="0000528A" w14:paraId="1EFBDEFA" w14:textId="77777777" w:rsidTr="00E901E5">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33327DF7" w14:textId="77777777" w:rsidR="0000528A" w:rsidRDefault="0000528A" w:rsidP="0000528A">
            <w:pPr>
              <w:widowControl/>
              <w:autoSpaceDE/>
              <w:autoSpaceDN/>
              <w:adjustRightInd/>
              <w:spacing w:after="0" w:line="240" w:lineRule="auto"/>
              <w:rPr>
                <w:rStyle w:val="IntenseEmphasis"/>
                <w:b w:val="0"/>
                <w:bCs w:val="0"/>
                <w:i w:val="0"/>
                <w:iCs w:val="0"/>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174752" w14:textId="77777777" w:rsidR="0000528A" w:rsidRPr="00D51EAD" w:rsidRDefault="0000528A" w:rsidP="0000528A">
            <w:pPr>
              <w:pStyle w:val="INDICATORTEXT"/>
              <w:cnfStyle w:val="000000100000" w:firstRow="0" w:lastRow="0" w:firstColumn="0" w:lastColumn="0" w:oddVBand="0" w:evenVBand="0" w:oddHBand="1" w:evenHBand="0" w:firstRowFirstColumn="0" w:firstRowLastColumn="0" w:lastRowFirstColumn="0" w:lastRowLastColumn="0"/>
            </w:pPr>
            <w:r>
              <w:t>Investor relations</w:t>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17DF6C" w14:textId="77777777" w:rsidR="0000528A" w:rsidRPr="00811CED" w:rsidRDefault="0000528A" w:rsidP="0000528A">
            <w:pPr>
              <w:jc w:val="center"/>
              <w:cnfStyle w:val="000000100000" w:firstRow="0" w:lastRow="0" w:firstColumn="0" w:lastColumn="0" w:oddVBand="0" w:evenVBand="0" w:oddHBand="1" w:evenHBand="0" w:firstRowFirstColumn="0" w:firstRowLastColumn="0" w:lastRowFirstColumn="0" w:lastRowLastColumn="0"/>
              <w:rPr>
                <w:color w:val="595959"/>
              </w:rPr>
            </w:pPr>
            <w:r w:rsidRPr="00811CED">
              <w:rPr>
                <w:color w:val="595959"/>
              </w:rPr>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E2E269" w14:textId="77777777" w:rsidR="0000528A" w:rsidRPr="00811CED" w:rsidRDefault="0000528A" w:rsidP="0000528A">
            <w:pPr>
              <w:jc w:val="center"/>
              <w:cnfStyle w:val="000000100000" w:firstRow="0" w:lastRow="0" w:firstColumn="0" w:lastColumn="0" w:oddVBand="0" w:evenVBand="0" w:oddHBand="1" w:evenHBand="0" w:firstRowFirstColumn="0" w:firstRowLastColumn="0" w:lastRowFirstColumn="0" w:lastRowLastColumn="0"/>
              <w:rPr>
                <w:color w:val="595959"/>
              </w:rPr>
            </w:pPr>
            <w:r w:rsidRPr="00811CED">
              <w:rPr>
                <w:color w:val="595959"/>
              </w:rPr>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14CE7B" w14:textId="77777777" w:rsidR="0000528A" w:rsidRPr="00811CED" w:rsidRDefault="0000528A" w:rsidP="0000528A">
            <w:pPr>
              <w:jc w:val="center"/>
              <w:cnfStyle w:val="000000100000" w:firstRow="0" w:lastRow="0" w:firstColumn="0" w:lastColumn="0" w:oddVBand="0" w:evenVBand="0" w:oddHBand="1" w:evenHBand="0" w:firstRowFirstColumn="0" w:firstRowLastColumn="0" w:lastRowFirstColumn="0" w:lastRowLastColumn="0"/>
              <w:rPr>
                <w:color w:val="595959"/>
              </w:rPr>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14213BC" w14:textId="77777777" w:rsidR="0000528A" w:rsidRPr="00811CED" w:rsidRDefault="0000528A" w:rsidP="0000528A">
            <w:pPr>
              <w:jc w:val="center"/>
              <w:cnfStyle w:val="000000100000" w:firstRow="0" w:lastRow="0" w:firstColumn="0" w:lastColumn="0" w:oddVBand="0" w:evenVBand="0" w:oddHBand="1" w:evenHBand="0" w:firstRowFirstColumn="0" w:firstRowLastColumn="0" w:lastRowFirstColumn="0" w:lastRowLastColumn="0"/>
              <w:rPr>
                <w:color w:val="595959"/>
              </w:rPr>
            </w:pPr>
            <w:r w:rsidRPr="00811CED">
              <w:rPr>
                <w:color w:val="595959"/>
              </w:rPr>
              <w:sym w:font="Wingdings" w:char="F071"/>
            </w:r>
          </w:p>
        </w:tc>
      </w:tr>
      <w:tr w:rsidR="0000528A" w14:paraId="41429798" w14:textId="77777777" w:rsidTr="00E901E5">
        <w:trPr>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tcBorders>
          </w:tcPr>
          <w:p w14:paraId="3FA5E1D4" w14:textId="77777777" w:rsidR="0000528A" w:rsidRDefault="0000528A" w:rsidP="0000528A">
            <w:pPr>
              <w:widowControl/>
              <w:autoSpaceDE/>
              <w:autoSpaceDN/>
              <w:adjustRightInd/>
              <w:spacing w:after="0" w:line="240" w:lineRule="auto"/>
              <w:rPr>
                <w:rStyle w:val="IntenseEmphasis"/>
                <w:b w:val="0"/>
                <w:bCs w:val="0"/>
                <w:i w:val="0"/>
                <w:iCs w:val="0"/>
              </w:rPr>
            </w:pPr>
          </w:p>
        </w:tc>
        <w:tc>
          <w:tcPr>
            <w:tcW w:w="2127" w:type="dxa"/>
            <w:tcBorders>
              <w:top w:val="single" w:sz="4" w:space="0" w:color="A6A6A6" w:themeColor="background1" w:themeShade="A6"/>
              <w:bottom w:val="single" w:sz="4" w:space="0" w:color="A6A6A6"/>
              <w:right w:val="single" w:sz="4" w:space="0" w:color="A6A6A6" w:themeColor="background1" w:themeShade="A6"/>
            </w:tcBorders>
            <w:shd w:val="clear" w:color="auto" w:fill="auto"/>
          </w:tcPr>
          <w:p w14:paraId="59D56705" w14:textId="77777777" w:rsidR="0000528A" w:rsidRPr="00EB1656" w:rsidRDefault="0000528A" w:rsidP="0000528A">
            <w:pPr>
              <w:pStyle w:val="INDICATORTEXT"/>
              <w:cnfStyle w:val="000000000000" w:firstRow="0" w:lastRow="0" w:firstColumn="0" w:lastColumn="0" w:oddVBand="0" w:evenVBand="0" w:oddHBand="0" w:evenHBand="0" w:firstRowFirstColumn="0" w:firstRowLastColumn="0" w:lastRowFirstColumn="0" w:lastRowLastColumn="0"/>
            </w:pPr>
            <w:r w:rsidRPr="00EB1656">
              <w:t>Other</w:t>
            </w:r>
            <w:r>
              <w:t xml:space="preserve"> role </w:t>
            </w:r>
            <w:r w:rsidRPr="000420B1">
              <w:t>[</w:t>
            </w:r>
            <w:r w:rsidR="00CD79ED">
              <w:t>from SG</w:t>
            </w:r>
            <w:r>
              <w:t xml:space="preserve"> 08</w:t>
            </w:r>
            <w:r w:rsidRPr="000420B1">
              <w:t>]</w:t>
            </w:r>
          </w:p>
        </w:tc>
        <w:tc>
          <w:tcPr>
            <w:tcW w:w="1275" w:type="dxa"/>
            <w:tcBorders>
              <w:top w:val="single" w:sz="4" w:space="0" w:color="A6A6A6" w:themeColor="background1" w:themeShade="A6"/>
              <w:left w:val="single" w:sz="4" w:space="0" w:color="A6A6A6" w:themeColor="background1" w:themeShade="A6"/>
              <w:bottom w:val="single" w:sz="4" w:space="0" w:color="A6A6A6"/>
              <w:right w:val="single" w:sz="4" w:space="0" w:color="A6A6A6" w:themeColor="background1" w:themeShade="A6"/>
            </w:tcBorders>
            <w:shd w:val="clear" w:color="auto" w:fill="auto"/>
          </w:tcPr>
          <w:p w14:paraId="6ADDFEF5" w14:textId="77777777" w:rsidR="0000528A" w:rsidRDefault="0000528A" w:rsidP="0000528A">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A6A6A6"/>
              <w:right w:val="single" w:sz="4" w:space="0" w:color="A6A6A6" w:themeColor="background1" w:themeShade="A6"/>
            </w:tcBorders>
            <w:shd w:val="clear" w:color="auto" w:fill="auto"/>
          </w:tcPr>
          <w:p w14:paraId="618AFC88" w14:textId="77777777" w:rsidR="0000528A" w:rsidRDefault="0000528A" w:rsidP="0000528A">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right w:val="single" w:sz="4" w:space="0" w:color="A6A6A6" w:themeColor="background1" w:themeShade="A6"/>
            </w:tcBorders>
            <w:shd w:val="clear" w:color="auto" w:fill="auto"/>
          </w:tcPr>
          <w:p w14:paraId="2C06CD3E" w14:textId="77777777" w:rsidR="0000528A" w:rsidRDefault="0000528A" w:rsidP="0000528A">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A6A6A6"/>
              <w:right w:val="single" w:sz="4" w:space="0" w:color="595959" w:themeColor="text1" w:themeTint="A6"/>
            </w:tcBorders>
            <w:shd w:val="clear" w:color="auto" w:fill="auto"/>
          </w:tcPr>
          <w:p w14:paraId="1BFC8337" w14:textId="77777777" w:rsidR="0000528A" w:rsidRDefault="0000528A" w:rsidP="0000528A">
            <w:pPr>
              <w:jc w:val="center"/>
              <w:cnfStyle w:val="000000000000" w:firstRow="0" w:lastRow="0" w:firstColumn="0" w:lastColumn="0" w:oddVBand="0" w:evenVBand="0" w:oddHBand="0" w:evenHBand="0" w:firstRowFirstColumn="0" w:firstRowLastColumn="0" w:lastRowFirstColumn="0" w:lastRowLastColumn="0"/>
            </w:pPr>
            <w:r w:rsidRPr="00811CED">
              <w:rPr>
                <w:color w:val="595959"/>
              </w:rPr>
              <w:sym w:font="Wingdings" w:char="F071"/>
            </w:r>
          </w:p>
        </w:tc>
      </w:tr>
      <w:tr w:rsidR="0000528A" w14:paraId="6E5FEC78" w14:textId="77777777" w:rsidTr="00E901E5">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bottom w:val="single" w:sz="4" w:space="0" w:color="595959" w:themeColor="text1" w:themeTint="A6"/>
            </w:tcBorders>
          </w:tcPr>
          <w:p w14:paraId="32BE680E" w14:textId="77777777" w:rsidR="0000528A" w:rsidRDefault="0000528A" w:rsidP="0000528A">
            <w:pPr>
              <w:widowControl/>
              <w:autoSpaceDE/>
              <w:autoSpaceDN/>
              <w:adjustRightInd/>
              <w:spacing w:after="0" w:line="240" w:lineRule="auto"/>
              <w:rPr>
                <w:rStyle w:val="IntenseEmphasis"/>
                <w:b w:val="0"/>
                <w:bCs w:val="0"/>
                <w:i w:val="0"/>
                <w:iCs w:val="0"/>
              </w:rPr>
            </w:pPr>
          </w:p>
        </w:tc>
        <w:tc>
          <w:tcPr>
            <w:tcW w:w="2127"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4DAA9FA7" w14:textId="77777777" w:rsidR="0000528A" w:rsidRPr="00EB1656" w:rsidRDefault="0000528A" w:rsidP="0000528A">
            <w:pPr>
              <w:pStyle w:val="INDICATORTEXT"/>
              <w:cnfStyle w:val="000000100000" w:firstRow="0" w:lastRow="0" w:firstColumn="0" w:lastColumn="0" w:oddVBand="0" w:evenVBand="0" w:oddHBand="1" w:evenHBand="0" w:firstRowFirstColumn="0" w:firstRowLastColumn="0" w:lastRowFirstColumn="0" w:lastRowLastColumn="0"/>
            </w:pPr>
            <w:r>
              <w:t>None of the above</w:t>
            </w:r>
          </w:p>
        </w:tc>
        <w:tc>
          <w:tcPr>
            <w:tcW w:w="1275"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25BB96D9" w14:textId="77777777" w:rsidR="0000528A" w:rsidRDefault="0000528A" w:rsidP="0000528A">
            <w:pPr>
              <w:jc w:val="center"/>
              <w:cnfStyle w:val="000000100000" w:firstRow="0" w:lastRow="0" w:firstColumn="0" w:lastColumn="0" w:oddVBand="0" w:evenVBand="0" w:oddHBand="1" w:evenHBand="0" w:firstRowFirstColumn="0" w:firstRowLastColumn="0" w:lastRowFirstColumn="0" w:lastRowLastColumn="0"/>
            </w:pPr>
            <w:r w:rsidRPr="00E2573C">
              <w:rPr>
                <w:color w:val="595959"/>
              </w:rPr>
              <w:sym w:font="Wingdings" w:char="F071"/>
            </w:r>
          </w:p>
        </w:tc>
        <w:tc>
          <w:tcPr>
            <w:tcW w:w="1418"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2896B9C2" w14:textId="77777777" w:rsidR="0000528A" w:rsidRDefault="0000528A" w:rsidP="0000528A">
            <w:pPr>
              <w:jc w:val="center"/>
              <w:cnfStyle w:val="000000100000" w:firstRow="0" w:lastRow="0" w:firstColumn="0" w:lastColumn="0" w:oddVBand="0" w:evenVBand="0" w:oddHBand="1" w:evenHBand="0" w:firstRowFirstColumn="0" w:firstRowLastColumn="0" w:lastRowFirstColumn="0" w:lastRowLastColumn="0"/>
            </w:pPr>
            <w:r w:rsidRPr="00E2573C">
              <w:rPr>
                <w:color w:val="595959"/>
              </w:rPr>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3961006C" w14:textId="77777777" w:rsidR="0000528A" w:rsidRDefault="0000528A" w:rsidP="0000528A">
            <w:pPr>
              <w:jc w:val="center"/>
              <w:cnfStyle w:val="000000100000" w:firstRow="0" w:lastRow="0" w:firstColumn="0" w:lastColumn="0" w:oddVBand="0" w:evenVBand="0" w:oddHBand="1" w:evenHBand="0" w:firstRowFirstColumn="0" w:firstRowLastColumn="0" w:lastRowFirstColumn="0" w:lastRowLastColumn="0"/>
            </w:pPr>
            <w:r w:rsidRPr="00E2573C">
              <w:rPr>
                <w:color w:val="595959"/>
              </w:rPr>
              <w:sym w:font="Wingdings" w:char="F071"/>
            </w:r>
          </w:p>
        </w:tc>
        <w:tc>
          <w:tcPr>
            <w:tcW w:w="1701"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595A0ADF" w14:textId="77777777" w:rsidR="0000528A" w:rsidRDefault="0000528A" w:rsidP="0000528A">
            <w:pPr>
              <w:jc w:val="center"/>
              <w:cnfStyle w:val="000000100000" w:firstRow="0" w:lastRow="0" w:firstColumn="0" w:lastColumn="0" w:oddVBand="0" w:evenVBand="0" w:oddHBand="1" w:evenHBand="0" w:firstRowFirstColumn="0" w:firstRowLastColumn="0" w:lastRowFirstColumn="0" w:lastRowLastColumn="0"/>
            </w:pPr>
            <w:r w:rsidRPr="00E2573C">
              <w:rPr>
                <w:color w:val="595959"/>
              </w:rPr>
              <w:sym w:font="Wingdings" w:char="F071"/>
            </w:r>
          </w:p>
        </w:tc>
      </w:tr>
      <w:tr w:rsidR="0000528A" w14:paraId="5F736D02" w14:textId="77777777" w:rsidTr="00D26ECD">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left w:val="single" w:sz="4" w:space="0" w:color="595959" w:themeColor="text1" w:themeTint="A6"/>
            </w:tcBorders>
            <w:vAlign w:val="top"/>
          </w:tcPr>
          <w:p w14:paraId="70FFA12A" w14:textId="77777777" w:rsidR="0000528A" w:rsidRPr="00871369" w:rsidRDefault="0000528A" w:rsidP="0000528A">
            <w:pPr>
              <w:pStyle w:val="INDICATORNUMBER"/>
              <w:rPr>
                <w:rStyle w:val="IntenseEmphasis"/>
                <w:b/>
                <w:bCs w:val="0"/>
                <w:i w:val="0"/>
                <w:iCs w:val="0"/>
                <w:color w:val="595959"/>
              </w:rPr>
            </w:pPr>
            <w:r>
              <w:rPr>
                <w:rStyle w:val="IntenseEmphasis"/>
                <w:b/>
                <w:bCs w:val="0"/>
                <w:i w:val="0"/>
                <w:iCs w:val="0"/>
                <w:color w:val="595959"/>
              </w:rPr>
              <w:t>SG 07.2</w:t>
            </w:r>
          </w:p>
        </w:tc>
        <w:tc>
          <w:tcPr>
            <w:tcW w:w="8080" w:type="dxa"/>
            <w:gridSpan w:val="5"/>
            <w:tcBorders>
              <w:top w:val="single" w:sz="4" w:space="0" w:color="595959" w:themeColor="text1" w:themeTint="A6"/>
              <w:right w:val="single" w:sz="4" w:space="0" w:color="595959" w:themeColor="text1" w:themeTint="A6"/>
            </w:tcBorders>
            <w:shd w:val="clear" w:color="auto" w:fill="F2F2F2" w:themeFill="background1" w:themeFillShade="F2"/>
          </w:tcPr>
          <w:p w14:paraId="19D6C5EA" w14:textId="77777777" w:rsidR="0000528A" w:rsidRPr="001A4617" w:rsidRDefault="0000528A" w:rsidP="00420708">
            <w:pPr>
              <w:pStyle w:val="INDICATORTEXT"/>
              <w:cnfStyle w:val="000000000000" w:firstRow="0" w:lastRow="0" w:firstColumn="0" w:lastColumn="0" w:oddVBand="0" w:evenVBand="0" w:oddHBand="0" w:evenHBand="0" w:firstRowFirstColumn="0" w:firstRowLastColumn="0" w:lastRowFirstColumn="0" w:lastRowLastColumn="0"/>
            </w:pPr>
            <w:r w:rsidRPr="001A4617">
              <w:rPr>
                <w:bCs/>
              </w:rPr>
              <w:t xml:space="preserve">Describe any activities undertaken during the reporting year to develop and maintain </w:t>
            </w:r>
            <w:r w:rsidR="00420708">
              <w:rPr>
                <w:bCs/>
              </w:rPr>
              <w:t>b</w:t>
            </w:r>
            <w:r w:rsidR="00420708" w:rsidRPr="001A4617">
              <w:rPr>
                <w:bCs/>
              </w:rPr>
              <w:t xml:space="preserve">oard </w:t>
            </w:r>
            <w:r w:rsidRPr="001A4617">
              <w:rPr>
                <w:bCs/>
              </w:rPr>
              <w:t>members’ skills and knowledge in relation to responsible investment.</w:t>
            </w:r>
          </w:p>
        </w:tc>
      </w:tr>
      <w:tr w:rsidR="0000528A" w14:paraId="1F0526B1" w14:textId="77777777" w:rsidTr="00D26E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tcBorders>
          </w:tcPr>
          <w:p w14:paraId="6A29DF1C" w14:textId="77777777" w:rsidR="0000528A" w:rsidRPr="00871369" w:rsidRDefault="0000528A" w:rsidP="0000528A">
            <w:pPr>
              <w:pStyle w:val="INDICATORNUMBER"/>
              <w:rPr>
                <w:rStyle w:val="IntenseEmphasis"/>
                <w:b/>
                <w:bCs w:val="0"/>
                <w:i w:val="0"/>
                <w:iCs w:val="0"/>
                <w:color w:val="595959"/>
              </w:rPr>
            </w:pPr>
          </w:p>
        </w:tc>
        <w:tc>
          <w:tcPr>
            <w:tcW w:w="8080" w:type="dxa"/>
            <w:gridSpan w:val="5"/>
            <w:tcBorders>
              <w:top w:val="nil"/>
              <w:bottom w:val="single" w:sz="4" w:space="0" w:color="595959" w:themeColor="text1" w:themeTint="A6"/>
              <w:right w:val="single" w:sz="4" w:space="0" w:color="595959" w:themeColor="text1" w:themeTint="A6"/>
            </w:tcBorders>
            <w:shd w:val="clear" w:color="auto" w:fill="auto"/>
          </w:tcPr>
          <w:p w14:paraId="636118E6" w14:textId="77777777" w:rsidR="0000528A" w:rsidRPr="00D30CF0" w:rsidRDefault="0000528A" w:rsidP="0000528A">
            <w:pPr>
              <w:pStyle w:val="INDICATORTEXT"/>
              <w:cnfStyle w:val="000000100000" w:firstRow="0" w:lastRow="0" w:firstColumn="0" w:lastColumn="0" w:oddVBand="0" w:evenVBand="0" w:oddHBand="1" w:evenHBand="0" w:firstRowFirstColumn="0" w:firstRowLastColumn="0" w:lastRowFirstColumn="0" w:lastRowLastColumn="0"/>
            </w:pPr>
          </w:p>
        </w:tc>
      </w:tr>
      <w:tr w:rsidR="0000528A" w14:paraId="646AD1DA"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595959" w:themeColor="text1" w:themeTint="A6"/>
            </w:tcBorders>
            <w:vAlign w:val="top"/>
          </w:tcPr>
          <w:p w14:paraId="23AA26CD" w14:textId="77777777" w:rsidR="0000528A" w:rsidRPr="000D72DF" w:rsidRDefault="0000528A" w:rsidP="0000528A">
            <w:pPr>
              <w:pStyle w:val="INDICATORNUMBER"/>
              <w:rPr>
                <w:rStyle w:val="IntenseEmphasis"/>
                <w:b/>
                <w:bCs w:val="0"/>
                <w:i w:val="0"/>
                <w:iCs w:val="0"/>
              </w:rPr>
            </w:pPr>
            <w:r>
              <w:rPr>
                <w:rStyle w:val="IntenseEmphasis"/>
                <w:b/>
                <w:bCs w:val="0"/>
                <w:i w:val="0"/>
                <w:iCs w:val="0"/>
                <w:color w:val="595959"/>
              </w:rPr>
              <w:t>SG 07.3</w:t>
            </w:r>
          </w:p>
        </w:tc>
        <w:tc>
          <w:tcPr>
            <w:tcW w:w="8080" w:type="dxa"/>
            <w:gridSpan w:val="5"/>
            <w:tcBorders>
              <w:top w:val="single" w:sz="4" w:space="0" w:color="595959" w:themeColor="text1" w:themeTint="A6"/>
              <w:right w:val="single" w:sz="4" w:space="0" w:color="595959" w:themeColor="text1" w:themeTint="A6"/>
            </w:tcBorders>
            <w:shd w:val="clear" w:color="auto" w:fill="F2F2F2" w:themeFill="background1" w:themeFillShade="F2"/>
          </w:tcPr>
          <w:p w14:paraId="519F396C" w14:textId="77777777" w:rsidR="0000528A" w:rsidRPr="001A4617" w:rsidRDefault="0000528A" w:rsidP="0000528A">
            <w:pPr>
              <w:pStyle w:val="INDICATORTEXTOPTIONAL"/>
              <w:cnfStyle w:val="000000000000" w:firstRow="0" w:lastRow="0" w:firstColumn="0" w:lastColumn="0" w:oddVBand="0" w:evenVBand="0" w:oddHBand="0" w:evenHBand="0" w:firstRowFirstColumn="0" w:firstRowLastColumn="0" w:lastRowFirstColumn="0" w:lastRowLastColumn="0"/>
              <w:rPr>
                <w:rStyle w:val="IntenseEmphasis"/>
                <w:bCs w:val="0"/>
                <w:i w:val="0"/>
                <w:iCs w:val="0"/>
              </w:rPr>
            </w:pPr>
            <w:r w:rsidRPr="001A4617">
              <w:rPr>
                <w:caps w:val="0"/>
                <w:color w:val="595959"/>
                <w:szCs w:val="20"/>
              </w:rPr>
              <w:t>Provide any additional information</w:t>
            </w:r>
            <w:r w:rsidRPr="001A4617" w:rsidDel="00DD37C1">
              <w:rPr>
                <w:bCs/>
                <w:caps w:val="0"/>
                <w:color w:val="595959"/>
                <w:szCs w:val="20"/>
              </w:rPr>
              <w:t xml:space="preserve"> </w:t>
            </w:r>
            <w:r w:rsidRPr="001A4617">
              <w:rPr>
                <w:bCs/>
                <w:caps w:val="0"/>
                <w:color w:val="595959"/>
                <w:szCs w:val="20"/>
              </w:rPr>
              <w:t>on your organisation’s performance management, reward and/or personal development processes in relation to responsible investment.</w:t>
            </w:r>
          </w:p>
        </w:tc>
      </w:tr>
      <w:tr w:rsidR="0000528A" w14:paraId="251D7F94" w14:textId="77777777" w:rsidTr="00D26E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595959" w:themeColor="text1" w:themeTint="A6"/>
              <w:bottom w:val="single" w:sz="4" w:space="0" w:color="595959" w:themeColor="text1" w:themeTint="A6"/>
            </w:tcBorders>
          </w:tcPr>
          <w:p w14:paraId="71018E6E" w14:textId="77777777" w:rsidR="0000528A" w:rsidRDefault="0000528A" w:rsidP="0000528A">
            <w:pPr>
              <w:pStyle w:val="INDICATORNUMBER"/>
              <w:rPr>
                <w:rStyle w:val="IntenseEmphasis"/>
                <w:b/>
                <w:bCs w:val="0"/>
                <w:i w:val="0"/>
                <w:iCs w:val="0"/>
              </w:rPr>
            </w:pPr>
          </w:p>
        </w:tc>
        <w:tc>
          <w:tcPr>
            <w:tcW w:w="8080" w:type="dxa"/>
            <w:gridSpan w:val="5"/>
            <w:tcBorders>
              <w:top w:val="nil"/>
              <w:bottom w:val="single" w:sz="4" w:space="0" w:color="595959" w:themeColor="text1" w:themeTint="A6"/>
              <w:right w:val="single" w:sz="4" w:space="0" w:color="595959" w:themeColor="text1" w:themeTint="A6"/>
            </w:tcBorders>
            <w:shd w:val="clear" w:color="auto" w:fill="FFFFFF" w:themeFill="background1"/>
          </w:tcPr>
          <w:p w14:paraId="63C203ED" w14:textId="77777777" w:rsidR="0000528A" w:rsidRPr="00D30CF0" w:rsidRDefault="0000528A" w:rsidP="0000528A">
            <w:pPr>
              <w:pStyle w:val="INDICATORTEXT"/>
              <w:cnfStyle w:val="000000100000" w:firstRow="0" w:lastRow="0" w:firstColumn="0" w:lastColumn="0" w:oddVBand="0" w:evenVBand="0" w:oddHBand="1" w:evenHBand="0" w:firstRowFirstColumn="0" w:firstRowLastColumn="0" w:lastRowFirstColumn="0" w:lastRowLastColumn="0"/>
            </w:pPr>
          </w:p>
        </w:tc>
      </w:tr>
    </w:tbl>
    <w:p w14:paraId="77B41A7E" w14:textId="77777777" w:rsidR="00707F3D" w:rsidRDefault="00707F3D" w:rsidP="008D430B">
      <w:pPr>
        <w:pStyle w:val="INDICATORNUMBER"/>
      </w:pPr>
    </w:p>
    <w:p w14:paraId="536949C9" w14:textId="77777777" w:rsidR="00707F3D" w:rsidRDefault="00707F3D">
      <w:pPr>
        <w:widowControl/>
        <w:autoSpaceDE/>
        <w:autoSpaceDN/>
        <w:adjustRightInd/>
        <w:spacing w:before="0" w:after="0" w:line="240" w:lineRule="auto"/>
        <w:rPr>
          <w:rFonts w:eastAsia="Times New Roman"/>
          <w:b/>
          <w:color w:val="595959"/>
          <w:sz w:val="18"/>
          <w:szCs w:val="18"/>
        </w:rPr>
      </w:pPr>
    </w:p>
    <w:tbl>
      <w:tblPr>
        <w:tblStyle w:val="SubSectionMISCTableVOLUNTARY"/>
        <w:tblW w:w="9214" w:type="dxa"/>
        <w:tblInd w:w="5" w:type="dxa"/>
        <w:tblLook w:val="06A0" w:firstRow="1" w:lastRow="0" w:firstColumn="1" w:lastColumn="0" w:noHBand="1" w:noVBand="1"/>
      </w:tblPr>
      <w:tblGrid>
        <w:gridCol w:w="1134"/>
        <w:gridCol w:w="8080"/>
      </w:tblGrid>
      <w:tr w:rsidR="006713F0" w14:paraId="5DA0FDCC"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09408129" w14:textId="77777777" w:rsidR="006713F0" w:rsidRPr="00191BC1" w:rsidRDefault="00A253AD"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SG 07</w:t>
            </w:r>
          </w:p>
        </w:tc>
        <w:tc>
          <w:tcPr>
            <w:tcW w:w="8080" w:type="dxa"/>
          </w:tcPr>
          <w:p w14:paraId="0AA7ACE8" w14:textId="77777777" w:rsidR="006713F0" w:rsidRPr="00191BC1" w:rsidRDefault="006713F0"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6713F0" w:rsidRPr="00CF025D" w14:paraId="3F3F0AE3"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043559D3" w14:textId="77777777" w:rsidR="006713F0" w:rsidRPr="000D72DF" w:rsidRDefault="00A253AD" w:rsidP="00E84E9C">
            <w:pPr>
              <w:pStyle w:val="INDICATORNUMBER"/>
              <w:rPr>
                <w:rStyle w:val="IntenseEmphasis"/>
                <w:b/>
                <w:bCs w:val="0"/>
                <w:i w:val="0"/>
                <w:iCs w:val="0"/>
              </w:rPr>
            </w:pPr>
            <w:r>
              <w:rPr>
                <w:rStyle w:val="IntenseEmphasis"/>
                <w:b/>
                <w:bCs w:val="0"/>
                <w:i w:val="0"/>
                <w:iCs w:val="0"/>
                <w:color w:val="595959"/>
              </w:rPr>
              <w:t>SG 07</w:t>
            </w:r>
          </w:p>
        </w:tc>
        <w:tc>
          <w:tcPr>
            <w:tcW w:w="8080" w:type="dxa"/>
            <w:tcBorders>
              <w:top w:val="single" w:sz="4" w:space="0" w:color="595959"/>
              <w:bottom w:val="single" w:sz="4" w:space="0" w:color="A6A6A6" w:themeColor="background1" w:themeShade="A6"/>
            </w:tcBorders>
          </w:tcPr>
          <w:p w14:paraId="0DC3978C" w14:textId="77777777" w:rsidR="006713F0" w:rsidRPr="00902700" w:rsidRDefault="006713F0" w:rsidP="009A594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902700">
              <w:rPr>
                <w:rFonts w:cs="Calibri"/>
                <w:szCs w:val="18"/>
              </w:rPr>
              <w:t>This indicator gives you the opportunity to provide information about how responsible investment is incorporated into your organisation’s performance management system.</w:t>
            </w:r>
            <w:r w:rsidR="00230DDE">
              <w:rPr>
                <w:rFonts w:cs="Calibri"/>
                <w:szCs w:val="18"/>
              </w:rPr>
              <w:t xml:space="preserve"> </w:t>
            </w:r>
          </w:p>
          <w:p w14:paraId="23998990" w14:textId="77777777" w:rsidR="006713F0" w:rsidRPr="00902700" w:rsidRDefault="006713F0" w:rsidP="009A594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902700">
              <w:rPr>
                <w:rFonts w:cs="Calibri"/>
                <w:szCs w:val="18"/>
              </w:rPr>
              <w:t>You may include details of any KPIs that are used to assess performance and how these relate to your organisation’s responsible investment objectives and targets, how performance is assessed against these KPIs, how performance is incorporated into financial reward mechanisms or other incentive schemes, and how development and learning needs are identified and addressed.</w:t>
            </w:r>
          </w:p>
          <w:p w14:paraId="543F1986" w14:textId="77777777" w:rsidR="006713F0" w:rsidRPr="00902700" w:rsidRDefault="006713F0" w:rsidP="009A594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902700">
              <w:rPr>
                <w:rFonts w:cs="Calibri"/>
                <w:szCs w:val="18"/>
              </w:rPr>
              <w:t>KPIs may also relate to responsible investment processes</w:t>
            </w:r>
            <w:r w:rsidR="00420708">
              <w:rPr>
                <w:rFonts w:cs="Calibri"/>
                <w:szCs w:val="18"/>
              </w:rPr>
              <w:t>,</w:t>
            </w:r>
            <w:r w:rsidRPr="00902700">
              <w:rPr>
                <w:rFonts w:cs="Calibri"/>
                <w:szCs w:val="18"/>
              </w:rPr>
              <w:t xml:space="preserve"> </w:t>
            </w:r>
            <w:r w:rsidR="00420708">
              <w:rPr>
                <w:rFonts w:cs="Calibri"/>
                <w:szCs w:val="18"/>
              </w:rPr>
              <w:t>f</w:t>
            </w:r>
            <w:r w:rsidR="00420708" w:rsidRPr="00902700">
              <w:rPr>
                <w:rFonts w:cs="Calibri"/>
                <w:szCs w:val="18"/>
              </w:rPr>
              <w:t xml:space="preserve">or </w:t>
            </w:r>
            <w:r w:rsidRPr="00902700">
              <w:rPr>
                <w:rFonts w:cs="Calibri"/>
                <w:szCs w:val="18"/>
              </w:rPr>
              <w:t>example, the development or implementation of a responsible investment policy for a particular asset class, linking responsible investment performance with investment performance, the ESG characteristics of investments, activities to promote responsible investment (</w:t>
            </w:r>
            <w:r w:rsidR="00230DDE">
              <w:rPr>
                <w:rFonts w:cs="Calibri"/>
                <w:szCs w:val="18"/>
              </w:rPr>
              <w:t xml:space="preserve">e.g., </w:t>
            </w:r>
            <w:r w:rsidRPr="00902700">
              <w:rPr>
                <w:rFonts w:cs="Calibri"/>
                <w:szCs w:val="18"/>
              </w:rPr>
              <w:t>to participate in a particular collaborative initiative) or building capacity and resources (</w:t>
            </w:r>
            <w:r w:rsidR="00230DDE">
              <w:rPr>
                <w:rFonts w:cs="Calibri"/>
                <w:szCs w:val="18"/>
              </w:rPr>
              <w:t xml:space="preserve">e.g., </w:t>
            </w:r>
            <w:r w:rsidRPr="00902700">
              <w:rPr>
                <w:rFonts w:cs="Calibri"/>
                <w:szCs w:val="18"/>
              </w:rPr>
              <w:t>to provide ESG training to investment analysts).</w:t>
            </w:r>
            <w:r w:rsidR="00230DDE">
              <w:rPr>
                <w:rFonts w:cs="Calibri"/>
                <w:szCs w:val="18"/>
              </w:rPr>
              <w:t xml:space="preserve"> </w:t>
            </w:r>
            <w:r w:rsidRPr="00902700">
              <w:rPr>
                <w:rFonts w:cs="Calibri"/>
                <w:szCs w:val="18"/>
              </w:rPr>
              <w:t>Development and learning needs may relate to building knowledge on specific ESG issues or more general responsible investment activities and approaches.</w:t>
            </w:r>
          </w:p>
          <w:p w14:paraId="13C31D13" w14:textId="77777777" w:rsidR="006713F0" w:rsidRPr="00CF025D" w:rsidRDefault="006713F0" w:rsidP="006713F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2700">
              <w:rPr>
                <w:rFonts w:cs="Calibri"/>
                <w:szCs w:val="18"/>
              </w:rPr>
              <w:t>A development plan that aims to develop your organisation’s responsible investment knowledge and capacity may include formal or informal training. Formal training could include attendance (virtual or in person) at training courses such as those offered by universities, the Sustainable Investment Professional Certification (SIPC) or the Responsible Investment Academy of Australia (RIAA). Informal training could include attendance at conferences or briefings or participation in mentoring schemes.</w:t>
            </w:r>
          </w:p>
        </w:tc>
      </w:tr>
      <w:tr w:rsidR="009A594C" w:rsidRPr="00CF025D" w14:paraId="1B020A58" w14:textId="77777777" w:rsidTr="0024000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0918E03" w14:textId="77777777" w:rsidR="009A594C" w:rsidRPr="009A594C" w:rsidRDefault="009A594C" w:rsidP="009A594C">
            <w:pPr>
              <w:pStyle w:val="INDICATORNUMBER"/>
              <w:rPr>
                <w:rFonts w:cs="Calibri"/>
                <w:b w:val="0"/>
                <w:i/>
              </w:rPr>
            </w:pPr>
            <w:r w:rsidRPr="009A594C">
              <w:rPr>
                <w:rStyle w:val="IntenseEmphasis"/>
                <w:b/>
                <w:i w:val="0"/>
                <w:color w:val="595959"/>
              </w:rPr>
              <w:t>LOGIC</w:t>
            </w:r>
          </w:p>
        </w:tc>
      </w:tr>
      <w:tr w:rsidR="009A594C" w:rsidRPr="00CF025D" w14:paraId="35B3295F" w14:textId="77777777" w:rsidTr="00410596">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853922F" w14:textId="77777777" w:rsidR="009A594C" w:rsidRDefault="00A253AD" w:rsidP="00E84E9C">
            <w:pPr>
              <w:pStyle w:val="INDICATORNUMBER"/>
              <w:rPr>
                <w:rStyle w:val="IntenseEmphasis"/>
                <w:b/>
                <w:bCs w:val="0"/>
                <w:i w:val="0"/>
                <w:iCs w:val="0"/>
                <w:color w:val="595959"/>
              </w:rPr>
            </w:pPr>
            <w:r>
              <w:rPr>
                <w:rStyle w:val="IntenseEmphasis"/>
                <w:b/>
                <w:bCs w:val="0"/>
                <w:i w:val="0"/>
                <w:iCs w:val="0"/>
                <w:color w:val="595959"/>
              </w:rPr>
              <w:t>SG 07</w:t>
            </w:r>
          </w:p>
        </w:tc>
        <w:tc>
          <w:tcPr>
            <w:tcW w:w="8080" w:type="dxa"/>
            <w:tcBorders>
              <w:top w:val="single" w:sz="4" w:space="0" w:color="A6A6A6" w:themeColor="background1" w:themeShade="A6"/>
              <w:bottom w:val="single" w:sz="4" w:space="0" w:color="A6A6A6" w:themeColor="background1" w:themeShade="A6"/>
            </w:tcBorders>
          </w:tcPr>
          <w:p w14:paraId="791BE219" w14:textId="77777777" w:rsidR="000F353E" w:rsidRDefault="000F353E" w:rsidP="009A594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t>If you report in [0</w:t>
            </w:r>
            <w:r w:rsidR="00A253AD">
              <w:t>6</w:t>
            </w:r>
            <w:r>
              <w:t>.1] that individuals within your organisation have oversight/accountability or implementation roles in relation to responsible investment, the parts of indicator [0</w:t>
            </w:r>
            <w:r w:rsidR="00A253AD">
              <w:t>7</w:t>
            </w:r>
            <w:r>
              <w:t>.1] that relate to these roles will be applicable.</w:t>
            </w:r>
          </w:p>
          <w:p w14:paraId="3DBDCECB" w14:textId="77777777" w:rsidR="009A594C" w:rsidRPr="00902700" w:rsidRDefault="009A594C" w:rsidP="00420708">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9A594C">
              <w:rPr>
                <w:rFonts w:cs="Calibri"/>
                <w:szCs w:val="18"/>
              </w:rPr>
              <w:t xml:space="preserve">Within </w:t>
            </w:r>
            <w:r w:rsidR="000F353E">
              <w:rPr>
                <w:rFonts w:cs="Calibri"/>
                <w:szCs w:val="18"/>
              </w:rPr>
              <w:t xml:space="preserve">this </w:t>
            </w:r>
            <w:r w:rsidRPr="009A594C">
              <w:rPr>
                <w:rFonts w:cs="Calibri"/>
                <w:szCs w:val="18"/>
              </w:rPr>
              <w:t>indicato</w:t>
            </w:r>
            <w:r w:rsidR="000F353E">
              <w:rPr>
                <w:rFonts w:cs="Calibri"/>
                <w:szCs w:val="18"/>
              </w:rPr>
              <w:t xml:space="preserve">r, </w:t>
            </w:r>
            <w:r w:rsidRPr="009A594C">
              <w:rPr>
                <w:rFonts w:cs="Calibri"/>
                <w:szCs w:val="18"/>
              </w:rPr>
              <w:t>[0</w:t>
            </w:r>
            <w:r w:rsidR="00A253AD">
              <w:rPr>
                <w:rFonts w:cs="Calibri"/>
                <w:szCs w:val="18"/>
              </w:rPr>
              <w:t>7</w:t>
            </w:r>
            <w:r w:rsidRPr="009A594C">
              <w:rPr>
                <w:rFonts w:cs="Calibri"/>
                <w:szCs w:val="18"/>
              </w:rPr>
              <w:t xml:space="preserve">.2] will be applicable if you </w:t>
            </w:r>
            <w:r w:rsidR="0067161D">
              <w:rPr>
                <w:rFonts w:cs="Calibri"/>
                <w:szCs w:val="18"/>
              </w:rPr>
              <w:t>report that</w:t>
            </w:r>
            <w:r w:rsidR="0067161D" w:rsidRPr="009A594C">
              <w:rPr>
                <w:rFonts w:cs="Calibri"/>
                <w:szCs w:val="18"/>
              </w:rPr>
              <w:t xml:space="preserve"> </w:t>
            </w:r>
            <w:r w:rsidR="0067161D">
              <w:rPr>
                <w:rFonts w:cs="Calibri"/>
                <w:szCs w:val="18"/>
              </w:rPr>
              <w:t>r</w:t>
            </w:r>
            <w:r w:rsidRPr="009A594C">
              <w:rPr>
                <w:rFonts w:cs="Calibri"/>
                <w:szCs w:val="18"/>
              </w:rPr>
              <w:t xml:space="preserve">esponsible investment </w:t>
            </w:r>
            <w:r w:rsidR="0067161D">
              <w:rPr>
                <w:rFonts w:cs="Calibri"/>
                <w:szCs w:val="18"/>
              </w:rPr>
              <w:t xml:space="preserve">is </w:t>
            </w:r>
            <w:r w:rsidRPr="009A594C">
              <w:rPr>
                <w:rFonts w:cs="Calibri"/>
                <w:szCs w:val="18"/>
              </w:rPr>
              <w:t xml:space="preserve">included in </w:t>
            </w:r>
            <w:r w:rsidR="0067161D">
              <w:rPr>
                <w:rFonts w:cs="Calibri"/>
                <w:szCs w:val="18"/>
              </w:rPr>
              <w:t xml:space="preserve">the </w:t>
            </w:r>
            <w:r w:rsidRPr="009A594C">
              <w:rPr>
                <w:rFonts w:cs="Calibri"/>
                <w:szCs w:val="18"/>
              </w:rPr>
              <w:t xml:space="preserve">personal development and/or training plan for </w:t>
            </w:r>
            <w:r w:rsidR="00420708">
              <w:rPr>
                <w:rFonts w:cs="Calibri"/>
                <w:szCs w:val="18"/>
              </w:rPr>
              <w:t>b</w:t>
            </w:r>
            <w:r w:rsidR="00420708" w:rsidRPr="009A594C">
              <w:rPr>
                <w:rFonts w:cs="Calibri"/>
                <w:szCs w:val="18"/>
              </w:rPr>
              <w:t xml:space="preserve">oard </w:t>
            </w:r>
            <w:r w:rsidRPr="009A594C">
              <w:rPr>
                <w:rFonts w:cs="Calibri"/>
                <w:szCs w:val="18"/>
              </w:rPr>
              <w:t>member/</w:t>
            </w:r>
            <w:r w:rsidR="00420708">
              <w:rPr>
                <w:rFonts w:cs="Calibri"/>
                <w:szCs w:val="18"/>
              </w:rPr>
              <w:t>b</w:t>
            </w:r>
            <w:r w:rsidR="00420708" w:rsidRPr="009A594C">
              <w:rPr>
                <w:rFonts w:cs="Calibri"/>
                <w:szCs w:val="18"/>
              </w:rPr>
              <w:t xml:space="preserve">oard </w:t>
            </w:r>
            <w:r w:rsidRPr="009A594C">
              <w:rPr>
                <w:rFonts w:cs="Calibri"/>
                <w:szCs w:val="18"/>
              </w:rPr>
              <w:t>of trustees [0</w:t>
            </w:r>
            <w:r w:rsidR="00A253AD">
              <w:rPr>
                <w:rFonts w:cs="Calibri"/>
                <w:szCs w:val="18"/>
              </w:rPr>
              <w:t>7</w:t>
            </w:r>
            <w:r w:rsidRPr="009A594C">
              <w:rPr>
                <w:rFonts w:cs="Calibri"/>
                <w:szCs w:val="18"/>
              </w:rPr>
              <w:t>.1</w:t>
            </w:r>
            <w:r>
              <w:rPr>
                <w:rFonts w:cs="Calibri"/>
                <w:szCs w:val="18"/>
              </w:rPr>
              <w:t>]</w:t>
            </w:r>
          </w:p>
        </w:tc>
      </w:tr>
      <w:tr w:rsidR="00410596" w:rsidRPr="00CF025D" w14:paraId="00590F89" w14:textId="77777777" w:rsidTr="00E84E9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547035E" w14:textId="77777777" w:rsidR="00410596" w:rsidRPr="00410596" w:rsidRDefault="00410596" w:rsidP="009A594C">
            <w:pPr>
              <w:pStyle w:val="INDICATORTEXT"/>
              <w:rPr>
                <w:rFonts w:cs="Calibri"/>
                <w:b/>
                <w:szCs w:val="18"/>
              </w:rPr>
            </w:pPr>
            <w:r w:rsidRPr="00410596">
              <w:rPr>
                <w:rFonts w:cs="Calibri"/>
                <w:b/>
                <w:szCs w:val="18"/>
              </w:rPr>
              <w:t>ASSESSMENT</w:t>
            </w:r>
          </w:p>
        </w:tc>
      </w:tr>
      <w:tr w:rsidR="00410596" w:rsidRPr="00CF025D" w14:paraId="136F0F70"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73B59AD6" w14:textId="77777777" w:rsidR="00410596" w:rsidRDefault="00A253AD" w:rsidP="00E84E9C">
            <w:pPr>
              <w:pStyle w:val="INDICATORNUMBER"/>
              <w:rPr>
                <w:rStyle w:val="IntenseEmphasis"/>
                <w:b/>
                <w:bCs w:val="0"/>
                <w:i w:val="0"/>
                <w:iCs w:val="0"/>
                <w:color w:val="595959"/>
              </w:rPr>
            </w:pPr>
            <w:r>
              <w:rPr>
                <w:rStyle w:val="IntenseEmphasis"/>
                <w:b/>
                <w:bCs w:val="0"/>
                <w:i w:val="0"/>
                <w:iCs w:val="0"/>
                <w:color w:val="595959"/>
              </w:rPr>
              <w:t>SG 07</w:t>
            </w:r>
          </w:p>
        </w:tc>
        <w:tc>
          <w:tcPr>
            <w:tcW w:w="8080" w:type="dxa"/>
            <w:tcBorders>
              <w:top w:val="single" w:sz="4" w:space="0" w:color="A6A6A6" w:themeColor="background1" w:themeShade="A6"/>
              <w:bottom w:val="single" w:sz="4" w:space="0" w:color="5A5A5A"/>
            </w:tcBorders>
          </w:tcPr>
          <w:p w14:paraId="1901FA0F" w14:textId="77777777" w:rsidR="00410596" w:rsidRDefault="00410596" w:rsidP="0041059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Six </w:t>
            </w:r>
            <w:r w:rsidRPr="00410596">
              <w:rPr>
                <w:szCs w:val="18"/>
              </w:rPr>
              <w:sym w:font="Wingdings" w:char="F0AB"/>
            </w:r>
          </w:p>
          <w:p w14:paraId="7BE2CC1D" w14:textId="77777777" w:rsidR="00410596" w:rsidRPr="005B259C" w:rsidRDefault="00410596" w:rsidP="00410596">
            <w:pPr>
              <w:pStyle w:val="INDICATORTEXT"/>
              <w:cnfStyle w:val="000000000000" w:firstRow="0" w:lastRow="0" w:firstColumn="0" w:lastColumn="0" w:oddVBand="0" w:evenVBand="0" w:oddHBand="0" w:evenHBand="0" w:firstRowFirstColumn="0" w:firstRowLastColumn="0" w:lastRowFirstColumn="0" w:lastRowLastColumn="0"/>
              <w:rPr>
                <w:szCs w:val="18"/>
              </w:rPr>
            </w:pPr>
            <w:r w:rsidRPr="005B259C">
              <w:rPr>
                <w:szCs w:val="18"/>
              </w:rPr>
              <w:t xml:space="preserve">This indicator assesses two parts of </w:t>
            </w:r>
            <w:r w:rsidR="00A01786">
              <w:rPr>
                <w:szCs w:val="18"/>
              </w:rPr>
              <w:t>[</w:t>
            </w:r>
            <w:r w:rsidR="00A01786" w:rsidRPr="005B259C">
              <w:rPr>
                <w:szCs w:val="18"/>
              </w:rPr>
              <w:t>0</w:t>
            </w:r>
            <w:r w:rsidR="00A253AD">
              <w:rPr>
                <w:szCs w:val="18"/>
              </w:rPr>
              <w:t>7</w:t>
            </w:r>
            <w:r w:rsidRPr="005B259C">
              <w:rPr>
                <w:szCs w:val="18"/>
              </w:rPr>
              <w:t>.1</w:t>
            </w:r>
            <w:r w:rsidR="00A01786">
              <w:rPr>
                <w:szCs w:val="18"/>
              </w:rPr>
              <w:t>]</w:t>
            </w:r>
            <w:r w:rsidRPr="005B259C">
              <w:rPr>
                <w:szCs w:val="18"/>
              </w:rPr>
              <w:t xml:space="preserve"> separately. </w:t>
            </w:r>
          </w:p>
          <w:p w14:paraId="46BD7D5B" w14:textId="77777777" w:rsidR="00410596" w:rsidRPr="005B259C" w:rsidRDefault="00410596" w:rsidP="00410596">
            <w:pPr>
              <w:pStyle w:val="INDICATORTEXT"/>
              <w:cnfStyle w:val="000000000000" w:firstRow="0" w:lastRow="0" w:firstColumn="0" w:lastColumn="0" w:oddVBand="0" w:evenVBand="0" w:oddHBand="0" w:evenHBand="0" w:firstRowFirstColumn="0" w:firstRowLastColumn="0" w:lastRowFirstColumn="0" w:lastRowLastColumn="0"/>
              <w:rPr>
                <w:szCs w:val="18"/>
              </w:rPr>
            </w:pPr>
            <w:r w:rsidRPr="005B259C">
              <w:rPr>
                <w:szCs w:val="18"/>
              </w:rPr>
              <w:t xml:space="preserve">Firstly, RI in objectives, appraisal and/or rewards </w:t>
            </w:r>
            <w:r>
              <w:rPr>
                <w:szCs w:val="18"/>
              </w:rPr>
              <w:t>f</w:t>
            </w:r>
            <w:r w:rsidRPr="005B259C">
              <w:rPr>
                <w:szCs w:val="18"/>
              </w:rPr>
              <w:t>or individuals with oversight or implementation responsib</w:t>
            </w:r>
            <w:r>
              <w:rPr>
                <w:szCs w:val="18"/>
              </w:rPr>
              <w:t xml:space="preserve">ilities is assessed and </w:t>
            </w:r>
            <w:r w:rsidR="00420708">
              <w:rPr>
                <w:szCs w:val="18"/>
              </w:rPr>
              <w:t xml:space="preserve">is </w:t>
            </w:r>
            <w:r>
              <w:rPr>
                <w:szCs w:val="18"/>
              </w:rPr>
              <w:t xml:space="preserve">worth </w:t>
            </w:r>
            <w:r w:rsidR="003C4260">
              <w:rPr>
                <w:szCs w:val="18"/>
              </w:rPr>
              <w:t xml:space="preserve">three </w:t>
            </w:r>
            <w:r w:rsidRPr="00410596">
              <w:rPr>
                <w:szCs w:val="18"/>
              </w:rPr>
              <w:sym w:font="Wingdings" w:char="F0AB"/>
            </w:r>
            <w:r w:rsidRPr="005B259C">
              <w:rPr>
                <w:szCs w:val="18"/>
              </w:rPr>
              <w:t>.</w:t>
            </w:r>
          </w:p>
          <w:p w14:paraId="6E7ED99B" w14:textId="77777777" w:rsidR="00410596" w:rsidRPr="009A594C" w:rsidRDefault="00410596" w:rsidP="00410596">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B259C">
              <w:rPr>
                <w:szCs w:val="18"/>
              </w:rPr>
              <w:t xml:space="preserve">Secondly, RI in personal development and/or training plan for individuals with oversight or implementation responsibilities is assessed and </w:t>
            </w:r>
            <w:r w:rsidR="00420708">
              <w:rPr>
                <w:szCs w:val="18"/>
              </w:rPr>
              <w:t xml:space="preserve">is </w:t>
            </w:r>
            <w:r w:rsidRPr="005B259C">
              <w:rPr>
                <w:szCs w:val="18"/>
              </w:rPr>
              <w:t xml:space="preserve">worth </w:t>
            </w:r>
            <w:r w:rsidR="003C4260">
              <w:rPr>
                <w:szCs w:val="18"/>
              </w:rPr>
              <w:t xml:space="preserve">three </w:t>
            </w:r>
            <w:r w:rsidRPr="00CF13B8">
              <w:rPr>
                <w:rFonts w:ascii="Calibri" w:eastAsia="Calibri" w:hAnsi="Wingdings" w:cs="Times New Roman"/>
                <w:kern w:val="24"/>
              </w:rPr>
              <w:sym w:font="Wingdings" w:char="F0AB"/>
            </w:r>
            <w:r w:rsidRPr="005B259C">
              <w:rPr>
                <w:szCs w:val="18"/>
              </w:rPr>
              <w:t>.</w:t>
            </w:r>
          </w:p>
        </w:tc>
      </w:tr>
    </w:tbl>
    <w:p w14:paraId="26B0068B" w14:textId="77777777" w:rsidR="006713F0" w:rsidRDefault="006713F0">
      <w:pPr>
        <w:widowControl/>
        <w:autoSpaceDE/>
        <w:autoSpaceDN/>
        <w:adjustRightInd/>
        <w:spacing w:before="0" w:after="0" w:line="240" w:lineRule="auto"/>
      </w:pPr>
    </w:p>
    <w:p w14:paraId="49F7C794" w14:textId="77777777" w:rsidR="004A4DAD" w:rsidRDefault="004A4DAD">
      <w:pPr>
        <w:widowControl/>
        <w:autoSpaceDE/>
        <w:autoSpaceDN/>
        <w:adjustRightInd/>
        <w:spacing w:before="0" w:after="0" w:line="240" w:lineRule="auto"/>
        <w:sectPr w:rsidR="004A4DAD" w:rsidSect="00644696">
          <w:headerReference w:type="default" r:id="rId32"/>
          <w:headerReference w:type="first" r:id="rId3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271576AF" w14:textId="77777777" w:rsidTr="0032028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1B064BD" w14:textId="77777777" w:rsidR="00D00582" w:rsidRDefault="00D00582" w:rsidP="003F1063">
            <w:pPr>
              <w:widowControl/>
              <w:autoSpaceDE/>
              <w:autoSpaceDN/>
              <w:adjustRightInd/>
              <w:spacing w:after="0" w:line="240" w:lineRule="auto"/>
              <w:rPr>
                <w:rStyle w:val="IntenseEmphasis"/>
                <w:b/>
                <w:bCs w:val="0"/>
                <w:i w:val="0"/>
                <w:iCs w:val="0"/>
              </w:rPr>
            </w:pPr>
            <w:r>
              <w:lastRenderedPageBreak/>
              <w:t>SECTION</w:t>
            </w:r>
          </w:p>
        </w:tc>
      </w:tr>
      <w:tr w:rsidR="00D00582" w14:paraId="570CC1B2" w14:textId="77777777" w:rsidTr="0032028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D76F11C" w14:textId="77777777" w:rsidR="00D00582" w:rsidRPr="00BF74E2" w:rsidRDefault="00D00582" w:rsidP="00D00582">
            <w:pPr>
              <w:pStyle w:val="Heading2"/>
              <w:outlineLvl w:val="1"/>
              <w:rPr>
                <w:rStyle w:val="IntenseEmphasis"/>
                <w:i w:val="0"/>
                <w:iCs w:val="0"/>
                <w:color w:val="008CD0"/>
              </w:rPr>
            </w:pPr>
            <w:bookmarkStart w:id="12" w:name="_Toc436645308"/>
            <w:r w:rsidRPr="006003CF">
              <w:t>Promoting responsible investment</w:t>
            </w:r>
            <w:bookmarkEnd w:id="12"/>
          </w:p>
        </w:tc>
      </w:tr>
    </w:tbl>
    <w:p w14:paraId="1F6FB3B1" w14:textId="77777777" w:rsidR="00D00582" w:rsidRDefault="00D00582" w:rsidP="00D0058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A4DAD" w14:paraId="6CBF8338" w14:textId="77777777" w:rsidTr="004718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B4D419A" w14:textId="77777777" w:rsidR="004A4DAD" w:rsidRPr="00356CDA" w:rsidRDefault="004A4DAD" w:rsidP="00E84E9C">
            <w:pPr>
              <w:widowControl/>
              <w:autoSpaceDE/>
              <w:autoSpaceDN/>
              <w:adjustRightInd/>
              <w:spacing w:after="0" w:line="240" w:lineRule="auto"/>
              <w:rPr>
                <w:rStyle w:val="IntenseEmphasis"/>
                <w:b w:val="0"/>
                <w:bCs w:val="0"/>
                <w:iCs w:val="0"/>
                <w:color w:val="FFFFFF" w:themeColor="background1"/>
              </w:rPr>
            </w:pPr>
          </w:p>
        </w:tc>
        <w:tc>
          <w:tcPr>
            <w:tcW w:w="3402" w:type="dxa"/>
          </w:tcPr>
          <w:p w14:paraId="7DDA828A" w14:textId="77777777" w:rsidR="004A4DAD" w:rsidRPr="00356CDA" w:rsidRDefault="004A4DAD"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2CEE0EB" w14:textId="77777777" w:rsidR="004A4DAD" w:rsidRPr="00356CDA" w:rsidRDefault="004A4DAD"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59769B8" w14:textId="77777777" w:rsidR="004A4DAD" w:rsidRPr="00356CDA" w:rsidRDefault="004A4DAD" w:rsidP="00E84E9C">
            <w:pPr>
              <w:widowControl/>
              <w:autoSpaceDE/>
              <w:autoSpaceDN/>
              <w:adjustRightInd/>
              <w:spacing w:after="0" w:line="240" w:lineRule="auto"/>
              <w:rPr>
                <w:rStyle w:val="IntenseEmphasis"/>
                <w:b w:val="0"/>
                <w:bCs w:val="0"/>
                <w:iCs w:val="0"/>
                <w:color w:val="FFFFFF" w:themeColor="background1"/>
              </w:rPr>
            </w:pPr>
            <w:r w:rsidRPr="00356CDA">
              <w:t>Principle</w:t>
            </w:r>
          </w:p>
        </w:tc>
      </w:tr>
      <w:tr w:rsidR="004A4DAD" w14:paraId="1BD83747" w14:textId="77777777" w:rsidTr="0047181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A19F136" w14:textId="77777777" w:rsidR="004A4DAD" w:rsidRPr="00356CDA" w:rsidRDefault="00A253AD" w:rsidP="00E84E9C">
            <w:pPr>
              <w:pStyle w:val="SectionIndicatorHeaderText"/>
              <w:rPr>
                <w:rStyle w:val="IntenseEmphasis"/>
                <w:bCs w:val="0"/>
                <w:i w:val="0"/>
                <w:iCs w:val="0"/>
                <w:color w:val="FFFFFF" w:themeColor="background1"/>
              </w:rPr>
            </w:pPr>
            <w:r>
              <w:rPr>
                <w:rStyle w:val="IntenseEmphasis"/>
                <w:i w:val="0"/>
                <w:color w:val="FFFFFF" w:themeColor="background1"/>
              </w:rPr>
              <w:t>SG 08</w:t>
            </w:r>
          </w:p>
        </w:tc>
        <w:tc>
          <w:tcPr>
            <w:tcW w:w="3402" w:type="dxa"/>
          </w:tcPr>
          <w:p w14:paraId="20474D75" w14:textId="77777777" w:rsidR="004A4DAD" w:rsidRPr="00356CDA" w:rsidRDefault="004A4DAD" w:rsidP="0047181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tcW w:w="3302" w:type="dxa"/>
          </w:tcPr>
          <w:p w14:paraId="6A7334C1" w14:textId="77777777" w:rsidR="004A4DAD" w:rsidRPr="000E2B33" w:rsidRDefault="004A4DAD" w:rsidP="0047181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0BBB33E" w14:textId="77777777" w:rsidR="004A4DAD" w:rsidRPr="00356CDA" w:rsidRDefault="000D6A9A" w:rsidP="00E84E9C">
            <w:pPr>
              <w:pStyle w:val="SectionIndicatorHeaderText"/>
              <w:rPr>
                <w:rStyle w:val="IntenseEmphasis"/>
                <w:bCs w:val="0"/>
                <w:i w:val="0"/>
                <w:iCs w:val="0"/>
                <w:color w:val="FFFFFF" w:themeColor="background1"/>
              </w:rPr>
            </w:pPr>
            <w:r>
              <w:rPr>
                <w:rStyle w:val="IntenseEmphasis"/>
                <w:i w:val="0"/>
                <w:color w:val="FFFFFF" w:themeColor="background1"/>
              </w:rPr>
              <w:t xml:space="preserve">PRI </w:t>
            </w:r>
            <w:r w:rsidR="004A4DAD">
              <w:rPr>
                <w:rStyle w:val="IntenseEmphasis"/>
                <w:i w:val="0"/>
                <w:color w:val="FFFFFF" w:themeColor="background1"/>
              </w:rPr>
              <w:t>4,5</w:t>
            </w:r>
          </w:p>
        </w:tc>
      </w:tr>
    </w:tbl>
    <w:p w14:paraId="50CD6BE5" w14:textId="77777777" w:rsidR="00A55190" w:rsidRDefault="00A55190" w:rsidP="004A4DAD">
      <w:pPr>
        <w:pStyle w:val="INDICATORNUMBER"/>
      </w:pPr>
    </w:p>
    <w:tbl>
      <w:tblPr>
        <w:tblStyle w:val="SubSectionIndicatorTableVOLUNTARY"/>
        <w:tblW w:w="9214" w:type="dxa"/>
        <w:tblInd w:w="5" w:type="dxa"/>
        <w:tblLook w:val="04A0" w:firstRow="1" w:lastRow="0" w:firstColumn="1" w:lastColumn="0" w:noHBand="0" w:noVBand="1"/>
      </w:tblPr>
      <w:tblGrid>
        <w:gridCol w:w="1106"/>
        <w:gridCol w:w="3147"/>
        <w:gridCol w:w="2410"/>
        <w:gridCol w:w="2551"/>
      </w:tblGrid>
      <w:tr w:rsidR="00B85E16" w14:paraId="4547E45E" w14:textId="77777777" w:rsidTr="0028479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6" w:type="dxa"/>
            <w:tcBorders>
              <w:top w:val="single" w:sz="4" w:space="0" w:color="0070C0"/>
              <w:left w:val="single" w:sz="4" w:space="0" w:color="0070C0"/>
              <w:bottom w:val="single" w:sz="4" w:space="0" w:color="0070C0"/>
            </w:tcBorders>
            <w:shd w:val="clear" w:color="auto" w:fill="00B0F0"/>
          </w:tcPr>
          <w:p w14:paraId="73B10682" w14:textId="77777777" w:rsidR="00B85E16" w:rsidRPr="00903B63" w:rsidRDefault="00A253AD"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SG 08</w:t>
            </w:r>
          </w:p>
        </w:tc>
        <w:tc>
          <w:tcPr>
            <w:tcW w:w="8108" w:type="dxa"/>
            <w:gridSpan w:val="3"/>
            <w:tcBorders>
              <w:top w:val="single" w:sz="4" w:space="0" w:color="0070C0"/>
              <w:bottom w:val="single" w:sz="4" w:space="0" w:color="0070C0"/>
              <w:right w:val="single" w:sz="4" w:space="0" w:color="0070C0"/>
            </w:tcBorders>
            <w:shd w:val="clear" w:color="auto" w:fill="0070C0"/>
          </w:tcPr>
          <w:p w14:paraId="69538CA7" w14:textId="77777777" w:rsidR="00B85E16" w:rsidRPr="00903B63" w:rsidRDefault="00B85E16"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B85E16" w14:paraId="0D962617" w14:textId="77777777" w:rsidTr="005F7BC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tcBorders>
              <w:top w:val="single" w:sz="4" w:space="0" w:color="0070C0"/>
              <w:left w:val="single" w:sz="4" w:space="0" w:color="0070C0"/>
            </w:tcBorders>
          </w:tcPr>
          <w:p w14:paraId="7210D418" w14:textId="77777777" w:rsidR="00B85E16" w:rsidRDefault="00A253AD" w:rsidP="00E84E9C">
            <w:pPr>
              <w:pStyle w:val="INDICATORNUMBER"/>
              <w:rPr>
                <w:rStyle w:val="IntenseEmphasis"/>
                <w:b/>
                <w:bCs w:val="0"/>
                <w:i w:val="0"/>
                <w:iCs w:val="0"/>
              </w:rPr>
            </w:pPr>
            <w:r>
              <w:rPr>
                <w:rStyle w:val="IntenseEmphasis"/>
                <w:b/>
                <w:bCs w:val="0"/>
                <w:i w:val="0"/>
                <w:iCs w:val="0"/>
                <w:color w:val="595959"/>
              </w:rPr>
              <w:t>SG 08.1</w:t>
            </w:r>
          </w:p>
        </w:tc>
        <w:tc>
          <w:tcPr>
            <w:tcW w:w="8108" w:type="dxa"/>
            <w:gridSpan w:val="3"/>
            <w:tcBorders>
              <w:top w:val="single" w:sz="4" w:space="0" w:color="0070C0"/>
              <w:right w:val="single" w:sz="4" w:space="0" w:color="0070C0"/>
            </w:tcBorders>
            <w:shd w:val="clear" w:color="auto" w:fill="DAEEF3" w:themeFill="accent5" w:themeFillTint="33"/>
          </w:tcPr>
          <w:p w14:paraId="0AA596C8" w14:textId="77777777" w:rsidR="00B85E16" w:rsidRPr="00B85E16" w:rsidRDefault="00B85E16" w:rsidP="00AC3044">
            <w:pPr>
              <w:pStyle w:val="INDICATORTEXT"/>
              <w:cnfStyle w:val="000000100000" w:firstRow="0" w:lastRow="0" w:firstColumn="0" w:lastColumn="0" w:oddVBand="0" w:evenVBand="0" w:oddHBand="1" w:evenHBand="0" w:firstRowFirstColumn="0" w:firstRowLastColumn="0" w:lastRowFirstColumn="0" w:lastRowLastColumn="0"/>
            </w:pPr>
            <w:r w:rsidRPr="00B85E16">
              <w:t>Select the collaborative organisation and/or initiatives of which your organisation is a member or in which it participated during the reporting year and the role you played.</w:t>
            </w:r>
          </w:p>
        </w:tc>
      </w:tr>
      <w:tr w:rsidR="00E2660C" w14:paraId="37DBD189" w14:textId="77777777" w:rsidTr="00664D6D">
        <w:trPr>
          <w:trHeight w:val="1204"/>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nil"/>
              <w:left w:val="single" w:sz="4" w:space="0" w:color="0070C0"/>
              <w:bottom w:val="single" w:sz="4" w:space="0" w:color="A6A6A6" w:themeColor="background1" w:themeShade="A6"/>
            </w:tcBorders>
          </w:tcPr>
          <w:p w14:paraId="543FF302" w14:textId="77777777" w:rsidR="00E2660C" w:rsidRDefault="00E2660C" w:rsidP="00E84E9C">
            <w:pPr>
              <w:widowControl/>
              <w:autoSpaceDE/>
              <w:autoSpaceDN/>
              <w:adjustRightInd/>
              <w:spacing w:after="0" w:line="240" w:lineRule="auto"/>
              <w:rPr>
                <w:rStyle w:val="IntenseEmphasis"/>
                <w:b w:val="0"/>
                <w:bCs w:val="0"/>
                <w:i w:val="0"/>
                <w:iCs w:val="0"/>
              </w:rPr>
            </w:pPr>
          </w:p>
        </w:tc>
        <w:tc>
          <w:tcPr>
            <w:tcW w:w="3147" w:type="dxa"/>
            <w:tcBorders>
              <w:top w:val="nil"/>
              <w:bottom w:val="nil"/>
              <w:right w:val="single" w:sz="4" w:space="0" w:color="D9D9D9" w:themeColor="background1" w:themeShade="D9"/>
            </w:tcBorders>
            <w:shd w:val="clear" w:color="auto" w:fill="A6A6A6" w:themeFill="background1" w:themeFillShade="A6"/>
            <w:vAlign w:val="top"/>
          </w:tcPr>
          <w:p w14:paraId="345A6579" w14:textId="77777777" w:rsidR="00E2660C" w:rsidRPr="006335F6" w:rsidRDefault="00456F13" w:rsidP="00456F13">
            <w:pPr>
              <w:spacing w:after="0" w:line="240" w:lineRule="auto"/>
              <w:cnfStyle w:val="000000000000" w:firstRow="0" w:lastRow="0" w:firstColumn="0" w:lastColumn="0" w:oddVBand="0" w:evenVBand="0" w:oddHBand="0" w:evenHBand="0" w:firstRowFirstColumn="0" w:firstRowLastColumn="0" w:lastRowFirstColumn="0" w:lastRowLastColumn="0"/>
              <w:rPr>
                <w:rFonts w:cs="Calibri"/>
                <w:b/>
                <w:bCs/>
                <w:i/>
                <w:color w:val="FFFFFF" w:themeColor="background1"/>
                <w:sz w:val="18"/>
                <w:lang w:eastAsia="nl-NL"/>
              </w:rPr>
            </w:pPr>
            <w:r w:rsidRPr="006335F6">
              <w:rPr>
                <w:rFonts w:cs="Calibri"/>
                <w:b/>
                <w:bCs/>
                <w:color w:val="FFFFFF" w:themeColor="background1"/>
                <w:sz w:val="18"/>
                <w:lang w:eastAsia="nl-NL"/>
              </w:rPr>
              <w:t xml:space="preserve">Collaborative </w:t>
            </w:r>
            <w:r w:rsidR="00E2660C" w:rsidRPr="006335F6">
              <w:rPr>
                <w:rFonts w:cs="Calibri"/>
                <w:b/>
                <w:bCs/>
                <w:color w:val="FFFFFF" w:themeColor="background1"/>
                <w:sz w:val="18"/>
                <w:lang w:eastAsia="nl-NL"/>
              </w:rPr>
              <w:t>Organisation/ Initiative</w:t>
            </w:r>
          </w:p>
        </w:tc>
        <w:tc>
          <w:tcPr>
            <w:tcW w:w="2410"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vAlign w:val="top"/>
          </w:tcPr>
          <w:p w14:paraId="0AF3B352" w14:textId="77777777" w:rsidR="00E2660C" w:rsidRPr="006335F6" w:rsidRDefault="00E2660C" w:rsidP="00456F13">
            <w:pPr>
              <w:spacing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r w:rsidRPr="006335F6">
              <w:rPr>
                <w:rFonts w:cs="Calibri"/>
                <w:b/>
                <w:color w:val="FFFFFF" w:themeColor="background1"/>
                <w:sz w:val="18"/>
              </w:rPr>
              <w:t xml:space="preserve">Your organisation’s role in the initiative during the reporting </w:t>
            </w:r>
            <w:r w:rsidR="00456F13">
              <w:rPr>
                <w:rFonts w:cs="Calibri"/>
                <w:b/>
                <w:color w:val="FFFFFF" w:themeColor="background1"/>
                <w:sz w:val="18"/>
              </w:rPr>
              <w:t>year</w:t>
            </w:r>
            <w:r w:rsidRPr="006335F6">
              <w:rPr>
                <w:rFonts w:cs="Calibri"/>
                <w:b/>
                <w:color w:val="FFFFFF" w:themeColor="background1"/>
                <w:sz w:val="18"/>
              </w:rPr>
              <w:t xml:space="preserve"> (see definitions)</w:t>
            </w:r>
          </w:p>
        </w:tc>
        <w:tc>
          <w:tcPr>
            <w:tcW w:w="2551" w:type="dxa"/>
            <w:tcBorders>
              <w:top w:val="nil"/>
              <w:left w:val="single" w:sz="4" w:space="0" w:color="D9D9D9" w:themeColor="background1" w:themeShade="D9"/>
              <w:bottom w:val="nil"/>
              <w:right w:val="single" w:sz="4" w:space="0" w:color="0070C0"/>
            </w:tcBorders>
            <w:shd w:val="clear" w:color="auto" w:fill="A6A6A6" w:themeFill="background1" w:themeFillShade="A6"/>
            <w:vAlign w:val="top"/>
          </w:tcPr>
          <w:p w14:paraId="4232F488" w14:textId="77777777" w:rsidR="00E2660C" w:rsidRPr="006335F6" w:rsidRDefault="00E2660C" w:rsidP="00456F13">
            <w:pPr>
              <w:spacing w:after="0" w:line="240" w:lineRule="auto"/>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sz w:val="18"/>
              </w:rPr>
            </w:pPr>
            <w:r w:rsidRPr="006335F6">
              <w:rPr>
                <w:rFonts w:cs="Calibri"/>
                <w:b/>
                <w:bCs/>
                <w:color w:val="FFFFFF" w:themeColor="background1"/>
                <w:sz w:val="18"/>
              </w:rPr>
              <w:t xml:space="preserve">Provide a brief commentary on the level of your organisation’s involvement in the initiative </w:t>
            </w:r>
            <w:r w:rsidRPr="004241CD">
              <w:rPr>
                <w:caps/>
                <w:color w:val="0082C8"/>
                <w:sz w:val="18"/>
                <w:szCs w:val="18"/>
              </w:rPr>
              <w:t>[Optional]</w:t>
            </w:r>
          </w:p>
        </w:tc>
      </w:tr>
      <w:tr w:rsidR="00462968" w14:paraId="67DB1305" w14:textId="77777777" w:rsidTr="00EC14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07023D3B" w14:textId="77777777" w:rsidR="00462968" w:rsidRDefault="00462968" w:rsidP="00462968">
            <w:pPr>
              <w:widowControl/>
              <w:autoSpaceDE/>
              <w:autoSpaceDN/>
              <w:adjustRightInd/>
              <w:spacing w:after="0" w:line="240" w:lineRule="auto"/>
              <w:rPr>
                <w:rStyle w:val="IntenseEmphasis"/>
                <w:b w:val="0"/>
                <w:bCs w:val="0"/>
                <w:i w:val="0"/>
                <w:iCs w:val="0"/>
              </w:rPr>
            </w:pPr>
          </w:p>
        </w:tc>
        <w:tc>
          <w:tcPr>
            <w:tcW w:w="3147" w:type="dxa"/>
            <w:tcBorders>
              <w:top w:val="nil"/>
              <w:bottom w:val="single" w:sz="4" w:space="0" w:color="A6A6A6" w:themeColor="background1" w:themeShade="A6"/>
              <w:right w:val="single" w:sz="4" w:space="0" w:color="A6A6A6" w:themeColor="background1" w:themeShade="A6"/>
            </w:tcBorders>
            <w:shd w:val="clear" w:color="auto" w:fill="auto"/>
          </w:tcPr>
          <w:p w14:paraId="7BF3A658" w14:textId="77777777" w:rsidR="00462968" w:rsidRPr="00811CED" w:rsidRDefault="00462968" w:rsidP="00462968">
            <w:pPr>
              <w:pStyle w:val="INDICATORTEXT"/>
              <w:cnfStyle w:val="000000100000" w:firstRow="0" w:lastRow="0" w:firstColumn="0" w:lastColumn="0" w:oddVBand="0" w:evenVBand="0" w:oddHBand="1" w:evenHBand="0" w:firstRowFirstColumn="0" w:firstRowLastColumn="0" w:lastRowFirstColumn="0" w:lastRowLastColumn="0"/>
            </w:pPr>
            <w:r>
              <w:sym w:font="Wingdings" w:char="F0FE"/>
            </w:r>
            <w:r>
              <w:t xml:space="preserve"> </w:t>
            </w:r>
            <w:r w:rsidRPr="00E2660C">
              <w:t>Principles for Responsible Investment (PRI)</w:t>
            </w:r>
          </w:p>
        </w:tc>
        <w:tc>
          <w:tcPr>
            <w:tcW w:w="241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417AB9" w14:textId="77777777" w:rsidR="00462968" w:rsidRPr="00320282" w:rsidRDefault="00462968" w:rsidP="00462968">
            <w:pPr>
              <w:pStyle w:val="INDICATORTEXT"/>
              <w:spacing w:after="0"/>
              <w:cnfStyle w:val="000000100000" w:firstRow="0" w:lastRow="0" w:firstColumn="0" w:lastColumn="0" w:oddVBand="0" w:evenVBand="0" w:oddHBand="1" w:evenHBand="0" w:firstRowFirstColumn="0" w:firstRowLastColumn="0" w:lastRowFirstColumn="0" w:lastRowLastColumn="0"/>
            </w:pPr>
            <w:r w:rsidRPr="00320282">
              <w:t>Basic, Moderate, Advanced</w:t>
            </w:r>
          </w:p>
          <w:p w14:paraId="640DF5AE" w14:textId="77777777" w:rsidR="00462968" w:rsidRPr="00320282" w:rsidRDefault="00462968" w:rsidP="00462968">
            <w:pPr>
              <w:pStyle w:val="INDICATORTEXT"/>
              <w:spacing w:after="0"/>
              <w:cnfStyle w:val="000000100000" w:firstRow="0" w:lastRow="0" w:firstColumn="0" w:lastColumn="0" w:oddVBand="0" w:evenVBand="0" w:oddHBand="1" w:evenHBand="0" w:firstRowFirstColumn="0" w:firstRowLastColumn="0" w:lastRowFirstColumn="0" w:lastRowLastColumn="0"/>
            </w:pPr>
            <w:r w:rsidRPr="00320282">
              <w:t>[drop down]</w:t>
            </w:r>
          </w:p>
        </w:tc>
        <w:tc>
          <w:tcPr>
            <w:tcW w:w="2551"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696F253" w14:textId="77777777" w:rsidR="00462968" w:rsidRPr="00560E72" w:rsidRDefault="00462968" w:rsidP="00462968">
            <w:pPr>
              <w:spacing w:after="0" w:line="240" w:lineRule="auto"/>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E2660C" w14:paraId="625AA051"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5A75A1D9" w14:textId="77777777" w:rsidR="00E2660C" w:rsidRDefault="00E2660C" w:rsidP="00E84E9C">
            <w:pPr>
              <w:widowControl/>
              <w:autoSpaceDE/>
              <w:autoSpaceDN/>
              <w:adjustRightInd/>
              <w:spacing w:after="0" w:line="240" w:lineRule="auto"/>
              <w:rPr>
                <w:rStyle w:val="IntenseEmphasis"/>
                <w:b w:val="0"/>
                <w:bCs w:val="0"/>
                <w:i w:val="0"/>
                <w:iCs w:val="0"/>
              </w:rPr>
            </w:pPr>
          </w:p>
        </w:tc>
        <w:tc>
          <w:tcPr>
            <w:tcW w:w="3147" w:type="dxa"/>
            <w:tcBorders>
              <w:top w:val="nil"/>
              <w:bottom w:val="single" w:sz="4" w:space="0" w:color="A6A6A6" w:themeColor="background1" w:themeShade="A6"/>
              <w:right w:val="single" w:sz="4" w:space="0" w:color="A6A6A6" w:themeColor="background1" w:themeShade="A6"/>
            </w:tcBorders>
            <w:shd w:val="clear" w:color="auto" w:fill="auto"/>
          </w:tcPr>
          <w:p w14:paraId="6DCEE569" w14:textId="77777777" w:rsidR="00E2660C" w:rsidRPr="0028479D" w:rsidRDefault="00E2660C" w:rsidP="0028479D">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28479D">
              <w:t>Asian Corporate Governance Association</w:t>
            </w:r>
          </w:p>
        </w:tc>
        <w:tc>
          <w:tcPr>
            <w:tcW w:w="241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543D658" w14:textId="77777777" w:rsidR="00E2660C" w:rsidRPr="00320282" w:rsidRDefault="00462968" w:rsidP="00E2660C">
            <w:pPr>
              <w:pStyle w:val="INDICATORTEXT"/>
              <w:cnfStyle w:val="000000000000" w:firstRow="0" w:lastRow="0" w:firstColumn="0" w:lastColumn="0" w:oddVBand="0" w:evenVBand="0" w:oddHBand="0" w:evenHBand="0" w:firstRowFirstColumn="0" w:firstRowLastColumn="0" w:lastRowFirstColumn="0" w:lastRowLastColumn="0"/>
            </w:pPr>
            <w:r w:rsidRPr="00320282">
              <w:t>[same as above]</w:t>
            </w:r>
            <w:r w:rsidR="00230DDE" w:rsidRPr="00320282">
              <w:t xml:space="preserve"> </w:t>
            </w:r>
          </w:p>
        </w:tc>
        <w:tc>
          <w:tcPr>
            <w:tcW w:w="2551"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682C8B6" w14:textId="77777777" w:rsidR="00E2660C" w:rsidRPr="00560E72" w:rsidRDefault="00E2660C" w:rsidP="00E84E9C">
            <w:pPr>
              <w:spacing w:after="0" w:line="240" w:lineRule="auto"/>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5F7BCA" w14:paraId="1874BD51"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49C53817" w14:textId="77777777" w:rsidR="005F7BCA" w:rsidRDefault="005F7BCA" w:rsidP="00E84E9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059D14" w14:textId="77777777" w:rsidR="005F7BCA" w:rsidRPr="0028479D" w:rsidRDefault="005F7BCA" w:rsidP="0028479D">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28479D">
              <w:t>Australian Council of Superannuation Investors</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67D020" w14:textId="77777777" w:rsidR="005F7BCA" w:rsidRPr="00320282" w:rsidRDefault="005F7BCA" w:rsidP="003F1063">
            <w:pPr>
              <w:pStyle w:val="INDICATORTEXT"/>
              <w:cnfStyle w:val="000000100000" w:firstRow="0" w:lastRow="0" w:firstColumn="0" w:lastColumn="0" w:oddVBand="0" w:evenVBand="0" w:oddHBand="1"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1A81685" w14:textId="77777777" w:rsidR="005F7BCA" w:rsidRPr="00560E72" w:rsidRDefault="005F7BCA" w:rsidP="003F1063">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AA632C" w14:paraId="3B09F114"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518F8D76"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32DB2F" w14:textId="77777777" w:rsidR="00AA632C" w:rsidRPr="00811CED" w:rsidRDefault="00AA632C" w:rsidP="00AC3044">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AFIC</w:t>
            </w:r>
            <w:r w:rsidR="00AC3044">
              <w:t>—</w:t>
            </w:r>
            <w:r>
              <w:t>La Commission ESG</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0F6275"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E40E7D1"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AA632C" w14:paraId="6AB58284"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07724FEE"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7111C3" w14:textId="77777777" w:rsidR="00AA632C" w:rsidRPr="00AA632C" w:rsidRDefault="00AA632C" w:rsidP="00AC3044">
            <w:pPr>
              <w:cnfStyle w:val="000000100000" w:firstRow="0" w:lastRow="0" w:firstColumn="0" w:lastColumn="0" w:oddVBand="0" w:evenVBand="0" w:oddHBand="1" w:evenHBand="0" w:firstRowFirstColumn="0" w:firstRowLastColumn="0" w:lastRowFirstColumn="0" w:lastRowLastColumn="0"/>
              <w:rPr>
                <w:color w:val="595959"/>
                <w:sz w:val="18"/>
              </w:rPr>
            </w:pPr>
            <w:r w:rsidRPr="00332C39">
              <w:rPr>
                <w:color w:val="595959"/>
                <w:sz w:val="18"/>
              </w:rPr>
              <w:sym w:font="Wingdings" w:char="F071"/>
            </w:r>
            <w:r w:rsidRPr="00332C39">
              <w:rPr>
                <w:color w:val="595959"/>
                <w:sz w:val="18"/>
              </w:rPr>
              <w:t xml:space="preserve"> BVCA</w:t>
            </w:r>
            <w:r w:rsidR="00AC3044">
              <w:rPr>
                <w:color w:val="595959"/>
                <w:sz w:val="18"/>
              </w:rPr>
              <w:t>—</w:t>
            </w:r>
            <w:r w:rsidRPr="00332C39">
              <w:rPr>
                <w:color w:val="595959"/>
                <w:sz w:val="18"/>
              </w:rPr>
              <w:t>Responsible Investment Advisory Board</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7C33770"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732961B"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AA632C" w14:paraId="487FA282"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505CF3C5"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00A309" w14:textId="77777777" w:rsidR="00AA632C" w:rsidRPr="0028479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28479D">
              <w:t>CDP</w:t>
            </w:r>
            <w:r>
              <w:t xml:space="preserve"> Climate Change</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7B5B46"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F695F73"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AA632C" w14:paraId="5DAEC6ED"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638A25FF"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E0A07F" w14:textId="77777777" w:rsidR="00AA632C" w:rsidRPr="0028479D"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28479D">
              <w:t xml:space="preserve">CDP </w:t>
            </w:r>
            <w:r>
              <w:t>Forest</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7A0173"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4968666"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AA632C" w14:paraId="7D23A265"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15126411"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959E37" w14:textId="77777777" w:rsidR="00AA632C" w:rsidRPr="0028479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CDP Water</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E38D1A"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7A918A8"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AA632C" w14:paraId="60FEBD69"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5B19F3D3"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ABDEAA" w14:textId="77777777" w:rsidR="00AA632C" w:rsidRPr="0028479D"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28479D">
              <w:t>CFA Institute Centre for Financial Market Integrity</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89E0A6"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57BFF51"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AA632C" w14:paraId="5C66CE82"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27B55012"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CD7DBB" w14:textId="77777777" w:rsidR="00AA632C" w:rsidRPr="00811CE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Code for Responsible Investment in SA (CRISA)</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5D5BCD"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F97C4D3"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AA632C" w14:paraId="5E5B3F11"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6F0D34BB"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ACCC2A" w14:textId="77777777" w:rsidR="00AA632C" w:rsidRPr="00811CED"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320282">
              <w:t>Code for Responsible Finance in the 21st Century</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214631"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F8EA4F6"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AA632C" w14:paraId="73B1941E"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6D8F56E0"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04B833" w14:textId="77777777" w:rsidR="00AA632C"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Council of Institutional Investors (CII)</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1B5ADC"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B799E10"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AA632C" w14:paraId="2DC83665"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7E8C2799"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D81D94" w14:textId="77777777" w:rsidR="00AA632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A0021D">
              <w:t>Eumedion</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F3A07D"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60C091"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AA632C" w14:paraId="114C7CB6"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74DB919C"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6E1478" w14:textId="77777777" w:rsidR="00AA632C" w:rsidRPr="0028479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Extractive Industries Transparency Initiative (EITI)</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1410BD"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4D317FF" w14:textId="77777777" w:rsidR="00AA632C" w:rsidRPr="00560E72" w:rsidRDefault="00AA632C" w:rsidP="00AA632C">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AA632C" w14:paraId="12DAE92D"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3E591B3F"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772483" w14:textId="77777777" w:rsidR="00AA632C" w:rsidRPr="00811CED"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B861D4">
              <w:sym w:font="Wingdings" w:char="F071"/>
            </w:r>
            <w:r w:rsidRPr="00B861D4">
              <w:t xml:space="preserve"> ESG Research Australia</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C0B39F"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FB7A252" w14:textId="77777777" w:rsidR="00AA632C" w:rsidRPr="00560E72" w:rsidRDefault="00AA632C" w:rsidP="00AA632C">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AA632C" w:rsidRPr="006A6D5B" w14:paraId="33BBA599"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73301E77"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0DA123" w14:textId="77777777" w:rsidR="00AA632C" w:rsidRPr="00811CED" w:rsidRDefault="00AA632C" w:rsidP="00AC3044">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EVCA</w:t>
            </w:r>
            <w:r w:rsidR="00AC3044">
              <w:t>—</w:t>
            </w:r>
            <w:r>
              <w:t>Responsible Investment Roundtable</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EB7063"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C437A68"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AA632C" w:rsidRPr="006A6D5B" w14:paraId="580B3A32"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40CCB2CD"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F4429C" w14:textId="77777777" w:rsidR="00AA632C" w:rsidRPr="00E2660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Global Investors Governance Network (GIGN)</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AC0FDF"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3E9B681"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AA632C" w:rsidRPr="006A6D5B" w14:paraId="27D399C2"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41C46702"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B07F36" w14:textId="77777777" w:rsidR="00AA632C" w:rsidRPr="00811CE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 xml:space="preserve">Global </w:t>
            </w:r>
            <w:r>
              <w:t>Impact Investing Network (GII</w:t>
            </w:r>
            <w:r w:rsidRPr="00E2660C">
              <w:t>N)</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0CF908"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8BA8D82"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AA632C" w:rsidRPr="006A6D5B" w14:paraId="7A97674B"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7BBE5FBF"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6C0C09" w14:textId="77777777" w:rsidR="00AA632C" w:rsidRPr="00E2660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Global Real Estate Sustainability Benchmark (GRESB)</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16939B"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2296F16"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AA632C" w:rsidRPr="006A6D5B" w14:paraId="20A5D5D5"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1D62B351"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85E2B2" w14:textId="77777777" w:rsidR="00AA632C" w:rsidRPr="00E2660C"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Institutional Investors Group on Climate Change (IIGCC)</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56B051"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5B6CB66"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AA632C" w:rsidRPr="006A6D5B" w14:paraId="0F282E13"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tcBorders>
          </w:tcPr>
          <w:p w14:paraId="150914B0"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6B6248" w14:textId="77777777" w:rsidR="00AA632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Interfaith Center on Corporate Responsibility (ICCR)</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A61C6D"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19D6B40"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AA632C" w:rsidRPr="006A6D5B" w14:paraId="1C086DF0"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val="restart"/>
            <w:tcBorders>
              <w:top w:val="nil"/>
              <w:left w:val="single" w:sz="4" w:space="0" w:color="0070C0"/>
              <w:bottom w:val="single" w:sz="4" w:space="0" w:color="0070C0"/>
            </w:tcBorders>
          </w:tcPr>
          <w:p w14:paraId="137C4EBF"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2E5AB13" w14:textId="77777777" w:rsidR="00AA632C" w:rsidRPr="00E2660C"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 xml:space="preserve">International Corporate Governance Network (ICGN) </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E0C424"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CD17F2B"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AA632C" w:rsidRPr="006A6D5B" w14:paraId="11B10BE8"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0A6E5773"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1D804A" w14:textId="77777777" w:rsidR="00AA632C" w:rsidRPr="00E2660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Investor Group on Climate Change, Australia/New Zealand (IGCC)</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CF627C"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3021373"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AA632C" w:rsidRPr="006A6D5B" w14:paraId="3A9B2C31"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502270B0"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49EC9F" w14:textId="77777777" w:rsidR="00AA632C" w:rsidRPr="00811CED"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International Integrated Reporting Council (IIRC)</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07840D"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261BCF7"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AA632C" w:rsidRPr="006A6D5B" w14:paraId="4ABFCEE5"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6DFB332F"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E774AE" w14:textId="77777777" w:rsidR="00AA632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Investor Network on Climate Risk (INCR)/CERES</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74128C"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9F86ECE"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AA632C" w:rsidRPr="006A6D5B" w14:paraId="1E15D02D"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3B70FCFC"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A6288F" w14:textId="77777777" w:rsidR="00AA632C"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Local Authority Pension Fund Forum</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6EEE10"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FAF95E2"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AA632C" w:rsidRPr="006A6D5B" w14:paraId="50F83410"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45E0165B"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C669E4" w14:textId="77777777" w:rsidR="00AA632C" w:rsidRPr="00E2660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Regional or National Social Investment Forums (</w:t>
            </w:r>
            <w:r w:rsidR="00230DDE">
              <w:t xml:space="preserve">e.g., </w:t>
            </w:r>
            <w:r w:rsidRPr="00E2660C">
              <w:t>UKSIF, Eurosif, ASRIA, RIAA, US SIF); specify____________</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D91896"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190F448"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AA632C" w:rsidRPr="006A6D5B" w14:paraId="1C265AF8"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5CF235B5"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303502C" w14:textId="77777777" w:rsidR="00AA632C" w:rsidRPr="00E2660C"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Shareholder Association for Research and Education (Share)</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2785A5"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43EE6BB"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AA632C" w:rsidRPr="006A6D5B" w14:paraId="0BE043BE"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067C9711"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BC18C7" w14:textId="77777777" w:rsidR="00AA632C" w:rsidRPr="00E2660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 xml:space="preserve">United Nations Environment Programme Finance Initiative (UNEP FI) </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0F6D92"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DEB6DCE"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AA632C" w:rsidRPr="006A6D5B" w14:paraId="6E51C14E" w14:textId="77777777" w:rsidTr="00DA0F41">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35938393"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2B770A" w14:textId="77777777" w:rsidR="00AA632C" w:rsidRPr="00E2660C"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United Nations Global Compact</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82B643"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6971D75" w14:textId="77777777" w:rsidR="00AA632C" w:rsidRPr="00320282"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p>
        </w:tc>
      </w:tr>
      <w:tr w:rsidR="00AA632C" w:rsidRPr="006A6D5B" w14:paraId="510B272A" w14:textId="77777777" w:rsidTr="00DA0F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0070C0"/>
            </w:tcBorders>
          </w:tcPr>
          <w:p w14:paraId="5171C931" w14:textId="77777777" w:rsidR="00AA632C" w:rsidRDefault="00AA632C" w:rsidP="00AA632C">
            <w:pPr>
              <w:widowControl/>
              <w:autoSpaceDE/>
              <w:autoSpaceDN/>
              <w:adjustRightInd/>
              <w:spacing w:after="0" w:line="240" w:lineRule="auto"/>
              <w:rPr>
                <w:rStyle w:val="IntenseEmphasis"/>
                <w:b w:val="0"/>
                <w:bCs w:val="0"/>
                <w:i w:val="0"/>
                <w:iCs w:val="0"/>
              </w:rPr>
            </w:pPr>
          </w:p>
        </w:tc>
        <w:tc>
          <w:tcPr>
            <w:tcW w:w="314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404062" w14:textId="77777777" w:rsidR="00AA632C" w:rsidRPr="00E2660C" w:rsidRDefault="00AA632C" w:rsidP="00AC3044">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Other</w:t>
            </w:r>
            <w:r>
              <w:t xml:space="preserve"> collaborative o</w:t>
            </w:r>
            <w:r w:rsidRPr="00456F13">
              <w:t xml:space="preserve">rganisation/ </w:t>
            </w:r>
            <w:r>
              <w:t>i</w:t>
            </w:r>
            <w:r w:rsidRPr="00456F13">
              <w:t>nitiative</w:t>
            </w:r>
            <w:r w:rsidR="00AC3044">
              <w:t>;</w:t>
            </w:r>
            <w:r w:rsidR="00AC3044" w:rsidRPr="00E2660C">
              <w:t xml:space="preserve"> </w:t>
            </w:r>
            <w:r w:rsidRPr="00E2660C">
              <w:t>specify_______</w:t>
            </w: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F2B270"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r w:rsidRPr="00320282">
              <w:t>[same as above]</w:t>
            </w:r>
            <w:r w:rsidR="00230DDE" w:rsidRPr="00320282">
              <w:t xml:space="preserve"> </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5B44D6C" w14:textId="77777777" w:rsidR="00AA632C" w:rsidRPr="00320282"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r w:rsidR="00AA632C" w14:paraId="1D0714DD" w14:textId="77777777" w:rsidTr="0028479D">
        <w:trPr>
          <w:trHeight w:val="153"/>
        </w:trPr>
        <w:tc>
          <w:tcPr>
            <w:cnfStyle w:val="001000000000" w:firstRow="0" w:lastRow="0" w:firstColumn="1" w:lastColumn="0" w:oddVBand="0" w:evenVBand="0" w:oddHBand="0" w:evenHBand="0" w:firstRowFirstColumn="0" w:firstRowLastColumn="0" w:lastRowFirstColumn="0" w:lastRowLastColumn="0"/>
            <w:tcW w:w="1106" w:type="dxa"/>
            <w:vMerge w:val="restart"/>
            <w:tcBorders>
              <w:top w:val="single" w:sz="4" w:space="0" w:color="0070C0"/>
              <w:left w:val="single" w:sz="4" w:space="0" w:color="0070C0"/>
            </w:tcBorders>
            <w:vAlign w:val="top"/>
          </w:tcPr>
          <w:p w14:paraId="33EA448F" w14:textId="77777777" w:rsidR="00AA632C" w:rsidRPr="00AE100E" w:rsidRDefault="00A253AD" w:rsidP="00AA632C">
            <w:pPr>
              <w:pStyle w:val="INDICATORNUMBER"/>
              <w:rPr>
                <w:rStyle w:val="IntenseEmphasis"/>
                <w:b/>
                <w:bCs w:val="0"/>
                <w:i w:val="0"/>
                <w:iCs w:val="0"/>
                <w:color w:val="595959"/>
              </w:rPr>
            </w:pPr>
            <w:r>
              <w:rPr>
                <w:rStyle w:val="IntenseEmphasis"/>
                <w:b/>
                <w:bCs w:val="0"/>
                <w:i w:val="0"/>
                <w:iCs w:val="0"/>
                <w:color w:val="595959"/>
              </w:rPr>
              <w:t>SG 08.2</w:t>
            </w:r>
          </w:p>
        </w:tc>
        <w:tc>
          <w:tcPr>
            <w:tcW w:w="8108" w:type="dxa"/>
            <w:gridSpan w:val="3"/>
            <w:tcBorders>
              <w:top w:val="single" w:sz="4" w:space="0" w:color="0070C0"/>
              <w:right w:val="single" w:sz="4" w:space="0" w:color="0070C0"/>
            </w:tcBorders>
            <w:shd w:val="clear" w:color="auto" w:fill="DAEEF3" w:themeFill="accent5" w:themeFillTint="33"/>
          </w:tcPr>
          <w:p w14:paraId="3D54F4AC" w14:textId="77777777" w:rsidR="00AA632C"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D30CF0">
              <w:t>Additional information</w:t>
            </w:r>
            <w:r>
              <w:t>.</w:t>
            </w:r>
            <w:r w:rsidRPr="00D30CF0">
              <w:t xml:space="preserve"> </w:t>
            </w:r>
          </w:p>
          <w:p w14:paraId="7F3B3256" w14:textId="77777777" w:rsidR="00AA632C" w:rsidRPr="006003CF" w:rsidRDefault="00AA632C" w:rsidP="00AA632C">
            <w:pPr>
              <w:pStyle w:val="INDICATORTEXTOPTIONAL"/>
              <w:cnfStyle w:val="000000000000" w:firstRow="0" w:lastRow="0" w:firstColumn="0" w:lastColumn="0" w:oddVBand="0" w:evenVBand="0" w:oddHBand="0" w:evenHBand="0" w:firstRowFirstColumn="0" w:firstRowLastColumn="0" w:lastRowFirstColumn="0" w:lastRowLastColumn="0"/>
              <w:rPr>
                <w:rFonts w:cs="Calibri"/>
              </w:rPr>
            </w:pPr>
            <w:r w:rsidRPr="00D30CF0">
              <w:t>[Optional]</w:t>
            </w:r>
          </w:p>
        </w:tc>
      </w:tr>
      <w:tr w:rsidR="00AA632C" w14:paraId="79D766AE" w14:textId="77777777" w:rsidTr="005F7BC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6" w:type="dxa"/>
            <w:vMerge/>
            <w:tcBorders>
              <w:left w:val="single" w:sz="4" w:space="0" w:color="0070C0"/>
              <w:bottom w:val="single" w:sz="4" w:space="0" w:color="A6A6A6" w:themeColor="background1" w:themeShade="A6"/>
            </w:tcBorders>
          </w:tcPr>
          <w:p w14:paraId="33B8336F" w14:textId="77777777" w:rsidR="00AA632C" w:rsidRDefault="00AA632C" w:rsidP="00AA632C">
            <w:pPr>
              <w:pStyle w:val="INDICATORNUMBER"/>
              <w:rPr>
                <w:rStyle w:val="IntenseEmphasis"/>
                <w:b/>
                <w:bCs w:val="0"/>
                <w:i w:val="0"/>
                <w:iCs w:val="0"/>
                <w:color w:val="595959"/>
              </w:rPr>
            </w:pPr>
          </w:p>
        </w:tc>
        <w:tc>
          <w:tcPr>
            <w:tcW w:w="8108" w:type="dxa"/>
            <w:gridSpan w:val="3"/>
            <w:tcBorders>
              <w:top w:val="nil"/>
              <w:bottom w:val="single" w:sz="4" w:space="0" w:color="A6A6A6" w:themeColor="background1" w:themeShade="A6"/>
              <w:right w:val="single" w:sz="4" w:space="0" w:color="0070C0"/>
            </w:tcBorders>
            <w:shd w:val="clear" w:color="auto" w:fill="auto"/>
          </w:tcPr>
          <w:p w14:paraId="3C99F84D" w14:textId="77777777" w:rsidR="00AA632C" w:rsidRDefault="00AA632C" w:rsidP="00AA632C">
            <w:pPr>
              <w:pStyle w:val="INDICATORTEXT"/>
              <w:cnfStyle w:val="000000100000" w:firstRow="0" w:lastRow="0" w:firstColumn="0" w:lastColumn="0" w:oddVBand="0" w:evenVBand="0" w:oddHBand="1" w:evenHBand="0" w:firstRowFirstColumn="0" w:firstRowLastColumn="0" w:lastRowFirstColumn="0" w:lastRowLastColumn="0"/>
            </w:pPr>
          </w:p>
        </w:tc>
      </w:tr>
    </w:tbl>
    <w:p w14:paraId="578B10B4" w14:textId="77777777" w:rsidR="004A4DAD" w:rsidRDefault="004A4DAD" w:rsidP="00706EE9">
      <w:pPr>
        <w:pStyle w:val="INDICATORNUMBER"/>
      </w:pPr>
    </w:p>
    <w:p w14:paraId="0D0CAE06" w14:textId="77777777" w:rsidR="006A6D5B" w:rsidRDefault="006A6D5B" w:rsidP="00706EE9">
      <w:pPr>
        <w:pStyle w:val="INDICATORNUMBER"/>
      </w:pPr>
    </w:p>
    <w:p w14:paraId="3A7CCD7C" w14:textId="77777777" w:rsidR="006A6D5B" w:rsidRDefault="006A6D5B" w:rsidP="00706EE9">
      <w:pPr>
        <w:pStyle w:val="INDICATORNUMBER"/>
      </w:pPr>
    </w:p>
    <w:p w14:paraId="60E3D574" w14:textId="77777777" w:rsidR="006A6D5B" w:rsidRDefault="006A6D5B" w:rsidP="00706EE9">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D41D24" w14:paraId="608E0927" w14:textId="77777777" w:rsidTr="00E84E9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1F80A0F4" w14:textId="77777777" w:rsidR="00D41D24" w:rsidRPr="00DC20FA" w:rsidRDefault="00A253AD"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SG 08</w:t>
            </w:r>
          </w:p>
        </w:tc>
        <w:tc>
          <w:tcPr>
            <w:tcW w:w="8075" w:type="dxa"/>
          </w:tcPr>
          <w:p w14:paraId="24AB7401" w14:textId="77777777" w:rsidR="00D41D24" w:rsidRPr="00DC20FA" w:rsidRDefault="00D41D24"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D41D24" w:rsidRPr="00D5451C" w14:paraId="5AAD4FEB" w14:textId="77777777" w:rsidTr="00E84E9C">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4401FF40" w14:textId="77777777" w:rsidR="00D41D24" w:rsidRPr="000D72DF" w:rsidRDefault="00A253AD" w:rsidP="00E84E9C">
            <w:pPr>
              <w:pStyle w:val="INDICATORNUMBER"/>
              <w:rPr>
                <w:rStyle w:val="IntenseEmphasis"/>
                <w:b/>
                <w:bCs w:val="0"/>
                <w:i w:val="0"/>
                <w:iCs w:val="0"/>
              </w:rPr>
            </w:pPr>
            <w:r>
              <w:rPr>
                <w:rStyle w:val="IntenseEmphasis"/>
                <w:b/>
                <w:bCs w:val="0"/>
                <w:i w:val="0"/>
                <w:iCs w:val="0"/>
                <w:color w:val="595959"/>
              </w:rPr>
              <w:t>SG 08</w:t>
            </w:r>
          </w:p>
        </w:tc>
        <w:tc>
          <w:tcPr>
            <w:tcW w:w="8075" w:type="dxa"/>
            <w:tcBorders>
              <w:bottom w:val="single" w:sz="4" w:space="0" w:color="A6A6A6" w:themeColor="background1" w:themeShade="A6"/>
            </w:tcBorders>
          </w:tcPr>
          <w:p w14:paraId="1BAA0B2D" w14:textId="77777777" w:rsidR="00C96732" w:rsidRDefault="00C96732" w:rsidP="00D41D24">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The option ‘Principles for Responsible Investment’ has been prefilled</w:t>
            </w:r>
            <w:r w:rsidR="00407BFA">
              <w:rPr>
                <w:rFonts w:cs="Calibri"/>
                <w:szCs w:val="18"/>
              </w:rPr>
              <w:t xml:space="preserve"> for all signatories</w:t>
            </w:r>
            <w:r>
              <w:rPr>
                <w:rFonts w:cs="Calibri"/>
                <w:szCs w:val="18"/>
              </w:rPr>
              <w:t xml:space="preserve">. </w:t>
            </w:r>
          </w:p>
          <w:p w14:paraId="657B776A" w14:textId="77777777" w:rsidR="00D41D24" w:rsidRPr="004210E8" w:rsidRDefault="00D41D24" w:rsidP="00D41D24">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210E8">
              <w:rPr>
                <w:rFonts w:cs="Calibri"/>
                <w:szCs w:val="18"/>
              </w:rPr>
              <w:t xml:space="preserve">You can also add organisations or initiatives that are not </w:t>
            </w:r>
            <w:r w:rsidR="00AC3044">
              <w:rPr>
                <w:rFonts w:cs="Calibri"/>
                <w:szCs w:val="18"/>
              </w:rPr>
              <w:t>listed</w:t>
            </w:r>
            <w:r w:rsidR="00FF3F34">
              <w:rPr>
                <w:rFonts w:cs="Calibri"/>
                <w:szCs w:val="18"/>
              </w:rPr>
              <w:t>.</w:t>
            </w:r>
          </w:p>
          <w:p w14:paraId="4CA114F1" w14:textId="77777777" w:rsidR="00D41D24" w:rsidRPr="00E21D1F" w:rsidRDefault="00FF3F34" w:rsidP="00AC3044">
            <w:pPr>
              <w:pStyle w:val="INDICATORTEXT"/>
              <w:cnfStyle w:val="000000000000" w:firstRow="0" w:lastRow="0" w:firstColumn="0" w:lastColumn="0" w:oddVBand="0" w:evenVBand="0" w:oddHBand="0" w:evenHBand="0" w:firstRowFirstColumn="0" w:firstRowLastColumn="0" w:lastRowFirstColumn="0" w:lastRowLastColumn="0"/>
            </w:pPr>
            <w:r>
              <w:rPr>
                <w:rFonts w:cs="Calibri"/>
                <w:szCs w:val="18"/>
              </w:rPr>
              <w:t>Please d</w:t>
            </w:r>
            <w:r w:rsidR="00D41D24" w:rsidRPr="004210E8">
              <w:rPr>
                <w:rFonts w:cs="Calibri"/>
                <w:szCs w:val="18"/>
              </w:rPr>
              <w:t xml:space="preserve">o not list here initiatives and collaborations </w:t>
            </w:r>
            <w:r w:rsidR="00AC3044">
              <w:rPr>
                <w:rFonts w:cs="Calibri"/>
                <w:szCs w:val="18"/>
              </w:rPr>
              <w:t>that have the</w:t>
            </w:r>
            <w:r w:rsidR="00AC3044" w:rsidRPr="004210E8">
              <w:rPr>
                <w:rFonts w:cs="Calibri"/>
                <w:szCs w:val="18"/>
              </w:rPr>
              <w:t xml:space="preserve"> </w:t>
            </w:r>
            <w:r w:rsidR="00D41D24" w:rsidRPr="004210E8">
              <w:rPr>
                <w:rFonts w:cs="Calibri"/>
                <w:szCs w:val="18"/>
              </w:rPr>
              <w:t xml:space="preserve">sole role </w:t>
            </w:r>
            <w:r w:rsidR="00AC3044">
              <w:rPr>
                <w:rFonts w:cs="Calibri"/>
                <w:szCs w:val="18"/>
              </w:rPr>
              <w:t>of supporting</w:t>
            </w:r>
            <w:r w:rsidR="00D41D24" w:rsidRPr="004210E8">
              <w:rPr>
                <w:rFonts w:cs="Calibri"/>
                <w:szCs w:val="18"/>
              </w:rPr>
              <w:t xml:space="preserve"> your organisation in collaborative engagements with specific companies. Information on these should be supplied in the engagement section of each asset class module.</w:t>
            </w:r>
          </w:p>
        </w:tc>
      </w:tr>
      <w:tr w:rsidR="00AA210F" w:rsidRPr="00D5451C" w14:paraId="37AA586F" w14:textId="77777777" w:rsidTr="00E84E9C">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45DFD991" w14:textId="77777777" w:rsidR="00AA210F" w:rsidRPr="00AA210F" w:rsidRDefault="00AA210F" w:rsidP="00D41D24">
            <w:pPr>
              <w:pStyle w:val="INDICATORTEXT"/>
              <w:rPr>
                <w:rFonts w:cs="Calibri"/>
                <w:b/>
                <w:szCs w:val="18"/>
              </w:rPr>
            </w:pPr>
            <w:r w:rsidRPr="00AA210F">
              <w:rPr>
                <w:rFonts w:cs="Calibri"/>
                <w:b/>
                <w:szCs w:val="18"/>
              </w:rPr>
              <w:t>ASSESSMENT</w:t>
            </w:r>
          </w:p>
        </w:tc>
      </w:tr>
      <w:tr w:rsidR="00AA210F" w:rsidRPr="00D5451C" w14:paraId="0E28BF56" w14:textId="77777777" w:rsidTr="00E84E9C">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1D0F5C1D" w14:textId="77777777" w:rsidR="00AA210F" w:rsidRDefault="00A253AD" w:rsidP="00E84E9C">
            <w:pPr>
              <w:pStyle w:val="INDICATORNUMBER"/>
              <w:rPr>
                <w:rStyle w:val="IntenseEmphasis"/>
                <w:b/>
                <w:bCs w:val="0"/>
                <w:i w:val="0"/>
                <w:iCs w:val="0"/>
                <w:color w:val="595959"/>
              </w:rPr>
            </w:pPr>
            <w:r>
              <w:rPr>
                <w:rStyle w:val="IntenseEmphasis"/>
                <w:b/>
                <w:bCs w:val="0"/>
                <w:i w:val="0"/>
                <w:iCs w:val="0"/>
                <w:color w:val="595959"/>
              </w:rPr>
              <w:t>SG 08</w:t>
            </w:r>
          </w:p>
        </w:tc>
        <w:tc>
          <w:tcPr>
            <w:tcW w:w="8075" w:type="dxa"/>
            <w:tcBorders>
              <w:top w:val="single" w:sz="4" w:space="0" w:color="A6A6A6" w:themeColor="background1" w:themeShade="A6"/>
              <w:bottom w:val="single" w:sz="4" w:space="0" w:color="0082C8"/>
            </w:tcBorders>
          </w:tcPr>
          <w:p w14:paraId="714D8A71" w14:textId="77777777" w:rsidR="00AA210F" w:rsidRPr="00AA210F" w:rsidRDefault="00AA210F" w:rsidP="00AA210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AA210F">
              <w:rPr>
                <w:rFonts w:cs="Calibri"/>
                <w:szCs w:val="18"/>
              </w:rPr>
              <w:t xml:space="preserve">Maximum score: Three </w:t>
            </w:r>
            <w:r w:rsidRPr="00AA210F">
              <w:rPr>
                <w:rFonts w:cs="Calibri"/>
                <w:szCs w:val="18"/>
              </w:rPr>
              <w:sym w:font="Wingdings" w:char="F0AB"/>
            </w:r>
          </w:p>
          <w:p w14:paraId="46C4FCF3" w14:textId="77777777" w:rsidR="00AA210F" w:rsidRPr="004210E8" w:rsidRDefault="00AA210F" w:rsidP="00E87FE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EC1117">
              <w:rPr>
                <w:rFonts w:cs="Calibri"/>
                <w:szCs w:val="18"/>
              </w:rPr>
              <w:t>This indicator assesses signatories’ involvement in collaborative organisations or initiatives that promote responsible investment. A higher level of involvement will receive higher credit than being involved in many organisations/initiatives.</w:t>
            </w:r>
          </w:p>
        </w:tc>
      </w:tr>
    </w:tbl>
    <w:p w14:paraId="4C40FD8A" w14:textId="77777777" w:rsidR="00D430E5" w:rsidRDefault="00D430E5">
      <w:pPr>
        <w:widowControl/>
        <w:autoSpaceDE/>
        <w:autoSpaceDN/>
        <w:adjustRightInd/>
        <w:spacing w:before="0" w:after="0" w:line="240" w:lineRule="auto"/>
      </w:pPr>
      <w:r>
        <w:br w:type="page"/>
      </w:r>
    </w:p>
    <w:p w14:paraId="744B72EB" w14:textId="77777777" w:rsidR="0044241A" w:rsidRDefault="0044241A">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D41D24" w14:paraId="2AE41DBD"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0D848EC5" w14:textId="77777777" w:rsidR="00D41D24" w:rsidRPr="004720C4" w:rsidRDefault="00CD79ED" w:rsidP="00E84E9C">
            <w:pPr>
              <w:pStyle w:val="SectionIndicatorHeaderText"/>
              <w:rPr>
                <w:rStyle w:val="IntenseEmphasis"/>
                <w:b w:val="0"/>
                <w:bCs w:val="0"/>
                <w:i w:val="0"/>
                <w:iCs w:val="0"/>
                <w:sz w:val="20"/>
                <w:szCs w:val="20"/>
              </w:rPr>
            </w:pPr>
            <w:r>
              <w:rPr>
                <w:rStyle w:val="IntenseEmphasis"/>
                <w:b w:val="0"/>
                <w:i w:val="0"/>
                <w:color w:val="FFFFFF" w:themeColor="background1"/>
                <w:sz w:val="20"/>
                <w:szCs w:val="20"/>
              </w:rPr>
              <w:t>SG 08</w:t>
            </w:r>
          </w:p>
        </w:tc>
        <w:tc>
          <w:tcPr>
            <w:tcW w:w="7087" w:type="dxa"/>
          </w:tcPr>
          <w:p w14:paraId="3165D689" w14:textId="77777777" w:rsidR="00D41D24" w:rsidRDefault="00D41D24"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D41D24" w:rsidRPr="00CF025D" w14:paraId="6CD3DA5C" w14:textId="77777777" w:rsidTr="00E84E9C">
        <w:tc>
          <w:tcPr>
            <w:cnfStyle w:val="001000000000" w:firstRow="0" w:lastRow="0" w:firstColumn="1" w:lastColumn="0" w:oddVBand="0" w:evenVBand="0" w:oddHBand="0" w:evenHBand="0" w:firstRowFirstColumn="0" w:firstRowLastColumn="0" w:lastRowFirstColumn="0" w:lastRowLastColumn="0"/>
            <w:tcW w:w="2127" w:type="dxa"/>
          </w:tcPr>
          <w:p w14:paraId="0C559895" w14:textId="77777777" w:rsidR="00D41D24" w:rsidRDefault="00D41D24" w:rsidP="00E84E9C">
            <w:pPr>
              <w:pStyle w:val="INDICATORNUMBER"/>
              <w:rPr>
                <w:rStyle w:val="IntenseEmphasis"/>
                <w:b/>
                <w:bCs w:val="0"/>
                <w:i w:val="0"/>
                <w:iCs w:val="0"/>
              </w:rPr>
            </w:pPr>
            <w:r>
              <w:rPr>
                <w:bCs/>
              </w:rPr>
              <w:t>Basic role</w:t>
            </w:r>
          </w:p>
        </w:tc>
        <w:tc>
          <w:tcPr>
            <w:tcW w:w="7087" w:type="dxa"/>
          </w:tcPr>
          <w:p w14:paraId="4ACB3317" w14:textId="77777777" w:rsidR="004241CD" w:rsidRDefault="004241CD" w:rsidP="004241C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Select this category if at least one of these activities applies to your organisation:</w:t>
            </w:r>
          </w:p>
          <w:p w14:paraId="7073E493" w14:textId="77777777" w:rsidR="004241CD" w:rsidRDefault="00AC3044" w:rsidP="002E2A43">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 xml:space="preserve">joined </w:t>
            </w:r>
            <w:r w:rsidR="004241CD">
              <w:rPr>
                <w:rFonts w:cs="Calibri"/>
                <w:szCs w:val="18"/>
              </w:rPr>
              <w:t>or signed up to an initiative</w:t>
            </w:r>
            <w:r>
              <w:rPr>
                <w:rFonts w:cs="Calibri"/>
                <w:szCs w:val="18"/>
              </w:rPr>
              <w:t>;</w:t>
            </w:r>
            <w:r w:rsidR="004241CD" w:rsidRPr="00D41D24">
              <w:rPr>
                <w:rFonts w:cs="Calibri"/>
                <w:szCs w:val="18"/>
              </w:rPr>
              <w:t xml:space="preserve"> </w:t>
            </w:r>
          </w:p>
          <w:p w14:paraId="2914D8D6" w14:textId="77777777" w:rsidR="00D41D24" w:rsidRPr="00D41D24" w:rsidRDefault="00AC3044" w:rsidP="002E2A43">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a</w:t>
            </w:r>
            <w:r w:rsidRPr="00D41D24">
              <w:rPr>
                <w:rFonts w:cs="Calibri"/>
                <w:szCs w:val="18"/>
              </w:rPr>
              <w:t xml:space="preserve">ttended </w:t>
            </w:r>
            <w:r w:rsidR="00D41D24" w:rsidRPr="00D41D24">
              <w:rPr>
                <w:rFonts w:cs="Calibri"/>
                <w:szCs w:val="18"/>
              </w:rPr>
              <w:t>conferences as a participant</w:t>
            </w:r>
            <w:r>
              <w:rPr>
                <w:rFonts w:cs="Calibri"/>
                <w:szCs w:val="18"/>
              </w:rPr>
              <w:t>; and/or</w:t>
            </w:r>
          </w:p>
          <w:p w14:paraId="1FCF3FEB" w14:textId="77777777" w:rsidR="004241CD" w:rsidRPr="00D41D24" w:rsidRDefault="00AC3044" w:rsidP="004241CD">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a</w:t>
            </w:r>
            <w:r w:rsidRPr="00D41D24">
              <w:rPr>
                <w:rFonts w:cs="Calibri"/>
                <w:szCs w:val="18"/>
              </w:rPr>
              <w:t xml:space="preserve">ttended </w:t>
            </w:r>
            <w:r w:rsidR="00D41D24" w:rsidRPr="00D41D24">
              <w:rPr>
                <w:rFonts w:cs="Calibri"/>
                <w:szCs w:val="18"/>
              </w:rPr>
              <w:t>one or two meetings arranged by the initiative to be informed of its progress</w:t>
            </w:r>
            <w:r>
              <w:rPr>
                <w:rFonts w:cs="Calibri"/>
                <w:szCs w:val="18"/>
              </w:rPr>
              <w:t>.</w:t>
            </w:r>
          </w:p>
        </w:tc>
      </w:tr>
      <w:tr w:rsidR="00D41D24" w:rsidRPr="00CF025D" w14:paraId="12AC838D" w14:textId="77777777" w:rsidTr="00E84E9C">
        <w:tc>
          <w:tcPr>
            <w:cnfStyle w:val="001000000000" w:firstRow="0" w:lastRow="0" w:firstColumn="1" w:lastColumn="0" w:oddVBand="0" w:evenVBand="0" w:oddHBand="0" w:evenHBand="0" w:firstRowFirstColumn="0" w:firstRowLastColumn="0" w:lastRowFirstColumn="0" w:lastRowLastColumn="0"/>
            <w:tcW w:w="2127" w:type="dxa"/>
          </w:tcPr>
          <w:p w14:paraId="166CD9E9" w14:textId="77777777" w:rsidR="00D41D24" w:rsidRPr="008870E0" w:rsidRDefault="00D41D24" w:rsidP="00E84E9C">
            <w:pPr>
              <w:pStyle w:val="INDICATORNUMBER"/>
              <w:rPr>
                <w:bCs/>
              </w:rPr>
            </w:pPr>
            <w:r>
              <w:rPr>
                <w:bCs/>
              </w:rPr>
              <w:t>Moderate role</w:t>
            </w:r>
          </w:p>
        </w:tc>
        <w:tc>
          <w:tcPr>
            <w:tcW w:w="7087" w:type="dxa"/>
          </w:tcPr>
          <w:p w14:paraId="68F07511" w14:textId="77777777" w:rsidR="005F1B23" w:rsidRDefault="005F1B23" w:rsidP="005F1B23">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Select this category if at least one of these activities applies to your organisation:</w:t>
            </w:r>
          </w:p>
          <w:p w14:paraId="6BC7FA92" w14:textId="77777777" w:rsidR="00D41D24" w:rsidRPr="00D41D24" w:rsidRDefault="00AC3044" w:rsidP="002E2A43">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a</w:t>
            </w:r>
            <w:r w:rsidRPr="00D41D24">
              <w:rPr>
                <w:rFonts w:cs="Calibri"/>
                <w:szCs w:val="18"/>
              </w:rPr>
              <w:t xml:space="preserve">cted </w:t>
            </w:r>
            <w:r w:rsidR="00D41D24" w:rsidRPr="00D41D24">
              <w:rPr>
                <w:rFonts w:cs="Calibri"/>
                <w:szCs w:val="18"/>
              </w:rPr>
              <w:t>ad-hoc as a public spokesperson for the initiative</w:t>
            </w:r>
            <w:r>
              <w:rPr>
                <w:rFonts w:cs="Calibri"/>
                <w:szCs w:val="18"/>
              </w:rPr>
              <w:t>;</w:t>
            </w:r>
            <w:r w:rsidR="00D41D24" w:rsidRPr="00D41D24">
              <w:rPr>
                <w:rFonts w:cs="Calibri"/>
                <w:szCs w:val="18"/>
              </w:rPr>
              <w:t xml:space="preserve"> </w:t>
            </w:r>
          </w:p>
          <w:p w14:paraId="71E4945E" w14:textId="77777777" w:rsidR="00D41D24" w:rsidRPr="00D41D24" w:rsidRDefault="00AC3044" w:rsidP="002E2A43">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p</w:t>
            </w:r>
            <w:r w:rsidRPr="00D41D24">
              <w:rPr>
                <w:rFonts w:cs="Calibri"/>
                <w:szCs w:val="18"/>
              </w:rPr>
              <w:t xml:space="preserve">articipated </w:t>
            </w:r>
            <w:r w:rsidR="00D41D24" w:rsidRPr="00D41D24">
              <w:rPr>
                <w:rFonts w:cs="Calibri"/>
                <w:szCs w:val="18"/>
              </w:rPr>
              <w:t>to some degree in advancing the initiative by preparing position papers and joint statements</w:t>
            </w:r>
            <w:r>
              <w:rPr>
                <w:rFonts w:cs="Calibri"/>
                <w:szCs w:val="18"/>
              </w:rPr>
              <w:t>; and</w:t>
            </w:r>
            <w:r w:rsidR="008E4FC2">
              <w:rPr>
                <w:rFonts w:cs="Calibri"/>
                <w:szCs w:val="18"/>
              </w:rPr>
              <w:t>/</w:t>
            </w:r>
            <w:r>
              <w:rPr>
                <w:rFonts w:cs="Calibri"/>
                <w:szCs w:val="18"/>
              </w:rPr>
              <w:t>or</w:t>
            </w:r>
          </w:p>
          <w:p w14:paraId="691CD88D" w14:textId="77777777" w:rsidR="00D41D24" w:rsidRPr="00D41D24" w:rsidRDefault="00AC3044" w:rsidP="002E2A43">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c</w:t>
            </w:r>
            <w:r w:rsidRPr="00D41D24">
              <w:rPr>
                <w:rFonts w:cs="Calibri"/>
                <w:szCs w:val="18"/>
              </w:rPr>
              <w:t xml:space="preserve">ontributed </w:t>
            </w:r>
            <w:r w:rsidR="00D41D24" w:rsidRPr="00D41D24">
              <w:rPr>
                <w:rFonts w:cs="Calibri"/>
                <w:szCs w:val="18"/>
              </w:rPr>
              <w:t>to the organisation or content of events organised by the initiative</w:t>
            </w:r>
            <w:r w:rsidR="00230DDE">
              <w:rPr>
                <w:rFonts w:cs="Calibri"/>
                <w:szCs w:val="18"/>
              </w:rPr>
              <w:t xml:space="preserve"> </w:t>
            </w:r>
          </w:p>
        </w:tc>
      </w:tr>
      <w:tr w:rsidR="00D41D24" w:rsidRPr="00CF025D" w14:paraId="6C98B6FD" w14:textId="77777777" w:rsidTr="00E84E9C">
        <w:tc>
          <w:tcPr>
            <w:cnfStyle w:val="001000000000" w:firstRow="0" w:lastRow="0" w:firstColumn="1" w:lastColumn="0" w:oddVBand="0" w:evenVBand="0" w:oddHBand="0" w:evenHBand="0" w:firstRowFirstColumn="0" w:firstRowLastColumn="0" w:lastRowFirstColumn="0" w:lastRowLastColumn="0"/>
            <w:tcW w:w="2127" w:type="dxa"/>
          </w:tcPr>
          <w:p w14:paraId="7F3F6207" w14:textId="77777777" w:rsidR="00D41D24" w:rsidRPr="008870E0" w:rsidRDefault="00D41D24" w:rsidP="00E84E9C">
            <w:pPr>
              <w:pStyle w:val="INDICATORNUMBER"/>
              <w:rPr>
                <w:bCs/>
              </w:rPr>
            </w:pPr>
            <w:r>
              <w:rPr>
                <w:bCs/>
              </w:rPr>
              <w:t>Advanced role</w:t>
            </w:r>
          </w:p>
        </w:tc>
        <w:tc>
          <w:tcPr>
            <w:tcW w:w="7087" w:type="dxa"/>
          </w:tcPr>
          <w:p w14:paraId="3DA0B462" w14:textId="77777777" w:rsidR="005F1B23" w:rsidRDefault="005F1B23" w:rsidP="005F1B23">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Select this category if at least one of these activities applies to your organisation:</w:t>
            </w:r>
          </w:p>
          <w:p w14:paraId="5934E798" w14:textId="77777777" w:rsidR="00D41D24" w:rsidRPr="00D41D24" w:rsidRDefault="00AC3044" w:rsidP="002E2A43">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p</w:t>
            </w:r>
            <w:r w:rsidRPr="00D41D24">
              <w:rPr>
                <w:rFonts w:cs="Calibri"/>
                <w:szCs w:val="18"/>
              </w:rPr>
              <w:t xml:space="preserve">layed </w:t>
            </w:r>
            <w:r w:rsidR="00D41D24" w:rsidRPr="00D41D24">
              <w:rPr>
                <w:rFonts w:cs="Calibri"/>
                <w:szCs w:val="18"/>
              </w:rPr>
              <w:t>a leading role in the initiative by preparing posit</w:t>
            </w:r>
            <w:r w:rsidR="00567BA8">
              <w:rPr>
                <w:rFonts w:cs="Calibri"/>
                <w:szCs w:val="18"/>
              </w:rPr>
              <w:t>ion papers and joint statements</w:t>
            </w:r>
            <w:r>
              <w:rPr>
                <w:rFonts w:cs="Calibri"/>
                <w:szCs w:val="18"/>
              </w:rPr>
              <w:t>;</w:t>
            </w:r>
          </w:p>
          <w:p w14:paraId="5DA5A3CF" w14:textId="77777777" w:rsidR="00D41D24" w:rsidRPr="00D41D24" w:rsidRDefault="00AC3044" w:rsidP="002E2A43">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r</w:t>
            </w:r>
            <w:r w:rsidRPr="00D41D24">
              <w:rPr>
                <w:rFonts w:cs="Calibri"/>
                <w:szCs w:val="18"/>
              </w:rPr>
              <w:t xml:space="preserve">egularly </w:t>
            </w:r>
            <w:r w:rsidR="00D41D24" w:rsidRPr="00D41D24">
              <w:rPr>
                <w:rFonts w:cs="Calibri"/>
                <w:szCs w:val="18"/>
              </w:rPr>
              <w:t>acted as a public spokesperson for the initiative and actively promoted it</w:t>
            </w:r>
            <w:r>
              <w:rPr>
                <w:rFonts w:cs="Calibri"/>
                <w:szCs w:val="18"/>
              </w:rPr>
              <w:t>; and/or</w:t>
            </w:r>
          </w:p>
          <w:p w14:paraId="368A2420" w14:textId="77777777" w:rsidR="00D41D24" w:rsidRPr="00D41D24" w:rsidRDefault="00AC3044" w:rsidP="00AC3044">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p</w:t>
            </w:r>
            <w:r w:rsidRPr="00D41D24">
              <w:rPr>
                <w:rFonts w:cs="Calibri"/>
                <w:szCs w:val="18"/>
              </w:rPr>
              <w:t xml:space="preserve">rovided </w:t>
            </w:r>
            <w:r w:rsidR="00D41D24" w:rsidRPr="00D41D24">
              <w:rPr>
                <w:rFonts w:cs="Calibri"/>
                <w:szCs w:val="18"/>
              </w:rPr>
              <w:t>significant operational, content development and/or financial support to the initiative beyond basic membership requirements</w:t>
            </w:r>
            <w:r>
              <w:rPr>
                <w:rFonts w:cs="Calibri"/>
                <w:szCs w:val="18"/>
              </w:rPr>
              <w:t>.</w:t>
            </w:r>
          </w:p>
        </w:tc>
      </w:tr>
    </w:tbl>
    <w:p w14:paraId="39B1002C" w14:textId="77777777" w:rsidR="00D41D24" w:rsidRDefault="00D41D24">
      <w:pPr>
        <w:widowControl/>
        <w:autoSpaceDE/>
        <w:autoSpaceDN/>
        <w:adjustRightInd/>
        <w:spacing w:before="0" w:after="0" w:line="240" w:lineRule="auto"/>
      </w:pPr>
    </w:p>
    <w:p w14:paraId="56605FFD" w14:textId="77777777" w:rsidR="004A4DAD" w:rsidRDefault="004A4DAD">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15127" w14:paraId="4994159D" w14:textId="77777777" w:rsidTr="002D14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4F5C1A" w14:textId="77777777" w:rsidR="00815127" w:rsidRPr="00356CDA" w:rsidRDefault="00815127" w:rsidP="00E84E9C">
            <w:pPr>
              <w:widowControl/>
              <w:autoSpaceDE/>
              <w:autoSpaceDN/>
              <w:adjustRightInd/>
              <w:spacing w:after="0" w:line="240" w:lineRule="auto"/>
              <w:rPr>
                <w:rStyle w:val="IntenseEmphasis"/>
                <w:b w:val="0"/>
                <w:bCs w:val="0"/>
                <w:iCs w:val="0"/>
                <w:color w:val="FFFFFF" w:themeColor="background1"/>
              </w:rPr>
            </w:pPr>
          </w:p>
        </w:tc>
        <w:tc>
          <w:tcPr>
            <w:tcW w:w="3402" w:type="dxa"/>
          </w:tcPr>
          <w:p w14:paraId="618D4090" w14:textId="77777777" w:rsidR="00815127" w:rsidRPr="00356CDA" w:rsidRDefault="00815127"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2F2BC78" w14:textId="77777777" w:rsidR="00815127" w:rsidRPr="00356CDA" w:rsidRDefault="00815127"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534E724" w14:textId="77777777" w:rsidR="00815127" w:rsidRPr="00356CDA" w:rsidRDefault="00815127" w:rsidP="00E84E9C">
            <w:pPr>
              <w:widowControl/>
              <w:autoSpaceDE/>
              <w:autoSpaceDN/>
              <w:adjustRightInd/>
              <w:spacing w:after="0" w:line="240" w:lineRule="auto"/>
              <w:rPr>
                <w:rStyle w:val="IntenseEmphasis"/>
                <w:b w:val="0"/>
                <w:bCs w:val="0"/>
                <w:iCs w:val="0"/>
                <w:color w:val="FFFFFF" w:themeColor="background1"/>
              </w:rPr>
            </w:pPr>
            <w:r w:rsidRPr="00356CDA">
              <w:t>Principle</w:t>
            </w:r>
          </w:p>
        </w:tc>
      </w:tr>
      <w:tr w:rsidR="00815127" w14:paraId="41AACA33" w14:textId="77777777" w:rsidTr="002D149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10E0818" w14:textId="77777777" w:rsidR="00815127" w:rsidRPr="00356CDA" w:rsidRDefault="00A253AD" w:rsidP="00E84E9C">
            <w:pPr>
              <w:pStyle w:val="SectionIndicatorHeaderText"/>
              <w:rPr>
                <w:rStyle w:val="IntenseEmphasis"/>
                <w:bCs w:val="0"/>
                <w:i w:val="0"/>
                <w:iCs w:val="0"/>
                <w:color w:val="FFFFFF" w:themeColor="background1"/>
              </w:rPr>
            </w:pPr>
            <w:r>
              <w:rPr>
                <w:rStyle w:val="IntenseEmphasis"/>
                <w:i w:val="0"/>
                <w:color w:val="FFFFFF" w:themeColor="background1"/>
              </w:rPr>
              <w:t>SG 09</w:t>
            </w:r>
          </w:p>
        </w:tc>
        <w:tc>
          <w:tcPr>
            <w:tcW w:w="3402" w:type="dxa"/>
          </w:tcPr>
          <w:p w14:paraId="22595551" w14:textId="77777777" w:rsidR="00815127" w:rsidRPr="00356CDA" w:rsidRDefault="00815127" w:rsidP="002D14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tcW w:w="3302" w:type="dxa"/>
          </w:tcPr>
          <w:p w14:paraId="582ABAAC" w14:textId="77777777" w:rsidR="00815127" w:rsidRPr="000E2B33" w:rsidRDefault="00815127" w:rsidP="002D14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A4845CD" w14:textId="77777777" w:rsidR="00815127" w:rsidRPr="00356CDA" w:rsidRDefault="000D6A9A" w:rsidP="00E84E9C">
            <w:pPr>
              <w:pStyle w:val="SectionIndicatorHeaderText"/>
              <w:rPr>
                <w:rStyle w:val="IntenseEmphasis"/>
                <w:bCs w:val="0"/>
                <w:i w:val="0"/>
                <w:iCs w:val="0"/>
                <w:color w:val="FFFFFF" w:themeColor="background1"/>
              </w:rPr>
            </w:pPr>
            <w:r>
              <w:rPr>
                <w:rStyle w:val="IntenseEmphasis"/>
                <w:i w:val="0"/>
                <w:color w:val="FFFFFF" w:themeColor="background1"/>
              </w:rPr>
              <w:t xml:space="preserve">PRI </w:t>
            </w:r>
            <w:r w:rsidR="00815127">
              <w:rPr>
                <w:rStyle w:val="IntenseEmphasis"/>
                <w:i w:val="0"/>
                <w:color w:val="FFFFFF" w:themeColor="background1"/>
              </w:rPr>
              <w:t>4</w:t>
            </w:r>
          </w:p>
        </w:tc>
      </w:tr>
    </w:tbl>
    <w:p w14:paraId="501BE2C3" w14:textId="77777777" w:rsidR="00C1593F" w:rsidRDefault="00C1593F" w:rsidP="00C1593F">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C1593F" w14:paraId="6D0613EC"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8D743AE" w14:textId="77777777" w:rsidR="00C1593F" w:rsidRPr="00903B63" w:rsidRDefault="00A253AD" w:rsidP="00EC1495">
            <w:pPr>
              <w:pStyle w:val="SectionIndicatorHeaderText"/>
              <w:spacing w:before="80"/>
              <w:rPr>
                <w:rStyle w:val="IntenseEmphasis"/>
                <w:b w:val="0"/>
                <w:bCs w:val="0"/>
                <w:i w:val="0"/>
                <w:iCs w:val="0"/>
                <w:color w:val="FFFFFF" w:themeColor="background1"/>
                <w:sz w:val="20"/>
                <w:szCs w:val="20"/>
                <w:lang w:eastAsia="en-US"/>
              </w:rPr>
            </w:pPr>
            <w:r>
              <w:rPr>
                <w:rStyle w:val="IntenseEmphasis"/>
                <w:i w:val="0"/>
                <w:color w:val="FFFFFF" w:themeColor="background1"/>
                <w:sz w:val="20"/>
                <w:szCs w:val="20"/>
              </w:rPr>
              <w:t>SG 09</w:t>
            </w:r>
          </w:p>
        </w:tc>
        <w:tc>
          <w:tcPr>
            <w:tcW w:w="8080" w:type="dxa"/>
            <w:gridSpan w:val="2"/>
            <w:tcBorders>
              <w:top w:val="single" w:sz="4" w:space="0" w:color="0070C0"/>
              <w:bottom w:val="single" w:sz="4" w:space="0" w:color="0070C0"/>
              <w:right w:val="single" w:sz="4" w:space="0" w:color="0070C0"/>
            </w:tcBorders>
            <w:shd w:val="clear" w:color="auto" w:fill="0070C0"/>
          </w:tcPr>
          <w:p w14:paraId="554C592E" w14:textId="77777777" w:rsidR="00C1593F" w:rsidRPr="00903B63" w:rsidRDefault="00C1593F" w:rsidP="00EC149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903B63">
              <w:rPr>
                <w:rStyle w:val="IntenseEmphasis"/>
                <w:i w:val="0"/>
                <w:color w:val="FFFFFF" w:themeColor="background1"/>
                <w:sz w:val="20"/>
                <w:szCs w:val="20"/>
              </w:rPr>
              <w:t>INDICATOR</w:t>
            </w:r>
          </w:p>
        </w:tc>
      </w:tr>
      <w:tr w:rsidR="00C1593F" w14:paraId="0049363E" w14:textId="77777777" w:rsidTr="00E84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1D373940" w14:textId="77777777" w:rsidR="00C1593F" w:rsidRPr="000D72DF" w:rsidRDefault="00A253AD" w:rsidP="00EC1495">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SG 09.1</w:t>
            </w:r>
          </w:p>
        </w:tc>
        <w:tc>
          <w:tcPr>
            <w:tcW w:w="8080" w:type="dxa"/>
            <w:gridSpan w:val="2"/>
            <w:tcBorders>
              <w:top w:val="single" w:sz="4" w:space="0" w:color="0070C0"/>
              <w:right w:val="single" w:sz="4" w:space="0" w:color="0070C0"/>
            </w:tcBorders>
            <w:shd w:val="clear" w:color="auto" w:fill="DAEEF3" w:themeFill="accent5" w:themeFillTint="33"/>
          </w:tcPr>
          <w:p w14:paraId="6A9C111B" w14:textId="77777777" w:rsidR="00C1593F" w:rsidRPr="00A14613" w:rsidRDefault="00A14613" w:rsidP="00AC3044">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lang w:eastAsia="en-US"/>
              </w:rPr>
            </w:pPr>
            <w:r w:rsidRPr="00A14613">
              <w:t>Indicate if your organisation promotes responsible investment independently of collaborative initiatives.</w:t>
            </w:r>
          </w:p>
        </w:tc>
      </w:tr>
      <w:tr w:rsidR="00C1593F" w14:paraId="48D41DB7" w14:textId="77777777" w:rsidTr="00E84E9C">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13B29E8D" w14:textId="77777777" w:rsidR="00C1593F" w:rsidRDefault="00C1593F" w:rsidP="00EC1495">
            <w:pPr>
              <w:widowControl/>
              <w:autoSpaceDE/>
              <w:autoSpaceDN/>
              <w:adjustRightInd/>
              <w:spacing w:before="80" w:after="120" w:line="240" w:lineRule="auto"/>
              <w:rPr>
                <w:rStyle w:val="IntenseEmphasis"/>
                <w:rFonts w:eastAsia="MS PGothic"/>
                <w:b w:val="0"/>
                <w:bCs w:val="0"/>
                <w:i w:val="0"/>
                <w:iCs w:val="0"/>
                <w:lang w:eastAsia="en-US"/>
              </w:rPr>
            </w:pPr>
          </w:p>
        </w:tc>
        <w:tc>
          <w:tcPr>
            <w:tcW w:w="3960" w:type="dxa"/>
            <w:tcBorders>
              <w:top w:val="nil"/>
              <w:bottom w:val="single" w:sz="4" w:space="0" w:color="0070C0"/>
              <w:right w:val="single" w:sz="4" w:space="0" w:color="A6A6A6" w:themeColor="background1" w:themeShade="A6"/>
            </w:tcBorders>
          </w:tcPr>
          <w:p w14:paraId="46793947" w14:textId="77777777" w:rsidR="00C1593F" w:rsidRDefault="00C1593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33972786" w14:textId="77777777" w:rsidR="00C1593F" w:rsidRDefault="00C1593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No</w:t>
            </w:r>
          </w:p>
        </w:tc>
      </w:tr>
      <w:tr w:rsidR="00C1593F" w14:paraId="73922E8D" w14:textId="77777777" w:rsidTr="00E84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0C84CDC0" w14:textId="77777777" w:rsidR="00C1593F" w:rsidRDefault="00A253AD" w:rsidP="00EC1495">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SG 09.2</w:t>
            </w:r>
          </w:p>
        </w:tc>
        <w:tc>
          <w:tcPr>
            <w:tcW w:w="8080" w:type="dxa"/>
            <w:gridSpan w:val="2"/>
            <w:tcBorders>
              <w:top w:val="single" w:sz="4" w:space="0" w:color="0070C0"/>
              <w:right w:val="single" w:sz="4" w:space="0" w:color="0070C0"/>
            </w:tcBorders>
            <w:shd w:val="clear" w:color="auto" w:fill="DAEEF3" w:themeFill="accent5" w:themeFillTint="33"/>
          </w:tcPr>
          <w:p w14:paraId="5DD5F12D" w14:textId="77777777" w:rsidR="00C1593F" w:rsidRPr="00A14613" w:rsidRDefault="00A14613">
            <w:pPr>
              <w:pStyle w:val="INDICATORTEXT"/>
              <w:cnfStyle w:val="000000100000" w:firstRow="0" w:lastRow="0" w:firstColumn="0" w:lastColumn="0" w:oddVBand="0" w:evenVBand="0" w:oddHBand="1" w:evenHBand="0" w:firstRowFirstColumn="0" w:firstRowLastColumn="0" w:lastRowFirstColumn="0" w:lastRowLastColumn="0"/>
            </w:pPr>
            <w:r w:rsidRPr="00A14613">
              <w:t>Indicate which of the following actions your organisation has taken to promote responsible investment, independently of collaborative initiatives.</w:t>
            </w:r>
          </w:p>
        </w:tc>
      </w:tr>
      <w:tr w:rsidR="00A14613" w14:paraId="28F3A190" w14:textId="77777777" w:rsidTr="00E84E9C">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tcPr>
          <w:p w14:paraId="4A10C3F1" w14:textId="77777777" w:rsidR="00A14613" w:rsidRDefault="00A14613" w:rsidP="00EC1495">
            <w:pPr>
              <w:widowControl/>
              <w:autoSpaceDE/>
              <w:autoSpaceDN/>
              <w:adjustRightInd/>
              <w:spacing w:before="80" w:after="120" w:line="240" w:lineRule="auto"/>
              <w:rPr>
                <w:rStyle w:val="IntenseEmphasis"/>
                <w:rFonts w:eastAsia="MS PGothic"/>
                <w:b w:val="0"/>
                <w:bCs w:val="0"/>
                <w:i w:val="0"/>
                <w:iCs w:val="0"/>
                <w:lang w:eastAsia="en-US"/>
              </w:rPr>
            </w:pPr>
          </w:p>
        </w:tc>
        <w:tc>
          <w:tcPr>
            <w:tcW w:w="8080" w:type="dxa"/>
            <w:gridSpan w:val="2"/>
            <w:tcBorders>
              <w:top w:val="nil"/>
              <w:bottom w:val="single" w:sz="4" w:space="0" w:color="0070C0"/>
              <w:right w:val="single" w:sz="4" w:space="0" w:color="0070C0"/>
            </w:tcBorders>
            <w:shd w:val="clear" w:color="auto" w:fill="auto"/>
          </w:tcPr>
          <w:p w14:paraId="0039E3F9"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Provided or supported education or training programmes for clients, investment managers</w:t>
            </w:r>
            <w:r w:rsidR="00AC48CC">
              <w:t>,</w:t>
            </w:r>
            <w:r w:rsidRPr="00A14613">
              <w:t xml:space="preserve"> broker/dealers, investment consultants, legal advisers or other investment organisations </w:t>
            </w:r>
          </w:p>
          <w:p w14:paraId="47EB7EC1"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Provided financial support for academic or industry research on responsible investment</w:t>
            </w:r>
          </w:p>
          <w:p w14:paraId="306A8DE7"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Encouraged better transparency and disclosure of responsible investment practices across the investment industry</w:t>
            </w:r>
          </w:p>
          <w:p w14:paraId="02D2AC57"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Spoke publicly at events and conferences to promote responsible investment</w:t>
            </w:r>
          </w:p>
          <w:p w14:paraId="672A3BC7" w14:textId="77777777" w:rsidR="00A14613" w:rsidRP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 xml:space="preserve">Wrote and published in-house research papers on responsible investment </w:t>
            </w:r>
          </w:p>
          <w:p w14:paraId="5A4427A5" w14:textId="77777777" w:rsidR="00A14613"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Encouraged the adoption of the PRI</w:t>
            </w:r>
          </w:p>
          <w:p w14:paraId="03B1DA6F" w14:textId="77777777" w:rsidR="00AA632C" w:rsidRPr="00A14613" w:rsidRDefault="00AA632C" w:rsidP="00AA63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Wrote </w:t>
            </w:r>
            <w:r w:rsidR="00AC3044">
              <w:t xml:space="preserve">and published </w:t>
            </w:r>
            <w:r>
              <w:t xml:space="preserve">articles on responsible investment in the media </w:t>
            </w:r>
          </w:p>
          <w:p w14:paraId="5915809B" w14:textId="77777777" w:rsidR="00A14613" w:rsidRPr="00304F30" w:rsidRDefault="00A1461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A14613">
              <w:t>Other, specify_________</w:t>
            </w:r>
          </w:p>
        </w:tc>
      </w:tr>
      <w:tr w:rsidR="00C1593F" w14:paraId="5A0222C5" w14:textId="77777777" w:rsidTr="00E84E9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589D054" w14:textId="77777777" w:rsidR="00C1593F" w:rsidRPr="00AE100E" w:rsidRDefault="00A253AD" w:rsidP="00EC1495">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SG 09.3</w:t>
            </w:r>
          </w:p>
        </w:tc>
        <w:tc>
          <w:tcPr>
            <w:tcW w:w="8080" w:type="dxa"/>
            <w:gridSpan w:val="2"/>
            <w:tcBorders>
              <w:top w:val="single" w:sz="4" w:space="0" w:color="0070C0"/>
              <w:right w:val="single" w:sz="4" w:space="0" w:color="0070C0"/>
            </w:tcBorders>
            <w:shd w:val="clear" w:color="auto" w:fill="DAEEF3" w:themeFill="accent5" w:themeFillTint="33"/>
          </w:tcPr>
          <w:p w14:paraId="3309F724" w14:textId="77777777" w:rsidR="00C1593F" w:rsidRPr="001C0916" w:rsidRDefault="00C1593F">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05AE4A4" w14:textId="77777777" w:rsidR="00C1593F" w:rsidRPr="005B4C52" w:rsidRDefault="00C1593F">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1593F" w14:paraId="0598F7C3" w14:textId="77777777" w:rsidTr="00E84E9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1EFCCC71" w14:textId="77777777" w:rsidR="00C1593F" w:rsidRDefault="00C1593F" w:rsidP="00EC1495">
            <w:pPr>
              <w:pStyle w:val="INDICATORNUMBER"/>
              <w:spacing w:before="80"/>
              <w:rPr>
                <w:rStyle w:val="IntenseEmphasis"/>
                <w:rFonts w:eastAsia="MS PGothic"/>
                <w:b/>
                <w:bCs w:val="0"/>
                <w:i w:val="0"/>
                <w:iCs w:val="0"/>
                <w:color w:val="595959"/>
                <w:sz w:val="20"/>
                <w:szCs w:val="20"/>
                <w:lang w:eastAsia="en-US"/>
              </w:rPr>
            </w:pPr>
          </w:p>
        </w:tc>
        <w:tc>
          <w:tcPr>
            <w:tcW w:w="8080" w:type="dxa"/>
            <w:gridSpan w:val="2"/>
            <w:tcBorders>
              <w:top w:val="nil"/>
              <w:bottom w:val="single" w:sz="4" w:space="0" w:color="0070C0"/>
              <w:right w:val="single" w:sz="4" w:space="0" w:color="0070C0"/>
            </w:tcBorders>
            <w:shd w:val="clear" w:color="auto" w:fill="auto"/>
          </w:tcPr>
          <w:p w14:paraId="633BBB9A" w14:textId="77777777" w:rsidR="00C1593F" w:rsidRDefault="00C1593F">
            <w:pPr>
              <w:pStyle w:val="INDICATORTEXT"/>
              <w:cnfStyle w:val="000000000000" w:firstRow="0" w:lastRow="0" w:firstColumn="0" w:lastColumn="0" w:oddVBand="0" w:evenVBand="0" w:oddHBand="0" w:evenHBand="0" w:firstRowFirstColumn="0" w:firstRowLastColumn="0" w:lastRowFirstColumn="0" w:lastRowLastColumn="0"/>
            </w:pPr>
          </w:p>
        </w:tc>
      </w:tr>
    </w:tbl>
    <w:p w14:paraId="5865AE22" w14:textId="77777777" w:rsidR="00C1593F" w:rsidRDefault="00C1593F" w:rsidP="005F7BCA">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B17562" w14:paraId="5AC44AA2" w14:textId="77777777" w:rsidTr="00E84E9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4FD63454" w14:textId="77777777" w:rsidR="00B17562" w:rsidRPr="00DC20FA" w:rsidRDefault="00A253AD"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SG 09</w:t>
            </w:r>
          </w:p>
        </w:tc>
        <w:tc>
          <w:tcPr>
            <w:tcW w:w="8075" w:type="dxa"/>
          </w:tcPr>
          <w:p w14:paraId="67A25C85" w14:textId="77777777" w:rsidR="00B17562" w:rsidRPr="00DC20FA" w:rsidRDefault="00B17562"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B17562" w:rsidRPr="00D5451C" w14:paraId="1F277D37" w14:textId="77777777" w:rsidTr="0024000C">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37700D68" w14:textId="77777777" w:rsidR="00B17562" w:rsidRPr="000D72DF" w:rsidRDefault="00A253AD" w:rsidP="00E84E9C">
            <w:pPr>
              <w:pStyle w:val="INDICATORNUMBER"/>
              <w:rPr>
                <w:rStyle w:val="IntenseEmphasis"/>
                <w:b/>
                <w:bCs w:val="0"/>
                <w:i w:val="0"/>
                <w:iCs w:val="0"/>
              </w:rPr>
            </w:pPr>
            <w:r>
              <w:rPr>
                <w:rStyle w:val="IntenseEmphasis"/>
                <w:b/>
                <w:bCs w:val="0"/>
                <w:i w:val="0"/>
                <w:iCs w:val="0"/>
                <w:color w:val="595959"/>
              </w:rPr>
              <w:t>SG 09.3</w:t>
            </w:r>
          </w:p>
        </w:tc>
        <w:tc>
          <w:tcPr>
            <w:tcW w:w="8075" w:type="dxa"/>
            <w:tcBorders>
              <w:bottom w:val="single" w:sz="4" w:space="0" w:color="A6A6A6" w:themeColor="background1" w:themeShade="A6"/>
            </w:tcBorders>
          </w:tcPr>
          <w:p w14:paraId="60BF1F7A" w14:textId="77777777" w:rsidR="00B17562" w:rsidRPr="00E21D1F" w:rsidRDefault="00B17562" w:rsidP="00E84E9C">
            <w:pPr>
              <w:pStyle w:val="INDICATORTEXT"/>
              <w:cnfStyle w:val="000000000000" w:firstRow="0" w:lastRow="0" w:firstColumn="0" w:lastColumn="0" w:oddVBand="0" w:evenVBand="0" w:oddHBand="0" w:evenHBand="0" w:firstRowFirstColumn="0" w:firstRowLastColumn="0" w:lastRowFirstColumn="0" w:lastRowLastColumn="0"/>
            </w:pPr>
            <w:r w:rsidRPr="00B17562">
              <w:rPr>
                <w:rFonts w:cs="Calibri"/>
                <w:szCs w:val="18"/>
              </w:rPr>
              <w:t xml:space="preserve">Indicate which events you spoke at, describe the education and to whom it was provided, provide information on the research funded and published, </w:t>
            </w:r>
            <w:r w:rsidR="00AC3044">
              <w:rPr>
                <w:rFonts w:cs="Calibri"/>
                <w:szCs w:val="18"/>
              </w:rPr>
              <w:t xml:space="preserve">explain </w:t>
            </w:r>
            <w:r w:rsidRPr="00B17562">
              <w:rPr>
                <w:rFonts w:cs="Calibri"/>
                <w:szCs w:val="18"/>
              </w:rPr>
              <w:t>how you encouraged better disclosure, etc.</w:t>
            </w:r>
          </w:p>
        </w:tc>
      </w:tr>
      <w:tr w:rsidR="00B17562" w14:paraId="6E5405F7" w14:textId="77777777" w:rsidTr="0024000C">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48FB5E0D" w14:textId="77777777" w:rsidR="00B17562" w:rsidRPr="00A62DF0" w:rsidRDefault="00B17562" w:rsidP="00E84E9C">
            <w:pPr>
              <w:pStyle w:val="INDICATORNUMBER"/>
              <w:rPr>
                <w:rStyle w:val="IntenseEmphasis"/>
                <w:b/>
                <w:bCs w:val="0"/>
                <w:i w:val="0"/>
                <w:iCs w:val="0"/>
                <w:color w:val="595959"/>
              </w:rPr>
            </w:pPr>
            <w:r w:rsidRPr="00A62DF0">
              <w:rPr>
                <w:rStyle w:val="IntenseEmphasis"/>
                <w:b/>
                <w:bCs w:val="0"/>
                <w:i w:val="0"/>
                <w:iCs w:val="0"/>
                <w:color w:val="595959"/>
              </w:rPr>
              <w:t>LOGIC</w:t>
            </w:r>
          </w:p>
        </w:tc>
      </w:tr>
      <w:tr w:rsidR="00B17562" w:rsidRPr="00D5451C" w14:paraId="16397CCD" w14:textId="77777777" w:rsidTr="0099769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2875CE7E" w14:textId="77777777" w:rsidR="00B17562" w:rsidRPr="000D72DF" w:rsidRDefault="00A253AD" w:rsidP="00E84E9C">
            <w:pPr>
              <w:pStyle w:val="INDICATORNUMBER"/>
              <w:rPr>
                <w:rStyle w:val="IntenseEmphasis"/>
                <w:b/>
                <w:bCs w:val="0"/>
                <w:i w:val="0"/>
                <w:iCs w:val="0"/>
              </w:rPr>
            </w:pPr>
            <w:r>
              <w:rPr>
                <w:rStyle w:val="IntenseEmphasis"/>
                <w:b/>
                <w:bCs w:val="0"/>
                <w:i w:val="0"/>
                <w:iCs w:val="0"/>
                <w:color w:val="595959"/>
              </w:rPr>
              <w:t>SG 09</w:t>
            </w:r>
          </w:p>
        </w:tc>
        <w:tc>
          <w:tcPr>
            <w:tcW w:w="8075" w:type="dxa"/>
            <w:tcBorders>
              <w:top w:val="single" w:sz="4" w:space="0" w:color="A6A6A6" w:themeColor="background1" w:themeShade="A6"/>
              <w:bottom w:val="single" w:sz="4" w:space="0" w:color="A6A6A6" w:themeColor="background1" w:themeShade="A6"/>
            </w:tcBorders>
          </w:tcPr>
          <w:p w14:paraId="4A7F71B1" w14:textId="77777777" w:rsidR="00B17562" w:rsidRPr="00671B32" w:rsidRDefault="00B17562" w:rsidP="00BE708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7C4FB2">
              <w:rPr>
                <w:rFonts w:cs="Calibri"/>
                <w:bCs/>
                <w:szCs w:val="18"/>
              </w:rPr>
              <w:t>[</w:t>
            </w:r>
            <w:r w:rsidR="00A253AD">
              <w:rPr>
                <w:rFonts w:cs="Calibri"/>
                <w:bCs/>
                <w:szCs w:val="18"/>
              </w:rPr>
              <w:t>09</w:t>
            </w:r>
            <w:r w:rsidRPr="007C4FB2">
              <w:rPr>
                <w:rFonts w:cs="Calibri"/>
                <w:bCs/>
                <w:szCs w:val="18"/>
              </w:rPr>
              <w:t xml:space="preserve">.2] will be applicable if </w:t>
            </w:r>
            <w:r w:rsidR="00694AFA">
              <w:rPr>
                <w:rFonts w:cs="Calibri"/>
                <w:bCs/>
                <w:szCs w:val="18"/>
              </w:rPr>
              <w:t>‘</w:t>
            </w:r>
            <w:r w:rsidRPr="007C4FB2">
              <w:rPr>
                <w:rFonts w:cs="Calibri"/>
                <w:bCs/>
                <w:szCs w:val="18"/>
              </w:rPr>
              <w:t>Yes</w:t>
            </w:r>
            <w:r w:rsidR="00694AFA">
              <w:rPr>
                <w:rFonts w:cs="Calibri"/>
                <w:bCs/>
                <w:szCs w:val="18"/>
              </w:rPr>
              <w:t>’</w:t>
            </w:r>
            <w:r w:rsidRPr="007C4FB2">
              <w:rPr>
                <w:rFonts w:cs="Calibri"/>
                <w:bCs/>
                <w:szCs w:val="18"/>
              </w:rPr>
              <w:t xml:space="preserve"> </w:t>
            </w:r>
            <w:r w:rsidR="00BE708B">
              <w:rPr>
                <w:rFonts w:cs="Calibri"/>
                <w:bCs/>
                <w:szCs w:val="18"/>
              </w:rPr>
              <w:t xml:space="preserve">is </w:t>
            </w:r>
            <w:r w:rsidR="006E6FB0">
              <w:rPr>
                <w:rFonts w:cs="Calibri"/>
                <w:bCs/>
                <w:szCs w:val="18"/>
              </w:rPr>
              <w:t>reported</w:t>
            </w:r>
            <w:r w:rsidR="00BE708B">
              <w:rPr>
                <w:rFonts w:cs="Calibri"/>
                <w:bCs/>
                <w:szCs w:val="18"/>
              </w:rPr>
              <w:t xml:space="preserve"> in</w:t>
            </w:r>
            <w:r w:rsidRPr="007C4FB2">
              <w:rPr>
                <w:rFonts w:cs="Calibri"/>
                <w:bCs/>
                <w:szCs w:val="18"/>
              </w:rPr>
              <w:t xml:space="preserve"> [</w:t>
            </w:r>
            <w:r w:rsidR="00A253AD">
              <w:rPr>
                <w:rFonts w:cs="Calibri"/>
                <w:bCs/>
                <w:szCs w:val="18"/>
              </w:rPr>
              <w:t>09</w:t>
            </w:r>
            <w:r w:rsidRPr="007C4FB2">
              <w:rPr>
                <w:rFonts w:cs="Calibri"/>
                <w:bCs/>
                <w:szCs w:val="18"/>
              </w:rPr>
              <w:t>.1]</w:t>
            </w:r>
          </w:p>
        </w:tc>
      </w:tr>
      <w:tr w:rsidR="00997695" w:rsidRPr="00D5451C" w14:paraId="57D74549" w14:textId="77777777" w:rsidTr="00E84E9C">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367594B9" w14:textId="77777777" w:rsidR="00997695" w:rsidRPr="00E312F6" w:rsidRDefault="00997695" w:rsidP="00E312F6">
            <w:pPr>
              <w:pStyle w:val="INDICATORNUMBER"/>
              <w:rPr>
                <w:rFonts w:cs="Calibri"/>
                <w:b w:val="0"/>
                <w:bCs/>
                <w:i/>
              </w:rPr>
            </w:pPr>
            <w:r w:rsidRPr="00E312F6">
              <w:rPr>
                <w:rStyle w:val="IntenseEmphasis"/>
                <w:b/>
                <w:bCs w:val="0"/>
                <w:i w:val="0"/>
                <w:iCs w:val="0"/>
                <w:color w:val="595959"/>
              </w:rPr>
              <w:t>ASSESSMENT</w:t>
            </w:r>
          </w:p>
        </w:tc>
      </w:tr>
      <w:tr w:rsidR="00997695" w:rsidRPr="00D5451C" w14:paraId="5FC0D10B" w14:textId="77777777" w:rsidTr="00E84E9C">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7889F7AE" w14:textId="77777777" w:rsidR="00997695" w:rsidRDefault="00A253AD" w:rsidP="00E84E9C">
            <w:pPr>
              <w:pStyle w:val="INDICATORNUMBER"/>
              <w:rPr>
                <w:rStyle w:val="IntenseEmphasis"/>
                <w:b/>
                <w:bCs w:val="0"/>
                <w:i w:val="0"/>
                <w:iCs w:val="0"/>
                <w:color w:val="595959"/>
              </w:rPr>
            </w:pPr>
            <w:r>
              <w:rPr>
                <w:rStyle w:val="IntenseEmphasis"/>
                <w:b/>
                <w:bCs w:val="0"/>
                <w:i w:val="0"/>
                <w:iCs w:val="0"/>
                <w:color w:val="595959"/>
              </w:rPr>
              <w:t>SG 09</w:t>
            </w:r>
          </w:p>
        </w:tc>
        <w:tc>
          <w:tcPr>
            <w:tcW w:w="8075" w:type="dxa"/>
            <w:tcBorders>
              <w:top w:val="single" w:sz="4" w:space="0" w:color="A6A6A6" w:themeColor="background1" w:themeShade="A6"/>
              <w:bottom w:val="single" w:sz="4" w:space="0" w:color="0082C8"/>
            </w:tcBorders>
          </w:tcPr>
          <w:p w14:paraId="5FEFB935" w14:textId="77777777" w:rsidR="00997695" w:rsidRDefault="00997695" w:rsidP="0099769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997695">
              <w:rPr>
                <w:szCs w:val="18"/>
              </w:rPr>
              <w:sym w:font="Wingdings" w:char="F0AB"/>
            </w:r>
          </w:p>
          <w:p w14:paraId="0AA10EC8" w14:textId="77777777" w:rsidR="00997695" w:rsidRPr="007C4FB2" w:rsidRDefault="00997695" w:rsidP="00AC3044">
            <w:pPr>
              <w:pStyle w:val="INDICATORTEXT"/>
              <w:cnfStyle w:val="000000000000" w:firstRow="0" w:lastRow="0" w:firstColumn="0" w:lastColumn="0" w:oddVBand="0" w:evenVBand="0" w:oddHBand="0" w:evenHBand="0" w:firstRowFirstColumn="0" w:firstRowLastColumn="0" w:lastRowFirstColumn="0" w:lastRowLastColumn="0"/>
              <w:rPr>
                <w:rFonts w:cs="Calibri"/>
                <w:bCs/>
                <w:szCs w:val="18"/>
              </w:rPr>
            </w:pPr>
            <w:r>
              <w:rPr>
                <w:szCs w:val="18"/>
              </w:rPr>
              <w:t xml:space="preserve">This indicator assesses </w:t>
            </w:r>
            <w:r w:rsidR="00AC3044">
              <w:rPr>
                <w:szCs w:val="18"/>
              </w:rPr>
              <w:t xml:space="preserve">whether </w:t>
            </w:r>
            <w:r>
              <w:rPr>
                <w:szCs w:val="18"/>
              </w:rPr>
              <w:t xml:space="preserve">RI has been promoted independently of collaborative initiatives </w:t>
            </w:r>
            <w:r w:rsidR="00A01786">
              <w:rPr>
                <w:szCs w:val="18"/>
              </w:rPr>
              <w:t>[</w:t>
            </w:r>
            <w:r w:rsidR="00A253AD">
              <w:rPr>
                <w:szCs w:val="18"/>
              </w:rPr>
              <w:t>09</w:t>
            </w:r>
            <w:r>
              <w:rPr>
                <w:szCs w:val="18"/>
              </w:rPr>
              <w:t>.1</w:t>
            </w:r>
            <w:r w:rsidR="00A01786">
              <w:rPr>
                <w:szCs w:val="18"/>
              </w:rPr>
              <w:t>]</w:t>
            </w:r>
            <w:r>
              <w:rPr>
                <w:szCs w:val="18"/>
              </w:rPr>
              <w:t xml:space="preserve"> and what actions were taken </w:t>
            </w:r>
            <w:r w:rsidR="00A01786">
              <w:rPr>
                <w:szCs w:val="18"/>
              </w:rPr>
              <w:t>[</w:t>
            </w:r>
            <w:r w:rsidR="00A253AD">
              <w:rPr>
                <w:szCs w:val="18"/>
              </w:rPr>
              <w:t>09</w:t>
            </w:r>
            <w:r>
              <w:rPr>
                <w:szCs w:val="18"/>
              </w:rPr>
              <w:t>.2</w:t>
            </w:r>
            <w:r w:rsidR="00A01786">
              <w:rPr>
                <w:szCs w:val="18"/>
              </w:rPr>
              <w:t>].</w:t>
            </w:r>
          </w:p>
        </w:tc>
      </w:tr>
    </w:tbl>
    <w:p w14:paraId="03206A4B" w14:textId="77777777" w:rsidR="00B17562" w:rsidRDefault="00B17562">
      <w:pPr>
        <w:widowControl/>
        <w:autoSpaceDE/>
        <w:autoSpaceDN/>
        <w:adjustRightInd/>
        <w:spacing w:before="0" w:after="0" w:line="240" w:lineRule="auto"/>
      </w:pPr>
    </w:p>
    <w:p w14:paraId="0D9A63D1" w14:textId="77777777" w:rsidR="00815127" w:rsidRDefault="00815127">
      <w:pPr>
        <w:widowControl/>
        <w:autoSpaceDE/>
        <w:autoSpaceDN/>
        <w:adjustRightInd/>
        <w:spacing w:before="0" w:after="0" w:line="240" w:lineRule="auto"/>
      </w:pPr>
      <w:r>
        <w:br w:type="page"/>
      </w:r>
    </w:p>
    <w:tbl>
      <w:tblPr>
        <w:tblStyle w:val="SubSectionIndicatorHeaderVOLUNTARY"/>
        <w:tblW w:w="9200" w:type="dxa"/>
        <w:tblInd w:w="0" w:type="dxa"/>
        <w:tblLook w:val="07E0" w:firstRow="1" w:lastRow="1" w:firstColumn="1" w:lastColumn="1" w:noHBand="1" w:noVBand="1"/>
      </w:tblPr>
      <w:tblGrid>
        <w:gridCol w:w="1134"/>
        <w:gridCol w:w="3402"/>
        <w:gridCol w:w="3430"/>
        <w:gridCol w:w="1234"/>
      </w:tblGrid>
      <w:tr w:rsidR="00D5350F" w14:paraId="6FA29C08" w14:textId="77777777" w:rsidTr="001B3C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6F3EE9D" w14:textId="77777777" w:rsidR="00D5350F" w:rsidRPr="00903B63" w:rsidRDefault="00D5350F"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715FBE4" w14:textId="77777777" w:rsidR="00D5350F" w:rsidRPr="00903B63" w:rsidRDefault="00D5350F"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30" w:type="dxa"/>
            <w:shd w:val="clear" w:color="auto" w:fill="888888"/>
          </w:tcPr>
          <w:p w14:paraId="716D213B" w14:textId="77777777" w:rsidR="00D5350F" w:rsidRPr="00903B63" w:rsidRDefault="00D5350F"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2A0D89C" w14:textId="77777777" w:rsidR="00D5350F" w:rsidRPr="00903B63" w:rsidRDefault="00D5350F"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D5350F" w14:paraId="6A1782CD" w14:textId="77777777" w:rsidTr="001B3C1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C48C410" w14:textId="77777777" w:rsidR="00D5350F" w:rsidRPr="00903B63" w:rsidRDefault="00A253AD" w:rsidP="00E84E9C">
            <w:pPr>
              <w:pStyle w:val="SectionIndicatorHeaderText"/>
              <w:rPr>
                <w:rStyle w:val="IntenseEmphasis"/>
                <w:bCs w:val="0"/>
                <w:i w:val="0"/>
                <w:iCs w:val="0"/>
                <w:color w:val="FFFFFF" w:themeColor="background1"/>
              </w:rPr>
            </w:pPr>
            <w:r>
              <w:rPr>
                <w:rStyle w:val="IntenseEmphasis"/>
                <w:i w:val="0"/>
                <w:color w:val="FFFFFF" w:themeColor="background1"/>
              </w:rPr>
              <w:t>SG 10</w:t>
            </w:r>
          </w:p>
        </w:tc>
        <w:tc>
          <w:tcPr>
            <w:tcW w:w="3402" w:type="dxa"/>
            <w:shd w:val="clear" w:color="auto" w:fill="888888"/>
          </w:tcPr>
          <w:p w14:paraId="1E966C9C" w14:textId="77777777" w:rsidR="00D5350F" w:rsidRPr="00903B63" w:rsidRDefault="00D5350F" w:rsidP="002D14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30" w:type="dxa"/>
            <w:shd w:val="clear" w:color="auto" w:fill="888888"/>
          </w:tcPr>
          <w:p w14:paraId="0BD16B80" w14:textId="77777777" w:rsidR="00D5350F" w:rsidRPr="00A55190" w:rsidRDefault="00D5350F" w:rsidP="00E84E9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C15C445" w14:textId="77777777" w:rsidR="00D5350F" w:rsidRPr="00903B63" w:rsidRDefault="00D5350F" w:rsidP="00E84E9C">
            <w:pPr>
              <w:pStyle w:val="SectionIndicatorHeaderText"/>
              <w:rPr>
                <w:rStyle w:val="IntenseEmphasis"/>
                <w:bCs w:val="0"/>
                <w:i w:val="0"/>
                <w:iCs w:val="0"/>
                <w:color w:val="FFFFFF" w:themeColor="background1"/>
              </w:rPr>
            </w:pPr>
            <w:r>
              <w:rPr>
                <w:rStyle w:val="IntenseEmphasis"/>
                <w:i w:val="0"/>
                <w:color w:val="FFFFFF" w:themeColor="background1"/>
              </w:rPr>
              <w:t>4,5,6</w:t>
            </w:r>
          </w:p>
        </w:tc>
      </w:tr>
    </w:tbl>
    <w:p w14:paraId="2301D681" w14:textId="77777777" w:rsidR="00644F2D" w:rsidRDefault="00644F2D" w:rsidP="00644F2D">
      <w:pPr>
        <w:pStyle w:val="INDICATORNUMBER"/>
      </w:pPr>
    </w:p>
    <w:tbl>
      <w:tblPr>
        <w:tblStyle w:val="SubSectionIndicatorTableVOLUNTARY"/>
        <w:tblW w:w="9214" w:type="dxa"/>
        <w:tblInd w:w="5" w:type="dxa"/>
        <w:tblLook w:val="04A0" w:firstRow="1" w:lastRow="0" w:firstColumn="1" w:lastColumn="0" w:noHBand="0" w:noVBand="1"/>
      </w:tblPr>
      <w:tblGrid>
        <w:gridCol w:w="1134"/>
        <w:gridCol w:w="1900"/>
        <w:gridCol w:w="2060"/>
        <w:gridCol w:w="4120"/>
      </w:tblGrid>
      <w:tr w:rsidR="00644F2D" w14:paraId="534F54BD"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188ED926" w14:textId="77777777" w:rsidR="00644F2D" w:rsidRPr="00903B63" w:rsidRDefault="00A253AD"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SG 10</w:t>
            </w:r>
          </w:p>
        </w:tc>
        <w:tc>
          <w:tcPr>
            <w:tcW w:w="8080" w:type="dxa"/>
            <w:gridSpan w:val="3"/>
            <w:tcBorders>
              <w:top w:val="single" w:sz="4" w:space="0" w:color="595959" w:themeColor="text1" w:themeTint="A6"/>
              <w:bottom w:val="nil"/>
              <w:right w:val="single" w:sz="4" w:space="0" w:color="595959" w:themeColor="text1" w:themeTint="A6"/>
            </w:tcBorders>
            <w:shd w:val="clear" w:color="auto" w:fill="888888"/>
          </w:tcPr>
          <w:p w14:paraId="3B2D48D1" w14:textId="77777777" w:rsidR="00644F2D" w:rsidRPr="00903B63" w:rsidRDefault="00644F2D"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644F2D" w14:paraId="55971110" w14:textId="77777777" w:rsidTr="00D26E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2572B632" w14:textId="77777777" w:rsidR="00644F2D" w:rsidRDefault="00A253AD" w:rsidP="00E84E9C">
            <w:pPr>
              <w:pStyle w:val="INDICATORNUMBER"/>
              <w:rPr>
                <w:rStyle w:val="IntenseEmphasis"/>
                <w:b/>
                <w:bCs w:val="0"/>
                <w:i w:val="0"/>
                <w:iCs w:val="0"/>
              </w:rPr>
            </w:pPr>
            <w:r>
              <w:rPr>
                <w:rStyle w:val="IntenseEmphasis"/>
                <w:b/>
                <w:bCs w:val="0"/>
                <w:i w:val="0"/>
                <w:iCs w:val="0"/>
                <w:color w:val="595959"/>
              </w:rPr>
              <w:t>SG 10.1</w:t>
            </w:r>
          </w:p>
        </w:tc>
        <w:tc>
          <w:tcPr>
            <w:tcW w:w="8080" w:type="dxa"/>
            <w:gridSpan w:val="3"/>
            <w:tcBorders>
              <w:top w:val="nil"/>
              <w:right w:val="single" w:sz="4" w:space="0" w:color="595959" w:themeColor="text1" w:themeTint="A6"/>
            </w:tcBorders>
          </w:tcPr>
          <w:p w14:paraId="3CC46658" w14:textId="77777777" w:rsidR="00644F2D" w:rsidRPr="003D4B13" w:rsidRDefault="003D4B13" w:rsidP="00AC3044">
            <w:pPr>
              <w:pStyle w:val="INDICATORTEXT"/>
              <w:cnfStyle w:val="000000100000" w:firstRow="0" w:lastRow="0" w:firstColumn="0" w:lastColumn="0" w:oddVBand="0" w:evenVBand="0" w:oddHBand="1" w:evenHBand="0" w:firstRowFirstColumn="0" w:firstRowLastColumn="0" w:lastRowFirstColumn="0" w:lastRowLastColumn="0"/>
            </w:pPr>
            <w:r w:rsidRPr="003D4B13">
              <w:t xml:space="preserve">Indicate </w:t>
            </w:r>
            <w:r w:rsidR="00AC3044">
              <w:t>whether</w:t>
            </w:r>
            <w:r w:rsidR="00AC3044" w:rsidRPr="003D4B13">
              <w:t xml:space="preserve"> </w:t>
            </w:r>
            <w:r w:rsidRPr="003D4B13">
              <w:t>your organisation</w:t>
            </w:r>
            <w:r w:rsidR="00AC3044">
              <w:t>—</w:t>
            </w:r>
            <w:r w:rsidRPr="003D4B13">
              <w:t>individually o</w:t>
            </w:r>
            <w:r w:rsidR="000325A3">
              <w:t>r in collaboration with others</w:t>
            </w:r>
            <w:r w:rsidR="00AC3044">
              <w:t>—</w:t>
            </w:r>
            <w:r w:rsidRPr="003D4B13">
              <w:t xml:space="preserve">conducted dialogue with public </w:t>
            </w:r>
            <w:r w:rsidR="00582D25">
              <w:t>policy-mak</w:t>
            </w:r>
            <w:r w:rsidRPr="003D4B13">
              <w:t xml:space="preserve">ers or </w:t>
            </w:r>
            <w:r w:rsidR="00AA632C">
              <w:t>regulators</w:t>
            </w:r>
            <w:r w:rsidRPr="003D4B13">
              <w:t xml:space="preserve"> </w:t>
            </w:r>
            <w:r w:rsidR="00AC3044">
              <w:t>to</w:t>
            </w:r>
            <w:r w:rsidR="00AC3044" w:rsidRPr="003D4B13">
              <w:t xml:space="preserve"> </w:t>
            </w:r>
            <w:r w:rsidRPr="003D4B13">
              <w:t>support responsible investment in the reporting year.</w:t>
            </w:r>
          </w:p>
        </w:tc>
      </w:tr>
      <w:tr w:rsidR="003D4B13" w14:paraId="59777E0F" w14:textId="77777777" w:rsidTr="00D26EC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1F767D83" w14:textId="77777777" w:rsidR="003D4B13" w:rsidRPr="00AE100E" w:rsidRDefault="003D4B13" w:rsidP="00E84E9C">
            <w:pPr>
              <w:pStyle w:val="INDICATORNUMBER"/>
              <w:rPr>
                <w:rStyle w:val="IntenseEmphasis"/>
                <w:b/>
                <w:bCs w:val="0"/>
                <w:i w:val="0"/>
                <w:iCs w:val="0"/>
                <w:color w:val="595959"/>
              </w:rPr>
            </w:pPr>
          </w:p>
        </w:tc>
        <w:tc>
          <w:tcPr>
            <w:tcW w:w="8080" w:type="dxa"/>
            <w:gridSpan w:val="3"/>
            <w:tcBorders>
              <w:top w:val="nil"/>
              <w:bottom w:val="single" w:sz="4" w:space="0" w:color="595959" w:themeColor="text1" w:themeTint="A6"/>
              <w:right w:val="single" w:sz="4" w:space="0" w:color="595959" w:themeColor="text1" w:themeTint="A6"/>
            </w:tcBorders>
            <w:shd w:val="clear" w:color="auto" w:fill="auto"/>
          </w:tcPr>
          <w:p w14:paraId="1FB9D73E" w14:textId="77777777" w:rsidR="003D4B13" w:rsidRPr="00CB536A" w:rsidRDefault="003D4B13" w:rsidP="003D4B13">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rsidRPr="00CB536A">
              <w:t xml:space="preserve"> Yes, individually</w:t>
            </w:r>
            <w:r w:rsidR="00AC3044">
              <w:t>.</w:t>
            </w:r>
          </w:p>
          <w:p w14:paraId="37833865" w14:textId="77777777" w:rsidR="003D4B13" w:rsidRPr="00CB536A" w:rsidRDefault="003D4B13" w:rsidP="003D4B13">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rsidRPr="00CB536A">
              <w:t xml:space="preserve"> Yes, in collaboration with others</w:t>
            </w:r>
            <w:r w:rsidR="00AC3044">
              <w:t>.</w:t>
            </w:r>
          </w:p>
          <w:p w14:paraId="4017507C" w14:textId="77777777" w:rsidR="003D4B13" w:rsidRPr="00986592" w:rsidRDefault="003D4B13" w:rsidP="003D4B13">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36A">
              <w:sym w:font="Wingdings" w:char="F071"/>
            </w:r>
            <w:r w:rsidRPr="00CB536A">
              <w:t xml:space="preserve"> No</w:t>
            </w:r>
            <w:r w:rsidR="00AC3044">
              <w:t>.</w:t>
            </w:r>
          </w:p>
        </w:tc>
      </w:tr>
      <w:tr w:rsidR="00C764F7" w14:paraId="05759BCF"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vAlign w:val="top"/>
          </w:tcPr>
          <w:p w14:paraId="582BFD8F" w14:textId="77777777" w:rsidR="00C764F7" w:rsidRPr="00AE100E" w:rsidRDefault="00A253AD" w:rsidP="00E84E9C">
            <w:pPr>
              <w:pStyle w:val="INDICATORNUMBER"/>
              <w:rPr>
                <w:rStyle w:val="IntenseEmphasis"/>
                <w:b/>
                <w:bCs w:val="0"/>
                <w:i w:val="0"/>
                <w:iCs w:val="0"/>
                <w:color w:val="595959"/>
              </w:rPr>
            </w:pPr>
            <w:r>
              <w:rPr>
                <w:rStyle w:val="IntenseEmphasis"/>
                <w:b/>
                <w:bCs w:val="0"/>
                <w:i w:val="0"/>
                <w:iCs w:val="0"/>
                <w:color w:val="595959"/>
              </w:rPr>
              <w:t>SG 10.2</w:t>
            </w:r>
          </w:p>
        </w:tc>
        <w:tc>
          <w:tcPr>
            <w:tcW w:w="8080" w:type="dxa"/>
            <w:gridSpan w:val="3"/>
            <w:tcBorders>
              <w:top w:val="single" w:sz="4" w:space="0" w:color="595959" w:themeColor="text1" w:themeTint="A6"/>
              <w:right w:val="single" w:sz="4" w:space="0" w:color="595959" w:themeColor="text1" w:themeTint="A6"/>
            </w:tcBorders>
            <w:shd w:val="clear" w:color="auto" w:fill="F2F2F2" w:themeFill="background1" w:themeFillShade="F2"/>
          </w:tcPr>
          <w:p w14:paraId="2AAB374F" w14:textId="77777777" w:rsidR="00C764F7" w:rsidRPr="003D4B13" w:rsidRDefault="00C764F7" w:rsidP="00E84E9C">
            <w:pPr>
              <w:pStyle w:val="INDICATORTEXT"/>
              <w:cnfStyle w:val="000000100000" w:firstRow="0" w:lastRow="0" w:firstColumn="0" w:lastColumn="0" w:oddVBand="0" w:evenVBand="0" w:oddHBand="1" w:evenHBand="0" w:firstRowFirstColumn="0" w:firstRowLastColumn="0" w:lastRowFirstColumn="0" w:lastRowLastColumn="0"/>
              <w:rPr>
                <w:color w:val="808080" w:themeColor="background1" w:themeShade="80"/>
              </w:rPr>
            </w:pPr>
            <w:r w:rsidRPr="003D4B13">
              <w:t>Select the methods you have used.</w:t>
            </w:r>
          </w:p>
        </w:tc>
      </w:tr>
      <w:tr w:rsidR="00C764F7" w14:paraId="6F5D4849" w14:textId="77777777" w:rsidTr="005F7BC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0BE6F9F7" w14:textId="77777777" w:rsidR="00C764F7" w:rsidRDefault="00C764F7" w:rsidP="00E84E9C">
            <w:pPr>
              <w:pStyle w:val="INDICATORNUMBER"/>
              <w:rPr>
                <w:rStyle w:val="IntenseEmphasis"/>
                <w:b/>
                <w:bCs w:val="0"/>
                <w:i w:val="0"/>
                <w:iCs w:val="0"/>
                <w:color w:val="595959"/>
              </w:rPr>
            </w:pPr>
          </w:p>
        </w:tc>
        <w:tc>
          <w:tcPr>
            <w:tcW w:w="8080" w:type="dxa"/>
            <w:gridSpan w:val="3"/>
            <w:tcBorders>
              <w:top w:val="nil"/>
              <w:bottom w:val="single" w:sz="4" w:space="0" w:color="595959" w:themeColor="text1" w:themeTint="A6"/>
              <w:right w:val="single" w:sz="4" w:space="0" w:color="595959" w:themeColor="text1" w:themeTint="A6"/>
            </w:tcBorders>
            <w:shd w:val="clear" w:color="auto" w:fill="auto"/>
          </w:tcPr>
          <w:p w14:paraId="37104130" w14:textId="77777777" w:rsidR="00C764F7" w:rsidRPr="00CB536A" w:rsidRDefault="00C764F7" w:rsidP="00C764F7">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 xml:space="preserve">Endorsed written submissions to governments, regulators or </w:t>
            </w:r>
            <w:r w:rsidR="00AA632C">
              <w:t xml:space="preserve">public </w:t>
            </w:r>
            <w:r w:rsidR="00582D25">
              <w:t>policy-mak</w:t>
            </w:r>
            <w:r w:rsidR="00AA632C">
              <w:t>ers</w:t>
            </w:r>
            <w:r w:rsidRPr="00CB536A">
              <w:t xml:space="preserve"> developed by others</w:t>
            </w:r>
          </w:p>
          <w:p w14:paraId="05A19AB8" w14:textId="77777777" w:rsidR="00C764F7" w:rsidRPr="00CB536A" w:rsidRDefault="00C764F7" w:rsidP="00C764F7">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 xml:space="preserve">Drafted your own written submissions to governments, regulators or </w:t>
            </w:r>
            <w:r w:rsidR="00AA632C">
              <w:t xml:space="preserve">public </w:t>
            </w:r>
            <w:r w:rsidR="00582D25">
              <w:t>policy-mak</w:t>
            </w:r>
            <w:r w:rsidR="00AA632C">
              <w:t>ers</w:t>
            </w:r>
          </w:p>
          <w:p w14:paraId="23B934E0" w14:textId="77777777" w:rsidR="00C764F7" w:rsidRPr="00CB536A" w:rsidRDefault="00C764F7" w:rsidP="00C764F7">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Participated in face-to-face meetings with government members or officials to discuss policy</w:t>
            </w:r>
          </w:p>
          <w:p w14:paraId="132E396A" w14:textId="77777777" w:rsidR="00C764F7" w:rsidRDefault="00C764F7" w:rsidP="00AC3044">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Other</w:t>
            </w:r>
            <w:r w:rsidR="00AC3044">
              <w:t xml:space="preserve">; </w:t>
            </w:r>
            <w:r>
              <w:t>specify</w:t>
            </w:r>
            <w:r w:rsidRPr="00CB536A">
              <w:t>_____________</w:t>
            </w:r>
          </w:p>
        </w:tc>
      </w:tr>
      <w:tr w:rsidR="00855FB4" w14:paraId="0C930AF8" w14:textId="77777777" w:rsidTr="005F7BC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vAlign w:val="top"/>
          </w:tcPr>
          <w:p w14:paraId="68AAFBDF" w14:textId="77777777" w:rsidR="00855FB4" w:rsidRDefault="00A253AD" w:rsidP="00855FB4">
            <w:pPr>
              <w:pStyle w:val="INDICATORNUMBER"/>
              <w:rPr>
                <w:rStyle w:val="IntenseEmphasis"/>
                <w:b/>
                <w:bCs w:val="0"/>
                <w:i w:val="0"/>
                <w:iCs w:val="0"/>
                <w:color w:val="595959"/>
              </w:rPr>
            </w:pPr>
            <w:r>
              <w:rPr>
                <w:rStyle w:val="IntenseEmphasis"/>
                <w:b/>
                <w:bCs w:val="0"/>
                <w:i w:val="0"/>
                <w:iCs w:val="0"/>
                <w:color w:val="595959"/>
              </w:rPr>
              <w:t>SG 10.3</w:t>
            </w:r>
          </w:p>
        </w:tc>
        <w:tc>
          <w:tcPr>
            <w:tcW w:w="8080" w:type="dxa"/>
            <w:gridSpan w:val="3"/>
            <w:tcBorders>
              <w:top w:val="single" w:sz="4" w:space="0" w:color="595959" w:themeColor="text1" w:themeTint="A6"/>
              <w:right w:val="single" w:sz="4" w:space="0" w:color="595959" w:themeColor="text1" w:themeTint="A6"/>
            </w:tcBorders>
            <w:shd w:val="clear" w:color="auto" w:fill="F2F2F2" w:themeFill="background1" w:themeFillShade="F2"/>
          </w:tcPr>
          <w:p w14:paraId="028D94D3" w14:textId="77777777" w:rsidR="00855FB4" w:rsidRPr="00855FB4" w:rsidRDefault="00AC3044" w:rsidP="00C764F7">
            <w:pPr>
              <w:pStyle w:val="INDICATORTEXT"/>
              <w:cnfStyle w:val="000000100000" w:firstRow="0" w:lastRow="0" w:firstColumn="0" w:lastColumn="0" w:oddVBand="0" w:evenVBand="0" w:oddHBand="1" w:evenHBand="0" w:firstRowFirstColumn="0" w:firstRowLastColumn="0" w:lastRowFirstColumn="0" w:lastRowLastColumn="0"/>
            </w:pPr>
            <w:r>
              <w:t>If</w:t>
            </w:r>
            <w:r w:rsidRPr="00855FB4">
              <w:t xml:space="preserve"> </w:t>
            </w:r>
            <w:r w:rsidR="00855FB4" w:rsidRPr="00855FB4">
              <w:t>you have made written submissions (individually or collaboratively) to governments and regulatory authorities, indicate if these are publicly available.</w:t>
            </w:r>
          </w:p>
        </w:tc>
      </w:tr>
      <w:tr w:rsidR="0099198C" w14:paraId="53FB8980" w14:textId="77777777" w:rsidTr="005F7BCA">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Pr>
          <w:p w14:paraId="001874F0" w14:textId="77777777" w:rsidR="0099198C" w:rsidRDefault="0099198C" w:rsidP="008D430B">
            <w:pPr>
              <w:pStyle w:val="INDICATORNUMBER"/>
              <w:spacing w:before="0"/>
              <w:rPr>
                <w:rStyle w:val="IntenseEmphasis"/>
                <w:b/>
                <w:bCs w:val="0"/>
                <w:i w:val="0"/>
                <w:iCs w:val="0"/>
                <w:color w:val="595959"/>
              </w:rPr>
            </w:pPr>
          </w:p>
        </w:tc>
        <w:tc>
          <w:tcPr>
            <w:tcW w:w="3960" w:type="dxa"/>
            <w:gridSpan w:val="2"/>
            <w:tcBorders>
              <w:top w:val="nil"/>
              <w:bottom w:val="nil"/>
              <w:right w:val="single" w:sz="4" w:space="0" w:color="D9D9D9" w:themeColor="background1" w:themeShade="D9"/>
            </w:tcBorders>
            <w:shd w:val="clear" w:color="auto" w:fill="A6A6A6" w:themeFill="background1" w:themeFillShade="A6"/>
          </w:tcPr>
          <w:p w14:paraId="454ABF12" w14:textId="77777777" w:rsidR="0099198C" w:rsidRPr="006335F6" w:rsidRDefault="0099198C" w:rsidP="008D430B">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sz w:val="18"/>
                <w:lang w:eastAsia="nl-NL"/>
              </w:rPr>
            </w:pPr>
            <w:r w:rsidRPr="006335F6">
              <w:rPr>
                <w:rFonts w:cs="Calibri"/>
                <w:b/>
                <w:bCs/>
                <w:color w:val="FFFFFF" w:themeColor="background1"/>
                <w:sz w:val="18"/>
                <w:lang w:eastAsia="nl-NL"/>
              </w:rPr>
              <w:t>Publicly available</w:t>
            </w:r>
          </w:p>
        </w:tc>
        <w:tc>
          <w:tcPr>
            <w:tcW w:w="4120"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5F90E058" w14:textId="77777777" w:rsidR="0099198C" w:rsidRPr="006335F6" w:rsidRDefault="0099198C" w:rsidP="008D430B">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sz w:val="18"/>
                <w:lang w:eastAsia="nl-NL"/>
              </w:rPr>
            </w:pPr>
            <w:r w:rsidRPr="006335F6">
              <w:rPr>
                <w:rFonts w:cs="Calibri"/>
                <w:b/>
                <w:bCs/>
                <w:color w:val="FFFFFF" w:themeColor="background1"/>
                <w:sz w:val="18"/>
                <w:lang w:eastAsia="nl-NL"/>
              </w:rPr>
              <w:t>URL</w:t>
            </w:r>
            <w:r w:rsidR="00567BA8">
              <w:rPr>
                <w:rFonts w:cs="Calibri"/>
                <w:b/>
                <w:bCs/>
                <w:color w:val="FFFFFF" w:themeColor="background1"/>
                <w:sz w:val="18"/>
                <w:lang w:eastAsia="nl-NL"/>
              </w:rPr>
              <w:t>(</w:t>
            </w:r>
            <w:r w:rsidRPr="006335F6">
              <w:rPr>
                <w:rFonts w:cs="Calibri"/>
                <w:b/>
                <w:bCs/>
                <w:color w:val="FFFFFF" w:themeColor="background1"/>
                <w:sz w:val="18"/>
                <w:lang w:eastAsia="nl-NL"/>
              </w:rPr>
              <w:t>s</w:t>
            </w:r>
            <w:r w:rsidR="00567BA8">
              <w:rPr>
                <w:rFonts w:cs="Calibri"/>
                <w:b/>
                <w:bCs/>
                <w:color w:val="FFFFFF" w:themeColor="background1"/>
                <w:sz w:val="18"/>
                <w:lang w:eastAsia="nl-NL"/>
              </w:rPr>
              <w:t>)</w:t>
            </w:r>
          </w:p>
        </w:tc>
      </w:tr>
      <w:tr w:rsidR="008D77DF" w14:paraId="597B7B11" w14:textId="77777777" w:rsidTr="00D26EC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Pr>
          <w:p w14:paraId="73D6E52A" w14:textId="77777777" w:rsidR="008D77DF" w:rsidRDefault="008D77DF" w:rsidP="00E84E9C">
            <w:pPr>
              <w:pStyle w:val="INDICATORNUMBER"/>
              <w:rPr>
                <w:rStyle w:val="IntenseEmphasis"/>
                <w:b/>
                <w:bCs w:val="0"/>
                <w:i w:val="0"/>
                <w:iCs w:val="0"/>
                <w:color w:val="595959"/>
              </w:rPr>
            </w:pPr>
          </w:p>
        </w:tc>
        <w:tc>
          <w:tcPr>
            <w:tcW w:w="1900" w:type="dxa"/>
            <w:vMerge w:val="restart"/>
            <w:tcBorders>
              <w:top w:val="nil"/>
              <w:right w:val="single" w:sz="4" w:space="0" w:color="A6A6A6" w:themeColor="background1" w:themeShade="A6"/>
            </w:tcBorders>
            <w:shd w:val="clear" w:color="auto" w:fill="auto"/>
          </w:tcPr>
          <w:p w14:paraId="16226B28" w14:textId="77777777" w:rsidR="008D77DF" w:rsidRPr="00CB536A" w:rsidRDefault="008D77DF" w:rsidP="00EE3F0E">
            <w:pPr>
              <w:pStyle w:val="INDICATORTEXT"/>
              <w:jc w:val="center"/>
              <w:cnfStyle w:val="000000100000" w:firstRow="0" w:lastRow="0" w:firstColumn="0" w:lastColumn="0" w:oddVBand="0" w:evenVBand="0" w:oddHBand="1" w:evenHBand="0" w:firstRowFirstColumn="0" w:firstRowLastColumn="0" w:lastRowFirstColumn="0" w:lastRowLastColumn="0"/>
            </w:pPr>
            <w:r w:rsidRPr="00CB536A">
              <w:sym w:font="Wingdings" w:char="F06D"/>
            </w:r>
            <w:r w:rsidRPr="00CB536A">
              <w:t xml:space="preserve"> Yes</w:t>
            </w:r>
          </w:p>
        </w:tc>
        <w:tc>
          <w:tcPr>
            <w:tcW w:w="2060" w:type="dxa"/>
            <w:vMerge w:val="restart"/>
            <w:tcBorders>
              <w:top w:val="nil"/>
              <w:right w:val="single" w:sz="4" w:space="0" w:color="A6A6A6" w:themeColor="background1" w:themeShade="A6"/>
            </w:tcBorders>
            <w:shd w:val="clear" w:color="auto" w:fill="auto"/>
          </w:tcPr>
          <w:p w14:paraId="41758A6A" w14:textId="77777777" w:rsidR="008D77DF" w:rsidRPr="00CB536A" w:rsidRDefault="008D77DF" w:rsidP="00EE3F0E">
            <w:pPr>
              <w:pStyle w:val="INDICATORTEXT"/>
              <w:jc w:val="center"/>
              <w:cnfStyle w:val="000000100000" w:firstRow="0" w:lastRow="0" w:firstColumn="0" w:lastColumn="0" w:oddVBand="0" w:evenVBand="0" w:oddHBand="1" w:evenHBand="0" w:firstRowFirstColumn="0" w:firstRowLastColumn="0" w:lastRowFirstColumn="0" w:lastRowLastColumn="0"/>
            </w:pPr>
            <w:r w:rsidRPr="00CB536A">
              <w:sym w:font="Wingdings" w:char="F06D"/>
            </w:r>
            <w:r w:rsidRPr="00CB536A">
              <w:t xml:space="preserve"> No</w:t>
            </w:r>
          </w:p>
        </w:tc>
        <w:tc>
          <w:tcPr>
            <w:tcW w:w="412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54BD6C7" w14:textId="77777777" w:rsidR="008D77DF" w:rsidRPr="008D77DF" w:rsidRDefault="008D77DF" w:rsidP="00C764F7">
            <w:pPr>
              <w:pStyle w:val="INDICATORTEXT"/>
              <w:cnfStyle w:val="000000100000" w:firstRow="0" w:lastRow="0" w:firstColumn="0" w:lastColumn="0" w:oddVBand="0" w:evenVBand="0" w:oddHBand="1" w:evenHBand="0" w:firstRowFirstColumn="0" w:firstRowLastColumn="0" w:lastRowFirstColumn="0" w:lastRowLastColumn="0"/>
              <w:rPr>
                <w:sz w:val="8"/>
              </w:rPr>
            </w:pPr>
          </w:p>
        </w:tc>
      </w:tr>
      <w:tr w:rsidR="008D77DF" w14:paraId="7437A960" w14:textId="77777777" w:rsidTr="00D26ECD">
        <w:trPr>
          <w:trHeight w:val="20"/>
        </w:trPr>
        <w:tc>
          <w:tcPr>
            <w:cnfStyle w:val="001000000000" w:firstRow="0" w:lastRow="0" w:firstColumn="1" w:lastColumn="0" w:oddVBand="0" w:evenVBand="0" w:oddHBand="0" w:evenHBand="0" w:firstRowFirstColumn="0" w:firstRowLastColumn="0" w:lastRowFirstColumn="0" w:lastRowLastColumn="0"/>
            <w:tcW w:w="1134" w:type="dxa"/>
            <w:vMerge/>
          </w:tcPr>
          <w:p w14:paraId="712D0ECB" w14:textId="77777777" w:rsidR="008D77DF" w:rsidRDefault="008D77DF" w:rsidP="00E84E9C">
            <w:pPr>
              <w:pStyle w:val="INDICATORNUMBER"/>
              <w:rPr>
                <w:rStyle w:val="IntenseEmphasis"/>
                <w:b/>
                <w:bCs w:val="0"/>
                <w:i w:val="0"/>
                <w:iCs w:val="0"/>
                <w:color w:val="595959"/>
              </w:rPr>
            </w:pPr>
          </w:p>
        </w:tc>
        <w:tc>
          <w:tcPr>
            <w:tcW w:w="1900" w:type="dxa"/>
            <w:vMerge/>
            <w:tcBorders>
              <w:right w:val="single" w:sz="4" w:space="0" w:color="A6A6A6" w:themeColor="background1" w:themeShade="A6"/>
            </w:tcBorders>
            <w:shd w:val="clear" w:color="auto" w:fill="auto"/>
          </w:tcPr>
          <w:p w14:paraId="689D76DB" w14:textId="77777777" w:rsidR="008D77DF" w:rsidRPr="00CB536A" w:rsidRDefault="008D77DF" w:rsidP="00EE3F0E">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2060" w:type="dxa"/>
            <w:vMerge/>
            <w:tcBorders>
              <w:right w:val="single" w:sz="4" w:space="0" w:color="A6A6A6" w:themeColor="background1" w:themeShade="A6"/>
            </w:tcBorders>
            <w:shd w:val="clear" w:color="auto" w:fill="auto"/>
          </w:tcPr>
          <w:p w14:paraId="7BE5AC29" w14:textId="77777777" w:rsidR="008D77DF" w:rsidRPr="00CB536A" w:rsidRDefault="008D77DF" w:rsidP="00EE3F0E">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50AA3B8" w14:textId="77777777" w:rsidR="008D77DF" w:rsidRPr="008D77DF" w:rsidRDefault="008D77DF" w:rsidP="00C764F7">
            <w:pPr>
              <w:pStyle w:val="INDICATORTEXT"/>
              <w:cnfStyle w:val="000000000000" w:firstRow="0" w:lastRow="0" w:firstColumn="0" w:lastColumn="0" w:oddVBand="0" w:evenVBand="0" w:oddHBand="0" w:evenHBand="0" w:firstRowFirstColumn="0" w:firstRowLastColumn="0" w:lastRowFirstColumn="0" w:lastRowLastColumn="0"/>
              <w:rPr>
                <w:sz w:val="8"/>
              </w:rPr>
            </w:pPr>
          </w:p>
        </w:tc>
      </w:tr>
      <w:tr w:rsidR="008D77DF" w14:paraId="05FF3F0E" w14:textId="77777777" w:rsidTr="00D26EC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1669B86C" w14:textId="77777777" w:rsidR="008D77DF" w:rsidRDefault="008D77DF" w:rsidP="00E84E9C">
            <w:pPr>
              <w:pStyle w:val="INDICATORNUMBER"/>
              <w:rPr>
                <w:rStyle w:val="IntenseEmphasis"/>
                <w:b/>
                <w:bCs w:val="0"/>
                <w:i w:val="0"/>
                <w:iCs w:val="0"/>
                <w:color w:val="595959"/>
              </w:rPr>
            </w:pPr>
          </w:p>
        </w:tc>
        <w:tc>
          <w:tcPr>
            <w:tcW w:w="1900" w:type="dxa"/>
            <w:vMerge/>
            <w:tcBorders>
              <w:bottom w:val="single" w:sz="4" w:space="0" w:color="595959" w:themeColor="text1" w:themeTint="A6"/>
              <w:right w:val="single" w:sz="4" w:space="0" w:color="A6A6A6" w:themeColor="background1" w:themeShade="A6"/>
            </w:tcBorders>
            <w:shd w:val="clear" w:color="auto" w:fill="auto"/>
          </w:tcPr>
          <w:p w14:paraId="70D4B41D" w14:textId="77777777" w:rsidR="008D77DF" w:rsidRPr="00CB536A" w:rsidRDefault="008D77DF" w:rsidP="00EE3F0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2060" w:type="dxa"/>
            <w:vMerge/>
            <w:tcBorders>
              <w:bottom w:val="single" w:sz="4" w:space="0" w:color="595959" w:themeColor="text1" w:themeTint="A6"/>
              <w:right w:val="single" w:sz="4" w:space="0" w:color="A6A6A6" w:themeColor="background1" w:themeShade="A6"/>
            </w:tcBorders>
            <w:shd w:val="clear" w:color="auto" w:fill="auto"/>
          </w:tcPr>
          <w:p w14:paraId="2B0EB52C" w14:textId="77777777" w:rsidR="008D77DF" w:rsidRPr="00CB536A" w:rsidRDefault="008D77DF" w:rsidP="00EE3F0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6E491D8B" w14:textId="77777777" w:rsidR="008D77DF" w:rsidRPr="008D77DF" w:rsidRDefault="008D77DF" w:rsidP="00C764F7">
            <w:pPr>
              <w:pStyle w:val="INDICATORTEXT"/>
              <w:cnfStyle w:val="000000100000" w:firstRow="0" w:lastRow="0" w:firstColumn="0" w:lastColumn="0" w:oddVBand="0" w:evenVBand="0" w:oddHBand="1" w:evenHBand="0" w:firstRowFirstColumn="0" w:firstRowLastColumn="0" w:lastRowFirstColumn="0" w:lastRowLastColumn="0"/>
              <w:rPr>
                <w:sz w:val="8"/>
              </w:rPr>
            </w:pPr>
          </w:p>
        </w:tc>
      </w:tr>
      <w:tr w:rsidR="00EE3F0E" w14:paraId="2B8798F3"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nil"/>
            </w:tcBorders>
          </w:tcPr>
          <w:p w14:paraId="2C22C2BF" w14:textId="77777777" w:rsidR="00EE3F0E" w:rsidRDefault="00A253AD" w:rsidP="00E84E9C">
            <w:pPr>
              <w:pStyle w:val="INDICATORNUMBER"/>
              <w:rPr>
                <w:rStyle w:val="IntenseEmphasis"/>
                <w:b/>
                <w:bCs w:val="0"/>
                <w:i w:val="0"/>
                <w:iCs w:val="0"/>
                <w:color w:val="595959"/>
              </w:rPr>
            </w:pPr>
            <w:r>
              <w:rPr>
                <w:rStyle w:val="IntenseEmphasis"/>
                <w:b/>
                <w:bCs w:val="0"/>
                <w:i w:val="0"/>
                <w:iCs w:val="0"/>
                <w:color w:val="595959"/>
              </w:rPr>
              <w:t>SG 10.4</w:t>
            </w:r>
          </w:p>
        </w:tc>
        <w:tc>
          <w:tcPr>
            <w:tcW w:w="8080" w:type="dxa"/>
            <w:gridSpan w:val="3"/>
            <w:tcBorders>
              <w:top w:val="single" w:sz="4" w:space="0" w:color="595959" w:themeColor="text1" w:themeTint="A6"/>
              <w:bottom w:val="nil"/>
              <w:right w:val="single" w:sz="4" w:space="0" w:color="595959" w:themeColor="text1" w:themeTint="A6"/>
            </w:tcBorders>
            <w:shd w:val="clear" w:color="auto" w:fill="F2F2F2" w:themeFill="background1" w:themeFillShade="F2"/>
          </w:tcPr>
          <w:p w14:paraId="4C95D7E0" w14:textId="77777777" w:rsidR="00EE3F0E" w:rsidRPr="00CB536A" w:rsidRDefault="00EE3F0E" w:rsidP="00855FB4">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EE3F0E" w14:paraId="7C89255D"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tcBorders>
          </w:tcPr>
          <w:p w14:paraId="0C035D53" w14:textId="77777777" w:rsidR="00EE3F0E" w:rsidRDefault="00EE3F0E" w:rsidP="00E84E9C">
            <w:pPr>
              <w:pStyle w:val="INDICATORNUMBER"/>
              <w:rPr>
                <w:rStyle w:val="IntenseEmphasis"/>
                <w:b/>
                <w:bCs w:val="0"/>
                <w:i w:val="0"/>
                <w:iCs w:val="0"/>
                <w:color w:val="595959"/>
              </w:rPr>
            </w:pPr>
          </w:p>
        </w:tc>
        <w:tc>
          <w:tcPr>
            <w:tcW w:w="8080" w:type="dxa"/>
            <w:gridSpan w:val="3"/>
            <w:tcBorders>
              <w:top w:val="nil"/>
              <w:bottom w:val="single" w:sz="4" w:space="0" w:color="404040" w:themeColor="text1" w:themeTint="BF"/>
              <w:right w:val="single" w:sz="4" w:space="0" w:color="595959" w:themeColor="text1" w:themeTint="A6"/>
            </w:tcBorders>
            <w:shd w:val="clear" w:color="auto" w:fill="auto"/>
          </w:tcPr>
          <w:p w14:paraId="781FF1B8" w14:textId="77777777" w:rsidR="00EE3F0E" w:rsidRPr="00CB536A" w:rsidRDefault="00EE3F0E" w:rsidP="00C764F7">
            <w:pPr>
              <w:pStyle w:val="INDICATORTEXT"/>
              <w:cnfStyle w:val="000000100000" w:firstRow="0" w:lastRow="0" w:firstColumn="0" w:lastColumn="0" w:oddVBand="0" w:evenVBand="0" w:oddHBand="1" w:evenHBand="0" w:firstRowFirstColumn="0" w:firstRowLastColumn="0" w:lastRowFirstColumn="0" w:lastRowLastColumn="0"/>
            </w:pPr>
          </w:p>
        </w:tc>
      </w:tr>
    </w:tbl>
    <w:p w14:paraId="346B5500" w14:textId="77777777" w:rsidR="00706EE9" w:rsidRDefault="00706EE9" w:rsidP="005F7BC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DC1DD3" w14:paraId="6B2711FD"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14A8B05A" w14:textId="77777777" w:rsidR="00DC1DD3" w:rsidRPr="00191BC1" w:rsidRDefault="00A253AD"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SG 10</w:t>
            </w:r>
          </w:p>
        </w:tc>
        <w:tc>
          <w:tcPr>
            <w:tcW w:w="8080" w:type="dxa"/>
          </w:tcPr>
          <w:p w14:paraId="26822DE3" w14:textId="77777777" w:rsidR="00DC1DD3" w:rsidRPr="00191BC1" w:rsidRDefault="00DC1DD3"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DC1DD3" w:rsidRPr="00CF025D" w14:paraId="63FC3B25"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4E9FD69" w14:textId="77777777" w:rsidR="00DC1DD3" w:rsidRPr="000D72DF" w:rsidRDefault="00A253AD" w:rsidP="00E84E9C">
            <w:pPr>
              <w:pStyle w:val="INDICATORNUMBER"/>
              <w:rPr>
                <w:rStyle w:val="IntenseEmphasis"/>
                <w:b/>
                <w:bCs w:val="0"/>
                <w:i w:val="0"/>
                <w:iCs w:val="0"/>
              </w:rPr>
            </w:pPr>
            <w:r>
              <w:rPr>
                <w:rStyle w:val="IntenseEmphasis"/>
                <w:b/>
                <w:bCs w:val="0"/>
                <w:i w:val="0"/>
                <w:iCs w:val="0"/>
                <w:color w:val="595959"/>
              </w:rPr>
              <w:t>SG 10</w:t>
            </w:r>
          </w:p>
        </w:tc>
        <w:tc>
          <w:tcPr>
            <w:tcW w:w="8080" w:type="dxa"/>
            <w:tcBorders>
              <w:top w:val="single" w:sz="4" w:space="0" w:color="595959"/>
              <w:bottom w:val="single" w:sz="4" w:space="0" w:color="A6A6A6" w:themeColor="background1" w:themeShade="A6"/>
            </w:tcBorders>
          </w:tcPr>
          <w:p w14:paraId="2FAB9191" w14:textId="77777777" w:rsidR="00DC1DD3" w:rsidRPr="00CF025D" w:rsidRDefault="00DC1DD3" w:rsidP="00E84E9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DC1DD3">
              <w:rPr>
                <w:rFonts w:cs="Calibri"/>
                <w:szCs w:val="18"/>
              </w:rPr>
              <w:t>These activities could include direct dialogue with government agencies, regulatory authorities and standard-setters on policy issues, supporting other actors in their public policy dialogue activities, providing information on specific ESG issues (</w:t>
            </w:r>
            <w:r w:rsidR="00230DDE">
              <w:rPr>
                <w:rFonts w:cs="Calibri"/>
                <w:szCs w:val="18"/>
              </w:rPr>
              <w:t xml:space="preserve">e.g., </w:t>
            </w:r>
            <w:r w:rsidRPr="00DC1DD3">
              <w:rPr>
                <w:rFonts w:cs="Calibri"/>
                <w:szCs w:val="18"/>
              </w:rPr>
              <w:t>climate change, water or executive remuneration), explaining your views on public policy issues (</w:t>
            </w:r>
            <w:r w:rsidR="00230DDE">
              <w:rPr>
                <w:rFonts w:cs="Calibri"/>
                <w:szCs w:val="18"/>
              </w:rPr>
              <w:t xml:space="preserve">e.g., </w:t>
            </w:r>
            <w:r w:rsidRPr="00DC1DD3">
              <w:rPr>
                <w:rFonts w:cs="Calibri"/>
                <w:szCs w:val="18"/>
              </w:rPr>
              <w:t>mandatory company sustainability reporting) or providing information on responsible investment more generally.</w:t>
            </w:r>
          </w:p>
        </w:tc>
      </w:tr>
      <w:tr w:rsidR="00DC1DD3" w:rsidRPr="00CF025D" w14:paraId="74BF01F1"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E75E19E" w14:textId="77777777" w:rsidR="00DC1DD3" w:rsidRDefault="00A253AD" w:rsidP="00E84E9C">
            <w:pPr>
              <w:pStyle w:val="INDICATORNUMBER"/>
              <w:rPr>
                <w:rStyle w:val="IntenseEmphasis"/>
                <w:b/>
                <w:bCs w:val="0"/>
                <w:i w:val="0"/>
                <w:iCs w:val="0"/>
                <w:color w:val="595959"/>
              </w:rPr>
            </w:pPr>
            <w:r>
              <w:rPr>
                <w:rStyle w:val="IntenseEmphasis"/>
                <w:b/>
                <w:bCs w:val="0"/>
                <w:i w:val="0"/>
                <w:iCs w:val="0"/>
                <w:color w:val="595959"/>
              </w:rPr>
              <w:t>SG 10.2</w:t>
            </w:r>
          </w:p>
        </w:tc>
        <w:tc>
          <w:tcPr>
            <w:tcW w:w="8080" w:type="dxa"/>
            <w:tcBorders>
              <w:top w:val="single" w:sz="4" w:space="0" w:color="A6A6A6" w:themeColor="background1" w:themeShade="A6"/>
              <w:bottom w:val="single" w:sz="4" w:space="0" w:color="A6A6A6" w:themeColor="background1" w:themeShade="A6"/>
            </w:tcBorders>
          </w:tcPr>
          <w:p w14:paraId="6B5D48CE" w14:textId="77777777" w:rsidR="00DC1DD3" w:rsidRPr="00DC1DD3" w:rsidRDefault="00DC1DD3" w:rsidP="00AC3044">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DC1DD3">
              <w:rPr>
                <w:rFonts w:cs="Calibri"/>
                <w:szCs w:val="18"/>
              </w:rPr>
              <w:t>If you have provided feedback to public consultations conducted by governments, regulators or standard-setters, select ‘Drafted your own written submissions to governments, regulators or standard-setters’</w:t>
            </w:r>
            <w:r w:rsidR="00AC3044">
              <w:rPr>
                <w:rFonts w:cs="Calibri"/>
                <w:szCs w:val="18"/>
              </w:rPr>
              <w:t>.</w:t>
            </w:r>
          </w:p>
        </w:tc>
      </w:tr>
      <w:tr w:rsidR="00DC1DD3" w:rsidRPr="00CF025D" w14:paraId="2EAA2AC5"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EBA652C" w14:textId="77777777" w:rsidR="00DC1DD3" w:rsidRDefault="00A253AD" w:rsidP="00E84E9C">
            <w:pPr>
              <w:pStyle w:val="INDICATORNUMBER"/>
              <w:rPr>
                <w:rStyle w:val="IntenseEmphasis"/>
                <w:b/>
                <w:bCs w:val="0"/>
                <w:i w:val="0"/>
                <w:iCs w:val="0"/>
                <w:color w:val="595959"/>
              </w:rPr>
            </w:pPr>
            <w:r>
              <w:rPr>
                <w:rStyle w:val="IntenseEmphasis"/>
                <w:b/>
                <w:bCs w:val="0"/>
                <w:i w:val="0"/>
                <w:iCs w:val="0"/>
                <w:color w:val="595959"/>
              </w:rPr>
              <w:t>SG 10.4</w:t>
            </w:r>
          </w:p>
        </w:tc>
        <w:tc>
          <w:tcPr>
            <w:tcW w:w="8080" w:type="dxa"/>
            <w:tcBorders>
              <w:top w:val="single" w:sz="4" w:space="0" w:color="A6A6A6" w:themeColor="background1" w:themeShade="A6"/>
              <w:bottom w:val="single" w:sz="4" w:space="0" w:color="A6A6A6" w:themeColor="background1" w:themeShade="A6"/>
            </w:tcBorders>
          </w:tcPr>
          <w:p w14:paraId="2FC8351B" w14:textId="77777777" w:rsidR="00DC1DD3" w:rsidRPr="00DC1DD3" w:rsidRDefault="00DC1DD3" w:rsidP="00AC3044">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DC1DD3">
              <w:rPr>
                <w:rFonts w:cs="Calibri"/>
                <w:bCs/>
                <w:szCs w:val="18"/>
              </w:rPr>
              <w:t>You can indicate the topics of your dialogues here. If you do not engage in public policy dialogue (</w:t>
            </w:r>
            <w:r w:rsidR="00230DDE">
              <w:rPr>
                <w:rFonts w:cs="Calibri"/>
                <w:bCs/>
                <w:szCs w:val="18"/>
              </w:rPr>
              <w:t xml:space="preserve">e.g., </w:t>
            </w:r>
            <w:r w:rsidRPr="00DC1DD3">
              <w:rPr>
                <w:rFonts w:cs="Calibri"/>
                <w:bCs/>
                <w:szCs w:val="18"/>
              </w:rPr>
              <w:t>if you are not permitted to do so because of regulatory constraints or you do not consider such engagement a prudent use of your resources)</w:t>
            </w:r>
            <w:r w:rsidR="00E830D1">
              <w:rPr>
                <w:rFonts w:cs="Calibri"/>
                <w:bCs/>
                <w:szCs w:val="18"/>
              </w:rPr>
              <w:t>,</w:t>
            </w:r>
            <w:r w:rsidRPr="00DC1DD3">
              <w:rPr>
                <w:rFonts w:cs="Calibri"/>
                <w:bCs/>
                <w:szCs w:val="18"/>
              </w:rPr>
              <w:t xml:space="preserve"> you can explain this here.</w:t>
            </w:r>
          </w:p>
        </w:tc>
      </w:tr>
      <w:tr w:rsidR="00DC1DD3" w:rsidRPr="00CF025D" w14:paraId="5CF03332" w14:textId="77777777" w:rsidTr="00E84E9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13798DD" w14:textId="77777777" w:rsidR="00DC1DD3" w:rsidRPr="009A594C" w:rsidRDefault="00DC1DD3" w:rsidP="00E84E9C">
            <w:pPr>
              <w:pStyle w:val="INDICATORNUMBER"/>
              <w:rPr>
                <w:rFonts w:cs="Calibri"/>
                <w:b w:val="0"/>
                <w:i/>
              </w:rPr>
            </w:pPr>
            <w:r w:rsidRPr="009A594C">
              <w:rPr>
                <w:rStyle w:val="IntenseEmphasis"/>
                <w:b/>
                <w:i w:val="0"/>
                <w:color w:val="595959"/>
              </w:rPr>
              <w:t>LOGIC</w:t>
            </w:r>
          </w:p>
        </w:tc>
      </w:tr>
      <w:tr w:rsidR="00DC1DD3" w:rsidRPr="00CF025D" w14:paraId="7E100489" w14:textId="77777777" w:rsidTr="007D710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05E8E800" w14:textId="77777777" w:rsidR="00DC1DD3" w:rsidRDefault="00A253AD" w:rsidP="00E84E9C">
            <w:pPr>
              <w:pStyle w:val="INDICATORNUMBER"/>
              <w:rPr>
                <w:rStyle w:val="IntenseEmphasis"/>
                <w:b/>
                <w:bCs w:val="0"/>
                <w:i w:val="0"/>
                <w:iCs w:val="0"/>
                <w:color w:val="595959"/>
              </w:rPr>
            </w:pPr>
            <w:r>
              <w:rPr>
                <w:rStyle w:val="IntenseEmphasis"/>
                <w:b/>
                <w:bCs w:val="0"/>
                <w:i w:val="0"/>
                <w:iCs w:val="0"/>
                <w:color w:val="595959"/>
              </w:rPr>
              <w:lastRenderedPageBreak/>
              <w:t>SG 10</w:t>
            </w:r>
          </w:p>
        </w:tc>
        <w:tc>
          <w:tcPr>
            <w:tcW w:w="8080" w:type="dxa"/>
            <w:tcBorders>
              <w:top w:val="single" w:sz="4" w:space="0" w:color="A6A6A6" w:themeColor="background1" w:themeShade="A6"/>
              <w:bottom w:val="single" w:sz="4" w:space="0" w:color="A6A6A6" w:themeColor="background1" w:themeShade="A6"/>
            </w:tcBorders>
          </w:tcPr>
          <w:p w14:paraId="5318EB84" w14:textId="77777777" w:rsidR="00D61007" w:rsidRPr="00902700" w:rsidRDefault="00DC1DD3" w:rsidP="00E15E7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CB536A">
              <w:rPr>
                <w:rFonts w:cs="Calibri"/>
                <w:bCs/>
                <w:szCs w:val="18"/>
              </w:rPr>
              <w:t>[1</w:t>
            </w:r>
            <w:r w:rsidR="00A253AD">
              <w:rPr>
                <w:rFonts w:cs="Calibri"/>
                <w:bCs/>
                <w:szCs w:val="18"/>
              </w:rPr>
              <w:t>0</w:t>
            </w:r>
            <w:r w:rsidRPr="00CB536A">
              <w:rPr>
                <w:rFonts w:cs="Calibri"/>
                <w:bCs/>
                <w:szCs w:val="18"/>
              </w:rPr>
              <w:t>.2] and [1</w:t>
            </w:r>
            <w:r w:rsidR="00A253AD">
              <w:rPr>
                <w:rFonts w:cs="Calibri"/>
                <w:bCs/>
                <w:szCs w:val="18"/>
              </w:rPr>
              <w:t>0</w:t>
            </w:r>
            <w:r w:rsidRPr="00CB536A">
              <w:rPr>
                <w:rFonts w:cs="Calibri"/>
                <w:bCs/>
                <w:szCs w:val="18"/>
              </w:rPr>
              <w:t>.3] will be applicable if you report ‘Yes</w:t>
            </w:r>
            <w:r w:rsidR="00C67208">
              <w:rPr>
                <w:rFonts w:cs="Calibri"/>
                <w:bCs/>
                <w:szCs w:val="18"/>
              </w:rPr>
              <w:t xml:space="preserve">, individually’ or ‘Yes, in collaboration with others’ </w:t>
            </w:r>
            <w:r w:rsidRPr="00CB536A">
              <w:rPr>
                <w:rFonts w:cs="Calibri"/>
                <w:bCs/>
                <w:szCs w:val="18"/>
              </w:rPr>
              <w:t>in [1</w:t>
            </w:r>
            <w:r w:rsidR="00A253AD">
              <w:rPr>
                <w:rFonts w:cs="Calibri"/>
                <w:bCs/>
                <w:szCs w:val="18"/>
              </w:rPr>
              <w:t>0</w:t>
            </w:r>
            <w:r w:rsidRPr="00CB536A">
              <w:rPr>
                <w:rFonts w:cs="Calibri"/>
                <w:bCs/>
                <w:szCs w:val="18"/>
              </w:rPr>
              <w:t>.1]</w:t>
            </w:r>
            <w:r w:rsidR="00E15E77">
              <w:rPr>
                <w:rFonts w:cs="Calibri"/>
                <w:bCs/>
                <w:szCs w:val="18"/>
              </w:rPr>
              <w:t xml:space="preserve">. </w:t>
            </w:r>
            <w:r w:rsidR="00A9647C">
              <w:rPr>
                <w:rFonts w:cs="Calibri"/>
                <w:szCs w:val="18"/>
              </w:rPr>
              <w:t xml:space="preserve">In </w:t>
            </w:r>
            <w:r w:rsidR="00DA0F41">
              <w:rPr>
                <w:rFonts w:cs="Calibri"/>
                <w:szCs w:val="18"/>
              </w:rPr>
              <w:t>[1</w:t>
            </w:r>
            <w:r w:rsidR="00A253AD">
              <w:rPr>
                <w:rFonts w:cs="Calibri"/>
                <w:szCs w:val="18"/>
              </w:rPr>
              <w:t>0</w:t>
            </w:r>
            <w:r w:rsidR="00DA0F41">
              <w:rPr>
                <w:rFonts w:cs="Calibri"/>
                <w:szCs w:val="18"/>
              </w:rPr>
              <w:t xml:space="preserve">.3], </w:t>
            </w:r>
            <w:r w:rsidR="00A9647C">
              <w:rPr>
                <w:rFonts w:cs="Calibri"/>
                <w:szCs w:val="18"/>
              </w:rPr>
              <w:t xml:space="preserve">the URL column will only be applicable if you report </w:t>
            </w:r>
            <w:r w:rsidR="00E15E77">
              <w:rPr>
                <w:rFonts w:cs="Calibri"/>
                <w:szCs w:val="18"/>
              </w:rPr>
              <w:t>that your written submissions are publicly available.</w:t>
            </w:r>
            <w:r w:rsidR="00230DDE">
              <w:rPr>
                <w:rFonts w:cs="Calibri"/>
                <w:szCs w:val="18"/>
              </w:rPr>
              <w:t xml:space="preserve"> </w:t>
            </w:r>
          </w:p>
        </w:tc>
      </w:tr>
      <w:tr w:rsidR="007D7109" w:rsidRPr="00CF025D" w14:paraId="3930B9CB" w14:textId="77777777" w:rsidTr="00E84E9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478AF6F4" w14:textId="77777777" w:rsidR="007D7109" w:rsidRPr="007D7109" w:rsidRDefault="007D7109" w:rsidP="00DC1DD3">
            <w:pPr>
              <w:pStyle w:val="INDICATORTEXT"/>
              <w:rPr>
                <w:rFonts w:cs="Calibri"/>
                <w:b/>
                <w:bCs/>
                <w:szCs w:val="18"/>
              </w:rPr>
            </w:pPr>
            <w:r w:rsidRPr="007D7109">
              <w:rPr>
                <w:rFonts w:cs="Calibri"/>
                <w:b/>
                <w:bCs/>
                <w:szCs w:val="18"/>
              </w:rPr>
              <w:t>ASSESSMENT</w:t>
            </w:r>
          </w:p>
        </w:tc>
      </w:tr>
      <w:tr w:rsidR="007D7109" w:rsidRPr="00CF025D" w14:paraId="338C93CB"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1D5481B5" w14:textId="77777777" w:rsidR="007D7109" w:rsidRDefault="00A253AD" w:rsidP="00E84E9C">
            <w:pPr>
              <w:pStyle w:val="INDICATORNUMBER"/>
              <w:rPr>
                <w:rStyle w:val="IntenseEmphasis"/>
                <w:b/>
                <w:bCs w:val="0"/>
                <w:i w:val="0"/>
                <w:iCs w:val="0"/>
                <w:color w:val="595959"/>
              </w:rPr>
            </w:pPr>
            <w:r>
              <w:rPr>
                <w:rStyle w:val="IntenseEmphasis"/>
                <w:b/>
                <w:bCs w:val="0"/>
                <w:i w:val="0"/>
                <w:iCs w:val="0"/>
                <w:color w:val="595959"/>
              </w:rPr>
              <w:t>SG 10</w:t>
            </w:r>
          </w:p>
        </w:tc>
        <w:tc>
          <w:tcPr>
            <w:tcW w:w="8080" w:type="dxa"/>
            <w:tcBorders>
              <w:top w:val="single" w:sz="4" w:space="0" w:color="A6A6A6" w:themeColor="background1" w:themeShade="A6"/>
              <w:bottom w:val="single" w:sz="4" w:space="0" w:color="5A5A5A"/>
            </w:tcBorders>
          </w:tcPr>
          <w:p w14:paraId="4E00B1E1" w14:textId="77777777" w:rsidR="007D7109" w:rsidRDefault="007D7109" w:rsidP="007D7109">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7D7109">
              <w:rPr>
                <w:szCs w:val="18"/>
              </w:rPr>
              <w:sym w:font="Wingdings" w:char="F0AB"/>
            </w:r>
          </w:p>
          <w:p w14:paraId="0BB4D644" w14:textId="77777777" w:rsidR="007D7109" w:rsidRPr="00CB536A" w:rsidRDefault="007D7109" w:rsidP="00E830D1">
            <w:pPr>
              <w:pStyle w:val="INDICATORTEXT"/>
              <w:cnfStyle w:val="000000000000" w:firstRow="0" w:lastRow="0" w:firstColumn="0" w:lastColumn="0" w:oddVBand="0" w:evenVBand="0" w:oddHBand="0" w:evenHBand="0" w:firstRowFirstColumn="0" w:firstRowLastColumn="0" w:lastRowFirstColumn="0" w:lastRowLastColumn="0"/>
              <w:rPr>
                <w:rFonts w:cs="Calibri"/>
                <w:bCs/>
                <w:szCs w:val="18"/>
              </w:rPr>
            </w:pPr>
            <w:r>
              <w:rPr>
                <w:szCs w:val="18"/>
              </w:rPr>
              <w:t xml:space="preserve">This indicator assesses whether signatories have </w:t>
            </w:r>
            <w:r w:rsidRPr="005E7819">
              <w:rPr>
                <w:szCs w:val="18"/>
              </w:rPr>
              <w:t xml:space="preserve">conducted dialogue with public </w:t>
            </w:r>
            <w:r w:rsidR="00582D25">
              <w:rPr>
                <w:szCs w:val="18"/>
              </w:rPr>
              <w:t>policy-mak</w:t>
            </w:r>
            <w:r w:rsidRPr="005E7819">
              <w:rPr>
                <w:szCs w:val="18"/>
              </w:rPr>
              <w:t>ers or standard-setters</w:t>
            </w:r>
            <w:r w:rsidR="00E830D1">
              <w:rPr>
                <w:szCs w:val="18"/>
              </w:rPr>
              <w:t xml:space="preserve"> to support</w:t>
            </w:r>
            <w:r w:rsidRPr="005E7819">
              <w:rPr>
                <w:szCs w:val="18"/>
              </w:rPr>
              <w:t xml:space="preserve"> responsible investment</w:t>
            </w:r>
            <w:r>
              <w:rPr>
                <w:szCs w:val="18"/>
              </w:rPr>
              <w:t xml:space="preserve">. </w:t>
            </w:r>
            <w:r w:rsidR="00E87FE7">
              <w:rPr>
                <w:szCs w:val="18"/>
              </w:rPr>
              <w:t>Whether</w:t>
            </w:r>
            <w:r>
              <w:rPr>
                <w:szCs w:val="18"/>
              </w:rPr>
              <w:t xml:space="preserve"> this was conducted individually or through collaboration with others</w:t>
            </w:r>
            <w:r w:rsidR="00E87FE7">
              <w:rPr>
                <w:szCs w:val="18"/>
              </w:rPr>
              <w:t xml:space="preserve"> does not influence the scoring</w:t>
            </w:r>
            <w:r>
              <w:rPr>
                <w:szCs w:val="18"/>
              </w:rPr>
              <w:t>.</w:t>
            </w:r>
          </w:p>
        </w:tc>
      </w:tr>
    </w:tbl>
    <w:p w14:paraId="330EA937" w14:textId="77777777" w:rsidR="00DC1DD3" w:rsidRDefault="00DC1DD3">
      <w:pPr>
        <w:widowControl/>
        <w:autoSpaceDE/>
        <w:autoSpaceDN/>
        <w:adjustRightInd/>
        <w:spacing w:before="0" w:after="0" w:line="240" w:lineRule="auto"/>
      </w:pPr>
    </w:p>
    <w:p w14:paraId="547E6DFC" w14:textId="77777777" w:rsidR="00CC4DD0" w:rsidRDefault="00CC4DD0">
      <w:pPr>
        <w:widowControl/>
        <w:autoSpaceDE/>
        <w:autoSpaceDN/>
        <w:adjustRightInd/>
        <w:spacing w:before="0" w:after="0" w:line="240" w:lineRule="auto"/>
        <w:sectPr w:rsidR="00CC4DD0" w:rsidSect="00644696">
          <w:headerReference w:type="default" r:id="rId34"/>
          <w:headerReference w:type="first" r:id="rId35"/>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7F83B167" w14:textId="77777777" w:rsidTr="0032028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14E2F92" w14:textId="77777777" w:rsidR="00D00582" w:rsidRDefault="00D00582" w:rsidP="003F1063">
            <w:pPr>
              <w:widowControl/>
              <w:autoSpaceDE/>
              <w:autoSpaceDN/>
              <w:adjustRightInd/>
              <w:spacing w:after="0" w:line="240" w:lineRule="auto"/>
              <w:rPr>
                <w:rStyle w:val="IntenseEmphasis"/>
                <w:b/>
                <w:bCs w:val="0"/>
                <w:i w:val="0"/>
                <w:iCs w:val="0"/>
              </w:rPr>
            </w:pPr>
            <w:r>
              <w:lastRenderedPageBreak/>
              <w:t>SECTION</w:t>
            </w:r>
          </w:p>
        </w:tc>
      </w:tr>
      <w:tr w:rsidR="00D00582" w14:paraId="12AA213C" w14:textId="77777777" w:rsidTr="0032028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A39B38D" w14:textId="77777777" w:rsidR="00D00582" w:rsidRPr="00BF74E2" w:rsidRDefault="00D00582" w:rsidP="00D00582">
            <w:pPr>
              <w:pStyle w:val="Heading2"/>
              <w:outlineLvl w:val="1"/>
              <w:rPr>
                <w:rStyle w:val="IntenseEmphasis"/>
                <w:i w:val="0"/>
                <w:iCs w:val="0"/>
                <w:color w:val="008CD0"/>
              </w:rPr>
            </w:pPr>
            <w:bookmarkStart w:id="13" w:name="_Toc436645309"/>
            <w:r w:rsidRPr="00D36790">
              <w:t xml:space="preserve">ESG </w:t>
            </w:r>
            <w:r w:rsidRPr="007A4C3E">
              <w:t xml:space="preserve">issues </w:t>
            </w:r>
            <w:r w:rsidRPr="00D36790">
              <w:t>in asset allocation</w:t>
            </w:r>
            <w:bookmarkEnd w:id="13"/>
          </w:p>
        </w:tc>
      </w:tr>
    </w:tbl>
    <w:p w14:paraId="23C9BBC3" w14:textId="77777777" w:rsidR="00D00582" w:rsidRDefault="00D00582" w:rsidP="00EC1495">
      <w:pPr>
        <w:pStyle w:val="INDICATORNUMBER"/>
        <w:spacing w:after="0"/>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0791E" w14:paraId="3C88BEF8" w14:textId="77777777" w:rsidTr="002D14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D34EDD4" w14:textId="77777777" w:rsidR="0060791E" w:rsidRPr="00903B63" w:rsidRDefault="0060791E"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2948428" w14:textId="77777777" w:rsidR="0060791E" w:rsidRPr="00903B63" w:rsidRDefault="0060791E"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69EB777" w14:textId="77777777" w:rsidR="0060791E" w:rsidRPr="00903B63" w:rsidRDefault="0060791E"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1F12E45" w14:textId="77777777" w:rsidR="0060791E" w:rsidRPr="00903B63" w:rsidRDefault="0060791E"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60791E" w14:paraId="0E72CCA8" w14:textId="77777777" w:rsidTr="002D149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51308E2" w14:textId="77777777" w:rsidR="0060791E" w:rsidRPr="00903B63" w:rsidRDefault="009F2C57" w:rsidP="00E84E9C">
            <w:pPr>
              <w:pStyle w:val="SectionIndicatorHeaderText"/>
              <w:rPr>
                <w:rStyle w:val="IntenseEmphasis"/>
                <w:bCs w:val="0"/>
                <w:i w:val="0"/>
                <w:iCs w:val="0"/>
                <w:color w:val="FFFFFF" w:themeColor="background1"/>
              </w:rPr>
            </w:pPr>
            <w:r>
              <w:rPr>
                <w:rStyle w:val="IntenseEmphasis"/>
                <w:i w:val="0"/>
                <w:color w:val="FFFFFF" w:themeColor="background1"/>
              </w:rPr>
              <w:t>SG 11</w:t>
            </w:r>
          </w:p>
        </w:tc>
        <w:tc>
          <w:tcPr>
            <w:tcW w:w="3402" w:type="dxa"/>
            <w:shd w:val="clear" w:color="auto" w:fill="888888"/>
          </w:tcPr>
          <w:p w14:paraId="2648A94F" w14:textId="77777777" w:rsidR="0060791E" w:rsidRPr="00903B63" w:rsidRDefault="0060791E" w:rsidP="002D14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4C94020E" w14:textId="77777777" w:rsidR="0060791E" w:rsidRPr="002D1491" w:rsidRDefault="0060791E" w:rsidP="002D14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51FC26D" w14:textId="77777777" w:rsidR="0060791E" w:rsidRPr="00903B63" w:rsidRDefault="0060791E" w:rsidP="00E84E9C">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65220293" w14:textId="77777777" w:rsidR="00D5350F" w:rsidRDefault="00D5350F" w:rsidP="00EC1495">
      <w:pPr>
        <w:pStyle w:val="INDICATORNUMBER"/>
        <w:spacing w:after="0"/>
      </w:pPr>
    </w:p>
    <w:tbl>
      <w:tblPr>
        <w:tblStyle w:val="SubSectionIndicatorTableVOLUNTARY"/>
        <w:tblW w:w="9214" w:type="dxa"/>
        <w:tblInd w:w="5" w:type="dxa"/>
        <w:tblLook w:val="04A0" w:firstRow="1" w:lastRow="0" w:firstColumn="1" w:lastColumn="0" w:noHBand="0" w:noVBand="1"/>
      </w:tblPr>
      <w:tblGrid>
        <w:gridCol w:w="1134"/>
        <w:gridCol w:w="8080"/>
      </w:tblGrid>
      <w:tr w:rsidR="0060791E" w14:paraId="1F681A91" w14:textId="77777777" w:rsidTr="001B3C1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4C9AE6C" w14:textId="77777777" w:rsidR="0060791E" w:rsidRPr="00903B63" w:rsidRDefault="009F2C57"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SG 11</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28354A17" w14:textId="77777777" w:rsidR="0060791E" w:rsidRPr="00903B63" w:rsidRDefault="0060791E"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1B3C16" w14:paraId="62691D86" w14:textId="77777777" w:rsidTr="001B3C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7CFE7B7" w14:textId="77777777" w:rsidR="001B3C16" w:rsidRDefault="001B3C16" w:rsidP="00E84E9C">
            <w:pPr>
              <w:pStyle w:val="INDICATORNUMBER"/>
              <w:rPr>
                <w:rStyle w:val="IntenseEmphasis"/>
                <w:b/>
                <w:bCs w:val="0"/>
                <w:i w:val="0"/>
                <w:iCs w:val="0"/>
                <w:color w:val="595959"/>
              </w:rPr>
            </w:pPr>
            <w:r>
              <w:rPr>
                <w:rStyle w:val="IntenseEmphasis"/>
                <w:b/>
                <w:bCs w:val="0"/>
                <w:i w:val="0"/>
                <w:iCs w:val="0"/>
                <w:color w:val="595959"/>
              </w:rPr>
              <w:t>SG 11.1</w:t>
            </w:r>
          </w:p>
        </w:tc>
        <w:tc>
          <w:tcPr>
            <w:tcW w:w="8080" w:type="dxa"/>
            <w:tcBorders>
              <w:top w:val="nil"/>
              <w:right w:val="single" w:sz="4" w:space="0" w:color="595959" w:themeColor="text1" w:themeTint="A6"/>
            </w:tcBorders>
          </w:tcPr>
          <w:p w14:paraId="7DF95CC6" w14:textId="77777777" w:rsidR="001B3C16" w:rsidRDefault="001B3C16" w:rsidP="00631871">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 executes scenario analysis and/or modelling in which the risk profile of future ESG trends at portfolio level is calculated</w:t>
            </w:r>
          </w:p>
        </w:tc>
      </w:tr>
      <w:tr w:rsidR="00631871" w14:paraId="364E75FD" w14:textId="77777777" w:rsidTr="001B3C16">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59E98C9" w14:textId="77777777" w:rsidR="00631871" w:rsidRDefault="00631871" w:rsidP="00E84E9C">
            <w:pPr>
              <w:pStyle w:val="INDICATORNUMBER"/>
              <w:rPr>
                <w:rStyle w:val="IntenseEmphasis"/>
                <w:b/>
                <w:bCs w:val="0"/>
                <w:i w:val="0"/>
                <w:iCs w:val="0"/>
                <w:color w:val="595959"/>
              </w:rPr>
            </w:pPr>
          </w:p>
        </w:tc>
        <w:tc>
          <w:tcPr>
            <w:tcW w:w="8080" w:type="dxa"/>
            <w:tcBorders>
              <w:top w:val="nil"/>
              <w:bottom w:val="single" w:sz="4" w:space="0" w:color="auto"/>
              <w:right w:val="single" w:sz="4" w:space="0" w:color="595959" w:themeColor="text1" w:themeTint="A6"/>
            </w:tcBorders>
          </w:tcPr>
          <w:p w14:paraId="60584191" w14:textId="77777777" w:rsidR="00631871" w:rsidRDefault="00631871" w:rsidP="00631871">
            <w:pPr>
              <w:pStyle w:val="indicatortext0"/>
              <w:cnfStyle w:val="000000000000" w:firstRow="0" w:lastRow="0" w:firstColumn="0" w:lastColumn="0" w:oddVBand="0" w:evenVBand="0" w:oddHBand="0" w:evenHBand="0" w:firstRowFirstColumn="0" w:firstRowLastColumn="0" w:lastRowFirstColumn="0" w:lastRowLastColumn="0"/>
            </w:pPr>
            <w:r>
              <w:rPr>
                <w:rFonts w:ascii="Wingdings" w:hAnsi="Wingdings"/>
              </w:rPr>
              <w:t></w:t>
            </w:r>
            <w:r>
              <w:t xml:space="preserve"> Yes</w:t>
            </w:r>
          </w:p>
          <w:p w14:paraId="34D83CE8" w14:textId="77777777" w:rsidR="00631871" w:rsidRDefault="00631871" w:rsidP="00631871">
            <w:pPr>
              <w:pStyle w:val="indicatortext0"/>
              <w:ind w:left="720"/>
              <w:cnfStyle w:val="000000000000" w:firstRow="0" w:lastRow="0" w:firstColumn="0" w:lastColumn="0" w:oddVBand="0" w:evenVBand="0" w:oddHBand="0" w:evenHBand="0" w:firstRowFirstColumn="0" w:firstRowLastColumn="0" w:lastRowFirstColumn="0" w:lastRowLastColumn="0"/>
            </w:pPr>
            <w:r>
              <w:rPr>
                <w:rFonts w:ascii="Wingdings" w:hAnsi="Wingdings"/>
              </w:rPr>
              <w:t></w:t>
            </w:r>
            <w:r w:rsidR="00230DDE">
              <w:rPr>
                <w:rFonts w:ascii="Times New Roman" w:hAnsi="Times New Roman" w:cs="Times New Roman"/>
                <w:sz w:val="14"/>
                <w:szCs w:val="14"/>
              </w:rPr>
              <w:t xml:space="preserve"> </w:t>
            </w:r>
            <w:r>
              <w:t xml:space="preserve">Scenario analysis </w:t>
            </w:r>
            <w:r w:rsidR="00E830D1">
              <w:t xml:space="preserve">that </w:t>
            </w:r>
            <w:r>
              <w:t>includes f</w:t>
            </w:r>
            <w:r w:rsidRPr="00FA2A59">
              <w:t xml:space="preserve">actors representing the investment impacts of future </w:t>
            </w:r>
            <w:r>
              <w:t>environmental trends</w:t>
            </w:r>
          </w:p>
          <w:p w14:paraId="66A552F7" w14:textId="77777777" w:rsidR="00631871" w:rsidRDefault="00631871" w:rsidP="00631871">
            <w:pPr>
              <w:pStyle w:val="indicatortext0"/>
              <w:ind w:left="720"/>
              <w:cnfStyle w:val="000000000000" w:firstRow="0" w:lastRow="0" w:firstColumn="0" w:lastColumn="0" w:oddVBand="0" w:evenVBand="0" w:oddHBand="0" w:evenHBand="0" w:firstRowFirstColumn="0" w:firstRowLastColumn="0" w:lastRowFirstColumn="0" w:lastRowLastColumn="0"/>
            </w:pPr>
            <w:r>
              <w:rPr>
                <w:rFonts w:ascii="Wingdings" w:hAnsi="Wingdings"/>
              </w:rPr>
              <w:t></w:t>
            </w:r>
            <w:r w:rsidR="00230DDE">
              <w:rPr>
                <w:rFonts w:ascii="Times New Roman" w:hAnsi="Times New Roman" w:cs="Times New Roman"/>
                <w:sz w:val="14"/>
                <w:szCs w:val="14"/>
              </w:rPr>
              <w:t xml:space="preserve"> </w:t>
            </w:r>
            <w:r>
              <w:t xml:space="preserve">Scenario analysis </w:t>
            </w:r>
            <w:r w:rsidR="00E830D1">
              <w:t xml:space="preserve">that </w:t>
            </w:r>
            <w:r>
              <w:t>includes f</w:t>
            </w:r>
            <w:r w:rsidRPr="00FA2A59">
              <w:t xml:space="preserve">actors representing the investment impacts of future </w:t>
            </w:r>
            <w:r>
              <w:t>social trends</w:t>
            </w:r>
          </w:p>
          <w:p w14:paraId="6F6CC0E5" w14:textId="77777777" w:rsidR="00631871" w:rsidRDefault="00631871" w:rsidP="00631871">
            <w:pPr>
              <w:pStyle w:val="indicatortext0"/>
              <w:ind w:left="720"/>
              <w:cnfStyle w:val="000000000000" w:firstRow="0" w:lastRow="0" w:firstColumn="0" w:lastColumn="0" w:oddVBand="0" w:evenVBand="0" w:oddHBand="0" w:evenHBand="0" w:firstRowFirstColumn="0" w:firstRowLastColumn="0" w:lastRowFirstColumn="0" w:lastRowLastColumn="0"/>
            </w:pPr>
            <w:r>
              <w:rPr>
                <w:rFonts w:ascii="Wingdings" w:hAnsi="Wingdings"/>
              </w:rPr>
              <w:t></w:t>
            </w:r>
            <w:r w:rsidR="00230DDE">
              <w:rPr>
                <w:rFonts w:ascii="Times New Roman" w:hAnsi="Times New Roman" w:cs="Times New Roman"/>
                <w:sz w:val="14"/>
                <w:szCs w:val="14"/>
              </w:rPr>
              <w:t xml:space="preserve"> </w:t>
            </w:r>
            <w:r>
              <w:t xml:space="preserve">Scenario analysis </w:t>
            </w:r>
            <w:r w:rsidR="00E830D1">
              <w:t xml:space="preserve">that </w:t>
            </w:r>
            <w:r>
              <w:t>includes f</w:t>
            </w:r>
            <w:r w:rsidRPr="00FA2A59">
              <w:t xml:space="preserve">actors representing the investment impacts of future </w:t>
            </w:r>
            <w:r>
              <w:t>governance trends</w:t>
            </w:r>
            <w:r w:rsidRPr="00FA2A59">
              <w:t xml:space="preserve"> </w:t>
            </w:r>
          </w:p>
          <w:p w14:paraId="3A30F200" w14:textId="77777777" w:rsidR="00631871" w:rsidRDefault="00631871" w:rsidP="00631871">
            <w:pPr>
              <w:pStyle w:val="indicatortext0"/>
              <w:ind w:left="720"/>
              <w:cnfStyle w:val="000000000000" w:firstRow="0" w:lastRow="0" w:firstColumn="0" w:lastColumn="0" w:oddVBand="0" w:evenVBand="0" w:oddHBand="0" w:evenHBand="0" w:firstRowFirstColumn="0" w:firstRowLastColumn="0" w:lastRowFirstColumn="0" w:lastRowLastColumn="0"/>
            </w:pPr>
            <w:r>
              <w:rPr>
                <w:rFonts w:ascii="Wingdings" w:hAnsi="Wingdings"/>
              </w:rPr>
              <w:t></w:t>
            </w:r>
            <w:r w:rsidR="00230DDE">
              <w:rPr>
                <w:rFonts w:ascii="Times New Roman" w:hAnsi="Times New Roman" w:cs="Times New Roman"/>
                <w:sz w:val="14"/>
                <w:szCs w:val="14"/>
              </w:rPr>
              <w:t xml:space="preserve"> </w:t>
            </w:r>
            <w:r>
              <w:t>Other</w:t>
            </w:r>
            <w:r w:rsidR="00E830D1">
              <w:t xml:space="preserve">; </w:t>
            </w:r>
            <w:r>
              <w:t xml:space="preserve">specify ____ </w:t>
            </w:r>
          </w:p>
          <w:p w14:paraId="02C0B78E" w14:textId="77777777" w:rsidR="00631871" w:rsidRPr="0060791E" w:rsidRDefault="00631871" w:rsidP="00631871">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t xml:space="preserve"> No</w:t>
            </w:r>
          </w:p>
        </w:tc>
      </w:tr>
      <w:tr w:rsidR="0060791E" w14:paraId="41483215" w14:textId="77777777" w:rsidTr="008003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B11359D" w14:textId="77777777" w:rsidR="0060791E" w:rsidRDefault="009F2C57" w:rsidP="00E84E9C">
            <w:pPr>
              <w:pStyle w:val="INDICATORNUMBER"/>
              <w:rPr>
                <w:rStyle w:val="IntenseEmphasis"/>
                <w:b/>
                <w:bCs w:val="0"/>
                <w:i w:val="0"/>
                <w:iCs w:val="0"/>
              </w:rPr>
            </w:pPr>
            <w:r>
              <w:rPr>
                <w:rStyle w:val="IntenseEmphasis"/>
                <w:b/>
                <w:bCs w:val="0"/>
                <w:i w:val="0"/>
                <w:iCs w:val="0"/>
                <w:color w:val="595959"/>
              </w:rPr>
              <w:t>SG 11.2</w:t>
            </w:r>
          </w:p>
        </w:tc>
        <w:tc>
          <w:tcPr>
            <w:tcW w:w="8080" w:type="dxa"/>
            <w:tcBorders>
              <w:top w:val="single" w:sz="4" w:space="0" w:color="auto"/>
              <w:right w:val="single" w:sz="4" w:space="0" w:color="595959" w:themeColor="text1" w:themeTint="A6"/>
            </w:tcBorders>
            <w:shd w:val="clear" w:color="auto" w:fill="F2F2F2" w:themeFill="background1" w:themeFillShade="F2"/>
          </w:tcPr>
          <w:p w14:paraId="5E42BC8C" w14:textId="77777777" w:rsidR="0060791E" w:rsidRPr="0060791E" w:rsidRDefault="0060791E" w:rsidP="00E830D1">
            <w:pPr>
              <w:pStyle w:val="INDICATORTEXT"/>
              <w:cnfStyle w:val="000000100000" w:firstRow="0" w:lastRow="0" w:firstColumn="0" w:lastColumn="0" w:oddVBand="0" w:evenVBand="0" w:oddHBand="1" w:evenHBand="0" w:firstRowFirstColumn="0" w:firstRowLastColumn="0" w:lastRowFirstColumn="0" w:lastRowLastColumn="0"/>
            </w:pPr>
            <w:r w:rsidRPr="0060791E">
              <w:t xml:space="preserve">Indicate </w:t>
            </w:r>
            <w:r w:rsidR="00E830D1">
              <w:t>whether</w:t>
            </w:r>
            <w:r w:rsidR="00E830D1" w:rsidRPr="0060791E">
              <w:t xml:space="preserve"> </w:t>
            </w:r>
            <w:r w:rsidRPr="0060791E">
              <w:t>your organisation considers ESG issues in strategic asset allocation and/or allocation of assets between</w:t>
            </w:r>
            <w:r w:rsidR="00A07249">
              <w:t xml:space="preserve"> sectors or</w:t>
            </w:r>
            <w:r w:rsidRPr="0060791E">
              <w:t xml:space="preserve"> geographic markets.</w:t>
            </w:r>
          </w:p>
        </w:tc>
      </w:tr>
      <w:tr w:rsidR="00E91EDE" w14:paraId="29E2E260" w14:textId="77777777" w:rsidTr="00BF1C9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09B626B3" w14:textId="77777777" w:rsidR="00E91EDE" w:rsidRPr="00AE100E" w:rsidRDefault="00E91EDE" w:rsidP="00E84E9C">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2BF7570D" w14:textId="77777777" w:rsidR="007B42A3" w:rsidRDefault="00E91EDE" w:rsidP="00EC1495">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r>
              <w:t xml:space="preserve"> </w:t>
            </w:r>
          </w:p>
          <w:p w14:paraId="4AD36623" w14:textId="77777777" w:rsidR="000B5D4C" w:rsidRDefault="000B5D4C"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Allocation between asset classes</w:t>
            </w:r>
          </w:p>
          <w:p w14:paraId="2B023371" w14:textId="77777777" w:rsidR="000B5D4C" w:rsidRDefault="000B5D4C"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Determining fixed income duration </w:t>
            </w:r>
          </w:p>
          <w:p w14:paraId="0E7C5104" w14:textId="77777777" w:rsidR="000B5D4C" w:rsidRDefault="000B5D4C"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Allocation of assets between geographic markets</w:t>
            </w:r>
          </w:p>
          <w:p w14:paraId="523CCD8F" w14:textId="77777777" w:rsidR="00612188" w:rsidRDefault="00612188"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Sector weightings</w:t>
            </w:r>
          </w:p>
          <w:p w14:paraId="01A6CF41" w14:textId="77777777" w:rsidR="000B5D4C" w:rsidRDefault="000B5D4C" w:rsidP="00EC1495">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Other</w:t>
            </w:r>
            <w:r w:rsidR="00E830D1">
              <w:t xml:space="preserve">; </w:t>
            </w:r>
            <w:r>
              <w:t xml:space="preserve">specify ____ </w:t>
            </w:r>
          </w:p>
          <w:p w14:paraId="77699E17" w14:textId="77777777" w:rsidR="00E91EDE" w:rsidRPr="00CB536A" w:rsidRDefault="00E91EDE" w:rsidP="00EC1495">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No</w:t>
            </w:r>
          </w:p>
        </w:tc>
      </w:tr>
      <w:tr w:rsidR="0060791E" w14:paraId="1910EC1F"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00135239" w14:textId="77777777" w:rsidR="0060791E" w:rsidRDefault="009F2C57" w:rsidP="00E84E9C">
            <w:pPr>
              <w:pStyle w:val="INDICATORNUMBER"/>
              <w:rPr>
                <w:rStyle w:val="IntenseEmphasis"/>
                <w:b/>
                <w:bCs w:val="0"/>
                <w:i w:val="0"/>
                <w:iCs w:val="0"/>
                <w:color w:val="595959"/>
              </w:rPr>
            </w:pPr>
            <w:r>
              <w:rPr>
                <w:rStyle w:val="IntenseEmphasis"/>
                <w:b/>
                <w:bCs w:val="0"/>
                <w:i w:val="0"/>
                <w:iCs w:val="0"/>
                <w:color w:val="595959"/>
              </w:rPr>
              <w:t>SG 11.</w:t>
            </w:r>
            <w:r w:rsidR="002556D5">
              <w:rPr>
                <w:rStyle w:val="IntenseEmphasis"/>
                <w:b/>
                <w:bCs w:val="0"/>
                <w:i w:val="0"/>
                <w:iCs w:val="0"/>
                <w:color w:val="595959"/>
              </w:rPr>
              <w:t>3</w:t>
            </w:r>
          </w:p>
        </w:tc>
        <w:tc>
          <w:tcPr>
            <w:tcW w:w="8080" w:type="dxa"/>
            <w:tcBorders>
              <w:top w:val="single" w:sz="4" w:space="0" w:color="595959" w:themeColor="text1" w:themeTint="A6"/>
              <w:right w:val="single" w:sz="4" w:space="0" w:color="595959" w:themeColor="text1" w:themeTint="A6"/>
            </w:tcBorders>
            <w:shd w:val="clear" w:color="auto" w:fill="F2F2F2" w:themeFill="background1" w:themeFillShade="F2"/>
          </w:tcPr>
          <w:p w14:paraId="004603EB" w14:textId="77777777" w:rsidR="0060791E" w:rsidRPr="00CB536A" w:rsidRDefault="0060791E" w:rsidP="00E84E9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60791E" w14:paraId="138EE18F"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tcBorders>
          </w:tcPr>
          <w:p w14:paraId="393F26AA" w14:textId="77777777" w:rsidR="0060791E" w:rsidRDefault="0060791E" w:rsidP="00E84E9C">
            <w:pPr>
              <w:pStyle w:val="INDICATORNUMBER"/>
              <w:rPr>
                <w:rStyle w:val="IntenseEmphasis"/>
                <w:b/>
                <w:bCs w:val="0"/>
                <w:i w:val="0"/>
                <w:iCs w:val="0"/>
                <w:color w:val="595959"/>
              </w:rPr>
            </w:pPr>
          </w:p>
        </w:tc>
        <w:tc>
          <w:tcPr>
            <w:tcW w:w="8080" w:type="dxa"/>
            <w:tcBorders>
              <w:top w:val="nil"/>
              <w:bottom w:val="single" w:sz="4" w:space="0" w:color="404040" w:themeColor="text1" w:themeTint="BF"/>
              <w:right w:val="single" w:sz="4" w:space="0" w:color="595959" w:themeColor="text1" w:themeTint="A6"/>
            </w:tcBorders>
            <w:shd w:val="clear" w:color="auto" w:fill="auto"/>
          </w:tcPr>
          <w:p w14:paraId="46BB1E86" w14:textId="77777777" w:rsidR="0060791E" w:rsidRPr="00CB536A" w:rsidRDefault="0060791E" w:rsidP="00E84E9C">
            <w:pPr>
              <w:pStyle w:val="INDICATORTEXT"/>
              <w:cnfStyle w:val="000000000000" w:firstRow="0" w:lastRow="0" w:firstColumn="0" w:lastColumn="0" w:oddVBand="0" w:evenVBand="0" w:oddHBand="0" w:evenHBand="0" w:firstRowFirstColumn="0" w:firstRowLastColumn="0" w:lastRowFirstColumn="0" w:lastRowLastColumn="0"/>
            </w:pPr>
          </w:p>
        </w:tc>
      </w:tr>
    </w:tbl>
    <w:p w14:paraId="6B6FED7C" w14:textId="77777777" w:rsidR="0060791E" w:rsidRDefault="0060791E" w:rsidP="00EC1495">
      <w:pPr>
        <w:pStyle w:val="INDICATORNUMBER"/>
        <w:spacing w:after="0"/>
      </w:pPr>
    </w:p>
    <w:tbl>
      <w:tblPr>
        <w:tblStyle w:val="SubSectionMISCTableVOLUNTARY"/>
        <w:tblW w:w="9214" w:type="dxa"/>
        <w:tblInd w:w="5" w:type="dxa"/>
        <w:tblLook w:val="06A0" w:firstRow="1" w:lastRow="0" w:firstColumn="1" w:lastColumn="0" w:noHBand="1" w:noVBand="1"/>
      </w:tblPr>
      <w:tblGrid>
        <w:gridCol w:w="1134"/>
        <w:gridCol w:w="8080"/>
      </w:tblGrid>
      <w:tr w:rsidR="0060791E" w14:paraId="5BE6945B" w14:textId="77777777" w:rsidTr="00D26EC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3FF69346" w14:textId="77777777" w:rsidR="0060791E" w:rsidRPr="00191BC1" w:rsidRDefault="009F2C57"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SG 11</w:t>
            </w:r>
          </w:p>
        </w:tc>
        <w:tc>
          <w:tcPr>
            <w:tcW w:w="8080" w:type="dxa"/>
          </w:tcPr>
          <w:p w14:paraId="717CCD8D" w14:textId="77777777" w:rsidR="0060791E" w:rsidRPr="00191BC1" w:rsidRDefault="0060791E"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C52D9A" w:rsidRPr="00CF025D" w14:paraId="7F91DB15"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7D643E5" w14:textId="77777777" w:rsidR="00C52D9A" w:rsidRDefault="009F2C57" w:rsidP="00E84E9C">
            <w:pPr>
              <w:pStyle w:val="INDICATORNUMBER"/>
              <w:rPr>
                <w:rStyle w:val="IntenseEmphasis"/>
                <w:b/>
                <w:bCs w:val="0"/>
                <w:i w:val="0"/>
                <w:iCs w:val="0"/>
                <w:color w:val="595959"/>
              </w:rPr>
            </w:pPr>
            <w:r>
              <w:rPr>
                <w:rStyle w:val="IntenseEmphasis"/>
                <w:b/>
                <w:bCs w:val="0"/>
                <w:i w:val="0"/>
                <w:iCs w:val="0"/>
                <w:color w:val="595959"/>
              </w:rPr>
              <w:t>SG 11.1</w:t>
            </w:r>
          </w:p>
        </w:tc>
        <w:tc>
          <w:tcPr>
            <w:tcW w:w="8080" w:type="dxa"/>
            <w:tcBorders>
              <w:top w:val="single" w:sz="4" w:space="0" w:color="595959"/>
              <w:bottom w:val="single" w:sz="4" w:space="0" w:color="A6A6A6" w:themeColor="background1" w:themeShade="A6"/>
            </w:tcBorders>
          </w:tcPr>
          <w:p w14:paraId="31F7840E" w14:textId="39FBAC24" w:rsidR="00C52D9A" w:rsidRPr="001B3C16" w:rsidRDefault="00636E98" w:rsidP="001B2092">
            <w:pPr>
              <w:pStyle w:val="INDICATORTEXT"/>
              <w:ind w:left="132"/>
              <w:cnfStyle w:val="000000000000" w:firstRow="0" w:lastRow="0" w:firstColumn="0" w:lastColumn="0" w:oddVBand="0" w:evenVBand="0" w:oddHBand="0" w:evenHBand="0" w:firstRowFirstColumn="0" w:firstRowLastColumn="0" w:lastRowFirstColumn="0" w:lastRowLastColumn="0"/>
              <w:rPr>
                <w:color w:val="1F497D"/>
              </w:rPr>
            </w:pPr>
            <w:r>
              <w:t xml:space="preserve">Scenario analysis </w:t>
            </w:r>
            <w:r w:rsidR="00E830D1">
              <w:t xml:space="preserve">that </w:t>
            </w:r>
            <w:r>
              <w:t>includes f</w:t>
            </w:r>
            <w:r w:rsidRPr="00FA2A59">
              <w:t xml:space="preserve">actors representing the investment impacts of future </w:t>
            </w:r>
            <w:r>
              <w:t>trends including</w:t>
            </w:r>
            <w:r w:rsidR="00C52D9A" w:rsidRPr="00FA2A59">
              <w:t xml:space="preserve"> </w:t>
            </w:r>
            <w:r>
              <w:t>their</w:t>
            </w:r>
            <w:r w:rsidR="00C52D9A" w:rsidRPr="00FA2A59">
              <w:t xml:space="preserve"> </w:t>
            </w:r>
            <w:r w:rsidR="00C52D9A">
              <w:t>risk profile at portfolio level</w:t>
            </w:r>
            <w:r w:rsidR="00E830D1">
              <w:t>, f</w:t>
            </w:r>
            <w:r>
              <w:t>or example, resource scarcity, technology developments.</w:t>
            </w:r>
          </w:p>
        </w:tc>
      </w:tr>
      <w:tr w:rsidR="0060791E" w:rsidRPr="00CF025D" w14:paraId="0FFD7F33"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198EB835" w14:textId="77777777" w:rsidR="0060791E" w:rsidRPr="000D72DF" w:rsidRDefault="009F2C57" w:rsidP="00E84E9C">
            <w:pPr>
              <w:pStyle w:val="INDICATORNUMBER"/>
              <w:rPr>
                <w:rStyle w:val="IntenseEmphasis"/>
                <w:b/>
                <w:bCs w:val="0"/>
                <w:i w:val="0"/>
                <w:iCs w:val="0"/>
              </w:rPr>
            </w:pPr>
            <w:r>
              <w:rPr>
                <w:rStyle w:val="IntenseEmphasis"/>
                <w:b/>
                <w:bCs w:val="0"/>
                <w:i w:val="0"/>
                <w:iCs w:val="0"/>
                <w:color w:val="595959"/>
              </w:rPr>
              <w:t>SG 11.1</w:t>
            </w:r>
          </w:p>
        </w:tc>
        <w:tc>
          <w:tcPr>
            <w:tcW w:w="8080" w:type="dxa"/>
            <w:tcBorders>
              <w:top w:val="single" w:sz="4" w:space="0" w:color="595959"/>
              <w:bottom w:val="single" w:sz="4" w:space="0" w:color="A6A6A6" w:themeColor="background1" w:themeShade="A6"/>
            </w:tcBorders>
          </w:tcPr>
          <w:p w14:paraId="133D7B3C" w14:textId="77777777" w:rsidR="000B5D4C" w:rsidRDefault="000B5D4C" w:rsidP="00EC1495">
            <w:pPr>
              <w:pStyle w:val="INDICATORTEXT"/>
              <w:cnfStyle w:val="000000000000" w:firstRow="0" w:lastRow="0" w:firstColumn="0" w:lastColumn="0" w:oddVBand="0" w:evenVBand="0" w:oddHBand="0" w:evenHBand="0" w:firstRowFirstColumn="0" w:firstRowLastColumn="0" w:lastRowFirstColumn="0" w:lastRowLastColumn="0"/>
              <w:rPr>
                <w:color w:val="1F497D"/>
              </w:rPr>
            </w:pPr>
            <w:r>
              <w:rPr>
                <w:szCs w:val="18"/>
              </w:rPr>
              <w:t>Strategic Asset Allocation covers i</w:t>
            </w:r>
            <w:r w:rsidRPr="00EC1495">
              <w:rPr>
                <w:szCs w:val="18"/>
              </w:rPr>
              <w:t xml:space="preserve">nvestment allocation to high level asset classes according to their differing return and risk profiles to match the investor’s risk tolerance, time horizon and investment objectives/beliefs. This may include </w:t>
            </w:r>
            <w:r w:rsidR="00E830D1">
              <w:rPr>
                <w:szCs w:val="18"/>
              </w:rPr>
              <w:t>choosing</w:t>
            </w:r>
            <w:r w:rsidR="00737188">
              <w:rPr>
                <w:szCs w:val="18"/>
              </w:rPr>
              <w:t xml:space="preserve"> an appropriate </w:t>
            </w:r>
            <w:r w:rsidRPr="00EC1495">
              <w:rPr>
                <w:szCs w:val="18"/>
              </w:rPr>
              <w:t xml:space="preserve">equity/fixed income/cash split, developed/emerging </w:t>
            </w:r>
            <w:r w:rsidR="00737188">
              <w:rPr>
                <w:szCs w:val="18"/>
              </w:rPr>
              <w:t xml:space="preserve">market </w:t>
            </w:r>
            <w:r w:rsidRPr="00EC1495">
              <w:rPr>
                <w:szCs w:val="18"/>
              </w:rPr>
              <w:t>split, durati</w:t>
            </w:r>
            <w:r w:rsidR="00737188" w:rsidRPr="00EC1495">
              <w:rPr>
                <w:szCs w:val="18"/>
              </w:rPr>
              <w:t>on of fixed income and listed/</w:t>
            </w:r>
            <w:r w:rsidRPr="00EC1495">
              <w:rPr>
                <w:szCs w:val="18"/>
              </w:rPr>
              <w:t xml:space="preserve">unlisted </w:t>
            </w:r>
            <w:r w:rsidR="00737188">
              <w:rPr>
                <w:szCs w:val="18"/>
              </w:rPr>
              <w:t>split.</w:t>
            </w:r>
            <w:r w:rsidR="00230DDE">
              <w:rPr>
                <w:szCs w:val="18"/>
              </w:rPr>
              <w:t xml:space="preserve"> </w:t>
            </w:r>
          </w:p>
          <w:p w14:paraId="38AD6631" w14:textId="77777777" w:rsidR="00833B69" w:rsidRDefault="00833B69" w:rsidP="00EC1495">
            <w:pPr>
              <w:pStyle w:val="INDICATORTEXT"/>
              <w:cnfStyle w:val="000000000000" w:firstRow="0" w:lastRow="0" w:firstColumn="0" w:lastColumn="0" w:oddVBand="0" w:evenVBand="0" w:oddHBand="0" w:evenHBand="0" w:firstRowFirstColumn="0" w:firstRowLastColumn="0" w:lastRowFirstColumn="0" w:lastRowLastColumn="0"/>
              <w:rPr>
                <w:szCs w:val="18"/>
              </w:rPr>
            </w:pPr>
            <w:r w:rsidRPr="009944BE">
              <w:rPr>
                <w:szCs w:val="18"/>
              </w:rPr>
              <w:t xml:space="preserve">Some signatories are starting to assess the implications of issues such as </w:t>
            </w:r>
            <w:r w:rsidR="009944BE">
              <w:rPr>
                <w:szCs w:val="18"/>
              </w:rPr>
              <w:t>water scarcity</w:t>
            </w:r>
            <w:r w:rsidRPr="009944BE">
              <w:rPr>
                <w:szCs w:val="18"/>
              </w:rPr>
              <w:t xml:space="preserve"> for their asset allocation (</w:t>
            </w:r>
            <w:r w:rsidR="00230DDE">
              <w:rPr>
                <w:szCs w:val="18"/>
              </w:rPr>
              <w:t xml:space="preserve">e.g., </w:t>
            </w:r>
            <w:r w:rsidRPr="009944BE">
              <w:rPr>
                <w:szCs w:val="18"/>
              </w:rPr>
              <w:t>on the basis of economic scenario planning).</w:t>
            </w:r>
            <w:r w:rsidR="00230DDE">
              <w:rPr>
                <w:szCs w:val="18"/>
              </w:rPr>
              <w:t xml:space="preserve"> </w:t>
            </w:r>
            <w:r w:rsidRPr="0060791E">
              <w:rPr>
                <w:szCs w:val="18"/>
              </w:rPr>
              <w:t>Some may also consider corporate governance practices, the robustness of a country’s regulatory frameworks, or a country’s approach to managing environmental and social challenges when making geographical allocations. These approaches are still relatively uncommon</w:t>
            </w:r>
            <w:r w:rsidR="00E830D1">
              <w:rPr>
                <w:szCs w:val="18"/>
              </w:rPr>
              <w:t>,</w:t>
            </w:r>
            <w:r w:rsidRPr="0060791E">
              <w:rPr>
                <w:szCs w:val="18"/>
              </w:rPr>
              <w:t xml:space="preserve"> particularly as far as environmental </w:t>
            </w:r>
            <w:r w:rsidRPr="0060791E">
              <w:rPr>
                <w:szCs w:val="18"/>
              </w:rPr>
              <w:lastRenderedPageBreak/>
              <w:t>and social issues are con</w:t>
            </w:r>
            <w:r>
              <w:rPr>
                <w:szCs w:val="18"/>
              </w:rPr>
              <w:t xml:space="preserve">cerned. </w:t>
            </w:r>
            <w:r w:rsidRPr="0060791E">
              <w:rPr>
                <w:szCs w:val="18"/>
              </w:rPr>
              <w:t>This indicator nonetheless allows signatories that are working in this area to explain their activities.</w:t>
            </w:r>
          </w:p>
          <w:p w14:paraId="6F3644E2" w14:textId="77777777" w:rsidR="006017C5" w:rsidRPr="00EC1495" w:rsidRDefault="00906952" w:rsidP="00E830D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This is distinct from general ESG integration into</w:t>
            </w:r>
            <w:r w:rsidRPr="00E42923">
              <w:rPr>
                <w:szCs w:val="18"/>
              </w:rPr>
              <w:t xml:space="preserve"> individual</w:t>
            </w:r>
            <w:r>
              <w:rPr>
                <w:szCs w:val="18"/>
              </w:rPr>
              <w:t xml:space="preserve"> investment decisions, which is covered in detail in the </w:t>
            </w:r>
            <w:r w:rsidR="00687813">
              <w:rPr>
                <w:szCs w:val="18"/>
              </w:rPr>
              <w:t>asset class specific</w:t>
            </w:r>
            <w:r w:rsidR="001632A6">
              <w:rPr>
                <w:szCs w:val="18"/>
              </w:rPr>
              <w:t xml:space="preserve"> modules of</w:t>
            </w:r>
            <w:r>
              <w:rPr>
                <w:szCs w:val="18"/>
              </w:rPr>
              <w:t xml:space="preserve"> the Reporting Framework. </w:t>
            </w:r>
            <w:r w:rsidR="00966D93">
              <w:rPr>
                <w:szCs w:val="18"/>
              </w:rPr>
              <w:t>As an</w:t>
            </w:r>
            <w:r>
              <w:rPr>
                <w:szCs w:val="18"/>
              </w:rPr>
              <w:t xml:space="preserve"> example, </w:t>
            </w:r>
            <w:r w:rsidR="00687813">
              <w:rPr>
                <w:szCs w:val="18"/>
              </w:rPr>
              <w:t xml:space="preserve">ESG influenced </w:t>
            </w:r>
            <w:r>
              <w:rPr>
                <w:szCs w:val="18"/>
              </w:rPr>
              <w:t>decisions</w:t>
            </w:r>
            <w:r w:rsidR="00966D93">
              <w:rPr>
                <w:szCs w:val="18"/>
              </w:rPr>
              <w:t xml:space="preserve"> </w:t>
            </w:r>
            <w:r>
              <w:rPr>
                <w:szCs w:val="18"/>
              </w:rPr>
              <w:t>about wh</w:t>
            </w:r>
            <w:r w:rsidR="00687813">
              <w:rPr>
                <w:szCs w:val="18"/>
              </w:rPr>
              <w:t>ether to invest in listed equities</w:t>
            </w:r>
            <w:r>
              <w:rPr>
                <w:szCs w:val="18"/>
              </w:rPr>
              <w:t xml:space="preserve"> or alternative asset classes can be reported </w:t>
            </w:r>
            <w:r w:rsidR="00687813">
              <w:rPr>
                <w:szCs w:val="18"/>
              </w:rPr>
              <w:t>in this indic</w:t>
            </w:r>
            <w:r w:rsidR="00E830D1">
              <w:rPr>
                <w:szCs w:val="18"/>
              </w:rPr>
              <w:t>a</w:t>
            </w:r>
            <w:r w:rsidR="00687813">
              <w:rPr>
                <w:szCs w:val="18"/>
              </w:rPr>
              <w:t xml:space="preserve">tor. Screening </w:t>
            </w:r>
            <w:r w:rsidR="0069756D">
              <w:rPr>
                <w:szCs w:val="18"/>
              </w:rPr>
              <w:t xml:space="preserve">individual </w:t>
            </w:r>
            <w:r w:rsidR="00687813">
              <w:rPr>
                <w:szCs w:val="18"/>
              </w:rPr>
              <w:t xml:space="preserve">stocks </w:t>
            </w:r>
            <w:r w:rsidR="00385FBC">
              <w:rPr>
                <w:szCs w:val="18"/>
              </w:rPr>
              <w:t xml:space="preserve">based on ESG criteria </w:t>
            </w:r>
            <w:r w:rsidR="00687813">
              <w:rPr>
                <w:szCs w:val="18"/>
              </w:rPr>
              <w:t>should be reported in the Listed Equity</w:t>
            </w:r>
            <w:r w:rsidR="00E830D1">
              <w:rPr>
                <w:szCs w:val="18"/>
              </w:rPr>
              <w:t>—</w:t>
            </w:r>
            <w:r w:rsidR="00687813">
              <w:rPr>
                <w:szCs w:val="18"/>
              </w:rPr>
              <w:t xml:space="preserve">Integration module. </w:t>
            </w:r>
          </w:p>
        </w:tc>
      </w:tr>
      <w:tr w:rsidR="002556D5" w:rsidRPr="00CF025D" w14:paraId="35B4236B"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0B058CFD" w14:textId="77777777" w:rsidR="002556D5" w:rsidDel="009F2C57" w:rsidRDefault="002556D5" w:rsidP="00E84E9C">
            <w:pPr>
              <w:pStyle w:val="INDICATORNUMBER"/>
              <w:rPr>
                <w:rStyle w:val="IntenseEmphasis"/>
                <w:b/>
                <w:bCs w:val="0"/>
                <w:i w:val="0"/>
                <w:iCs w:val="0"/>
                <w:color w:val="595959"/>
              </w:rPr>
            </w:pPr>
            <w:r>
              <w:rPr>
                <w:rStyle w:val="IntenseEmphasis"/>
                <w:b/>
                <w:bCs w:val="0"/>
                <w:i w:val="0"/>
                <w:iCs w:val="0"/>
                <w:color w:val="595959"/>
              </w:rPr>
              <w:lastRenderedPageBreak/>
              <w:t>SG 11.3</w:t>
            </w:r>
          </w:p>
        </w:tc>
        <w:tc>
          <w:tcPr>
            <w:tcW w:w="8080" w:type="dxa"/>
            <w:tcBorders>
              <w:top w:val="single" w:sz="4" w:space="0" w:color="595959"/>
              <w:bottom w:val="single" w:sz="4" w:space="0" w:color="A6A6A6" w:themeColor="background1" w:themeShade="A6"/>
            </w:tcBorders>
          </w:tcPr>
          <w:p w14:paraId="6EFE87FF" w14:textId="77777777" w:rsidR="002556D5" w:rsidRDefault="002556D5" w:rsidP="002556D5">
            <w:pPr>
              <w:pStyle w:val="INDICATORTEXT"/>
              <w:cnfStyle w:val="000000000000" w:firstRow="0" w:lastRow="0" w:firstColumn="0" w:lastColumn="0" w:oddVBand="0" w:evenVBand="0" w:oddHBand="0" w:evenHBand="0" w:firstRowFirstColumn="0" w:firstRowLastColumn="0" w:lastRowFirstColumn="0" w:lastRowLastColumn="0"/>
              <w:rPr>
                <w:szCs w:val="18"/>
              </w:rPr>
            </w:pPr>
            <w:r>
              <w:t>You can describe how your organisation considers ESG issues in strategic asset allocation.</w:t>
            </w:r>
          </w:p>
        </w:tc>
      </w:tr>
      <w:tr w:rsidR="0060791E" w:rsidRPr="00CF025D" w14:paraId="03B7E9F3" w14:textId="77777777" w:rsidTr="00E84E9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BF9B5B" w14:textId="77777777" w:rsidR="0060791E" w:rsidRPr="009A594C" w:rsidRDefault="0060791E" w:rsidP="00E84E9C">
            <w:pPr>
              <w:pStyle w:val="INDICATORNUMBER"/>
              <w:rPr>
                <w:rFonts w:cs="Calibri"/>
                <w:b w:val="0"/>
                <w:i/>
              </w:rPr>
            </w:pPr>
            <w:r w:rsidRPr="009A594C">
              <w:rPr>
                <w:rStyle w:val="IntenseEmphasis"/>
                <w:b/>
                <w:i w:val="0"/>
                <w:color w:val="595959"/>
              </w:rPr>
              <w:t>LOGIC</w:t>
            </w:r>
          </w:p>
        </w:tc>
      </w:tr>
      <w:tr w:rsidR="0060791E" w:rsidRPr="00CF025D" w14:paraId="012B8868"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4196B45E" w14:textId="77777777" w:rsidR="0060791E" w:rsidRDefault="009F2C57" w:rsidP="00E84E9C">
            <w:pPr>
              <w:pStyle w:val="INDICATORNUMBER"/>
              <w:rPr>
                <w:rStyle w:val="IntenseEmphasis"/>
                <w:b/>
                <w:bCs w:val="0"/>
                <w:i w:val="0"/>
                <w:iCs w:val="0"/>
                <w:color w:val="595959"/>
              </w:rPr>
            </w:pPr>
            <w:r>
              <w:rPr>
                <w:rStyle w:val="IntenseEmphasis"/>
                <w:b/>
                <w:bCs w:val="0"/>
                <w:i w:val="0"/>
                <w:iCs w:val="0"/>
                <w:color w:val="595959"/>
              </w:rPr>
              <w:t>SG 11</w:t>
            </w:r>
          </w:p>
        </w:tc>
        <w:tc>
          <w:tcPr>
            <w:tcW w:w="8080" w:type="dxa"/>
            <w:tcBorders>
              <w:top w:val="single" w:sz="4" w:space="0" w:color="A6A6A6" w:themeColor="background1" w:themeShade="A6"/>
              <w:bottom w:val="single" w:sz="4" w:space="0" w:color="5A5A5A"/>
            </w:tcBorders>
          </w:tcPr>
          <w:p w14:paraId="4D92509D" w14:textId="77777777" w:rsidR="0060791E" w:rsidRPr="00694AFA" w:rsidRDefault="0060791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[1</w:t>
            </w:r>
            <w:r w:rsidR="009F2C57">
              <w:rPr>
                <w:szCs w:val="18"/>
              </w:rPr>
              <w:t>1</w:t>
            </w:r>
            <w:r w:rsidRPr="00032957">
              <w:rPr>
                <w:szCs w:val="18"/>
              </w:rPr>
              <w:t>.2] will be applicable if</w:t>
            </w:r>
            <w:r w:rsidR="009C0FE9">
              <w:rPr>
                <w:szCs w:val="18"/>
              </w:rPr>
              <w:t xml:space="preserve"> any of the</w:t>
            </w:r>
            <w:r w:rsidRPr="00032957">
              <w:rPr>
                <w:szCs w:val="18"/>
              </w:rPr>
              <w:t xml:space="preserve"> ‘Yes’ </w:t>
            </w:r>
            <w:r w:rsidR="009C0FE9">
              <w:rPr>
                <w:szCs w:val="18"/>
              </w:rPr>
              <w:t xml:space="preserve">options are </w:t>
            </w:r>
            <w:r w:rsidR="00094C9A">
              <w:rPr>
                <w:szCs w:val="18"/>
              </w:rPr>
              <w:t>reported in</w:t>
            </w:r>
            <w:r>
              <w:rPr>
                <w:szCs w:val="18"/>
              </w:rPr>
              <w:t xml:space="preserve"> [1</w:t>
            </w:r>
            <w:r w:rsidR="009F2C57">
              <w:rPr>
                <w:szCs w:val="18"/>
              </w:rPr>
              <w:t>1</w:t>
            </w:r>
            <w:r w:rsidRPr="00032957">
              <w:rPr>
                <w:szCs w:val="18"/>
              </w:rPr>
              <w:t xml:space="preserve">.1] </w:t>
            </w:r>
          </w:p>
        </w:tc>
      </w:tr>
    </w:tbl>
    <w:p w14:paraId="7E1CAA6F" w14:textId="77777777" w:rsidR="001B3C16" w:rsidRDefault="001B3C16">
      <w:pPr>
        <w:widowControl/>
        <w:autoSpaceDE/>
        <w:autoSpaceDN/>
        <w:adjustRightInd/>
        <w:spacing w:before="0" w:after="0" w:line="240" w:lineRule="auto"/>
      </w:pPr>
    </w:p>
    <w:p w14:paraId="2CC36E6B" w14:textId="77777777" w:rsidR="001B3C16" w:rsidRDefault="001B3C16">
      <w:pPr>
        <w:widowControl/>
        <w:autoSpaceDE/>
        <w:autoSpaceDN/>
        <w:adjustRightInd/>
        <w:spacing w:before="0" w:after="0" w:line="240" w:lineRule="auto"/>
      </w:pPr>
      <w:r>
        <w:br w:type="page"/>
      </w:r>
    </w:p>
    <w:p w14:paraId="606FDB42" w14:textId="77777777" w:rsidR="00607F38" w:rsidRDefault="00607F38">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1208C8" w14:paraId="4EF01D73" w14:textId="77777777" w:rsidTr="00347BC7">
        <w:trPr>
          <w:cnfStyle w:val="100000000000" w:firstRow="1" w:lastRow="0"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3E3B4B64" w14:textId="77777777" w:rsidR="001208C8" w:rsidRPr="00903B63" w:rsidRDefault="001208C8" w:rsidP="00692CFE">
            <w:pPr>
              <w:pStyle w:val="SectionIndicatorHeaderText"/>
              <w:rPr>
                <w:rStyle w:val="IntenseEmphasis"/>
                <w:bCs w:val="0"/>
                <w:i w:val="0"/>
                <w:iCs w:val="0"/>
                <w:color w:val="FFFFFF" w:themeColor="background1"/>
              </w:rPr>
            </w:pPr>
            <w:r w:rsidRPr="001B3C16">
              <w:rPr>
                <w:rStyle w:val="IntenseEmphasis"/>
                <w:b w:val="0"/>
                <w:i w:val="0"/>
                <w:color w:val="FFFFFF" w:themeColor="background1"/>
                <w:sz w:val="20"/>
                <w:szCs w:val="20"/>
              </w:rPr>
              <w:t>SG 12</w:t>
            </w:r>
          </w:p>
        </w:tc>
        <w:tc>
          <w:tcPr>
            <w:tcW w:w="3402" w:type="dxa"/>
            <w:shd w:val="clear" w:color="auto" w:fill="0070C0"/>
          </w:tcPr>
          <w:p w14:paraId="03C8220F" w14:textId="77777777" w:rsidR="001208C8" w:rsidRPr="001B3C16" w:rsidRDefault="001208C8" w:rsidP="00320282">
            <w:pPr>
              <w:pStyle w:val="SectionIndicatorHeaderText"/>
              <w:spacing w:before="0" w:after="0" w:line="276" w:lineRule="auto"/>
              <w:cnfStyle w:val="100000000000" w:firstRow="1" w:lastRow="0" w:firstColumn="0" w:lastColumn="0" w:oddVBand="0" w:evenVBand="0" w:oddHBand="0" w:evenHBand="0" w:firstRowFirstColumn="0" w:firstRowLastColumn="0" w:lastRowFirstColumn="0" w:lastRowLastColumn="0"/>
              <w:rPr>
                <w:bCs/>
                <w:iCs/>
              </w:rPr>
            </w:pPr>
            <w:r w:rsidRPr="001B3C16">
              <w:rPr>
                <w:b/>
                <w:bCs/>
                <w:iCs/>
              </w:rPr>
              <w:t>Indicator status</w:t>
            </w:r>
          </w:p>
          <w:p w14:paraId="2FCF4E0D" w14:textId="77777777" w:rsidR="001208C8" w:rsidRPr="00320282" w:rsidRDefault="001208C8" w:rsidP="001B3C16">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i w:val="0"/>
                <w:color w:val="FFFFFF" w:themeColor="background1"/>
                <w:sz w:val="20"/>
                <w:szCs w:val="20"/>
              </w:rPr>
            </w:pPr>
            <w:r w:rsidRPr="001B3C16">
              <w:rPr>
                <w:rStyle w:val="IntenseEmphasis"/>
                <w:b w:val="0"/>
                <w:i w:val="0"/>
                <w:color w:val="FFFFFF" w:themeColor="background1"/>
                <w:sz w:val="20"/>
                <w:szCs w:val="20"/>
              </w:rPr>
              <w:t>MANDATORY TO REPORT</w:t>
            </w:r>
            <w:r w:rsidR="001B3C16">
              <w:rPr>
                <w:rStyle w:val="IntenseEmphasis"/>
                <w:b w:val="0"/>
                <w:i w:val="0"/>
                <w:color w:val="FFFFFF" w:themeColor="background1"/>
                <w:sz w:val="20"/>
                <w:szCs w:val="20"/>
              </w:rPr>
              <w:t>,</w:t>
            </w:r>
          </w:p>
          <w:p w14:paraId="3EF20FD4" w14:textId="77777777" w:rsidR="001208C8" w:rsidRPr="00903B63" w:rsidRDefault="001208C8" w:rsidP="001B3C16">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Cs w:val="0"/>
                <w:i w:val="0"/>
                <w:iCs w:val="0"/>
                <w:color w:val="FFFFFF" w:themeColor="background1"/>
                <w:sz w:val="20"/>
                <w:szCs w:val="20"/>
                <w:lang w:eastAsia="en-US"/>
              </w:rPr>
            </w:pPr>
            <w:r w:rsidRPr="001B3C16">
              <w:rPr>
                <w:rStyle w:val="IntenseEmphasis"/>
                <w:b w:val="0"/>
                <w:i w:val="0"/>
                <w:color w:val="FFFFFF" w:themeColor="background1"/>
                <w:sz w:val="20"/>
                <w:szCs w:val="20"/>
              </w:rPr>
              <w:t>VOLUNTARY TO DISCLOSE</w:t>
            </w:r>
          </w:p>
        </w:tc>
        <w:tc>
          <w:tcPr>
            <w:tcW w:w="3424" w:type="dxa"/>
            <w:shd w:val="clear" w:color="auto" w:fill="0070C0"/>
          </w:tcPr>
          <w:p w14:paraId="67562050" w14:textId="77777777" w:rsidR="001208C8" w:rsidRPr="00320282" w:rsidRDefault="001208C8" w:rsidP="00692CFE">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320282">
              <w:rPr>
                <w:rStyle w:val="IntenseEmphasis"/>
                <w:i w:val="0"/>
                <w:color w:val="FFFFFF" w:themeColor="background1"/>
              </w:rPr>
              <w:t>Purpose</w:t>
            </w:r>
          </w:p>
          <w:p w14:paraId="6E229745" w14:textId="77777777" w:rsidR="001208C8" w:rsidRPr="002D1491" w:rsidRDefault="001208C8" w:rsidP="00692CFE">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1B3C16">
              <w:rPr>
                <w:rStyle w:val="IntenseEmphasis"/>
                <w:b w:val="0"/>
                <w:i w:val="0"/>
                <w:color w:val="FFFFFF" w:themeColor="background1"/>
                <w:sz w:val="20"/>
                <w:szCs w:val="20"/>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Pr>
          <w:p w14:paraId="401215B9" w14:textId="77777777" w:rsidR="001208C8" w:rsidRDefault="001208C8" w:rsidP="00692CFE">
            <w:pPr>
              <w:pStyle w:val="SectionIndicatorHeaderText"/>
              <w:rPr>
                <w:rStyle w:val="IntenseEmphasis"/>
                <w:i w:val="0"/>
                <w:color w:val="FFFFFF" w:themeColor="background1"/>
              </w:rPr>
            </w:pPr>
            <w:r>
              <w:rPr>
                <w:rStyle w:val="IntenseEmphasis"/>
                <w:i w:val="0"/>
                <w:color w:val="FFFFFF" w:themeColor="background1"/>
              </w:rPr>
              <w:t>Principle</w:t>
            </w:r>
          </w:p>
          <w:p w14:paraId="10D8242A" w14:textId="77777777" w:rsidR="001208C8" w:rsidRPr="00903B63" w:rsidRDefault="001208C8" w:rsidP="00692CFE">
            <w:pPr>
              <w:pStyle w:val="SectionIndicatorHeaderText"/>
              <w:rPr>
                <w:rStyle w:val="IntenseEmphasis"/>
                <w:bCs w:val="0"/>
                <w:i w:val="0"/>
                <w:iCs w:val="0"/>
                <w:color w:val="FFFFFF" w:themeColor="background1"/>
              </w:rPr>
            </w:pPr>
            <w:r w:rsidRPr="001B3C16">
              <w:rPr>
                <w:rStyle w:val="IntenseEmphasis"/>
                <w:b w:val="0"/>
                <w:i w:val="0"/>
                <w:color w:val="FFFFFF" w:themeColor="background1"/>
                <w:sz w:val="20"/>
                <w:szCs w:val="20"/>
              </w:rPr>
              <w:t>PRI 1</w:t>
            </w:r>
          </w:p>
        </w:tc>
      </w:tr>
    </w:tbl>
    <w:p w14:paraId="6CA69579" w14:textId="77777777" w:rsidR="001208C8" w:rsidRDefault="001208C8">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34"/>
        <w:gridCol w:w="8080"/>
      </w:tblGrid>
      <w:tr w:rsidR="001208C8" w14:paraId="33358BF3" w14:textId="77777777" w:rsidTr="00347BC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00B0F0"/>
          </w:tcPr>
          <w:p w14:paraId="4DC134D9" w14:textId="77777777" w:rsidR="001208C8" w:rsidRPr="00903B63" w:rsidRDefault="001208C8" w:rsidP="00692CFE">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SG 12</w:t>
            </w:r>
          </w:p>
        </w:tc>
        <w:tc>
          <w:tcPr>
            <w:tcW w:w="8080" w:type="dxa"/>
            <w:tcBorders>
              <w:top w:val="single" w:sz="4" w:space="0" w:color="595959" w:themeColor="text1" w:themeTint="A6"/>
              <w:bottom w:val="nil"/>
              <w:right w:val="single" w:sz="4" w:space="0" w:color="595959" w:themeColor="text1" w:themeTint="A6"/>
            </w:tcBorders>
            <w:shd w:val="clear" w:color="auto" w:fill="0070C0"/>
          </w:tcPr>
          <w:p w14:paraId="08154645" w14:textId="77777777" w:rsidR="001208C8" w:rsidRPr="00903B63" w:rsidRDefault="001208C8" w:rsidP="00692CF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1208C8" w14:paraId="512B52D5" w14:textId="77777777" w:rsidTr="00692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2846BCAD" w14:textId="77777777" w:rsidR="001208C8" w:rsidRDefault="001208C8" w:rsidP="00692CFE">
            <w:pPr>
              <w:pStyle w:val="INDICATORNUMBER"/>
              <w:rPr>
                <w:rStyle w:val="IntenseEmphasis"/>
                <w:b/>
                <w:bCs w:val="0"/>
                <w:i w:val="0"/>
                <w:iCs w:val="0"/>
              </w:rPr>
            </w:pPr>
            <w:r>
              <w:rPr>
                <w:rStyle w:val="IntenseEmphasis"/>
                <w:b/>
                <w:bCs w:val="0"/>
                <w:i w:val="0"/>
                <w:iCs w:val="0"/>
                <w:color w:val="595959"/>
              </w:rPr>
              <w:t>SG 12.1</w:t>
            </w:r>
          </w:p>
        </w:tc>
        <w:tc>
          <w:tcPr>
            <w:tcW w:w="8080" w:type="dxa"/>
            <w:tcBorders>
              <w:top w:val="nil"/>
              <w:right w:val="single" w:sz="4" w:space="0" w:color="595959" w:themeColor="text1" w:themeTint="A6"/>
            </w:tcBorders>
          </w:tcPr>
          <w:p w14:paraId="3CC0F2B1" w14:textId="77777777" w:rsidR="001208C8" w:rsidRPr="0060791E" w:rsidRDefault="001208C8" w:rsidP="00692CFE">
            <w:pPr>
              <w:pStyle w:val="INDICATORTEXT"/>
              <w:cnfStyle w:val="000000100000" w:firstRow="0" w:lastRow="0" w:firstColumn="0" w:lastColumn="0" w:oddVBand="0" w:evenVBand="0" w:oddHBand="1" w:evenHBand="0" w:firstRowFirstColumn="0" w:firstRowLastColumn="0" w:lastRowFirstColumn="0" w:lastRowLastColumn="0"/>
            </w:pPr>
            <w:r w:rsidRPr="00607F38">
              <w:t xml:space="preserve">Some investment risks and opportunities arise as a result of long term trends. </w:t>
            </w:r>
            <w:r>
              <w:t>Indicate w</w:t>
            </w:r>
            <w:r w:rsidRPr="00607F38">
              <w:t>hich of the following you consider</w:t>
            </w:r>
            <w:r>
              <w:t>.</w:t>
            </w:r>
          </w:p>
        </w:tc>
      </w:tr>
      <w:tr w:rsidR="001208C8" w14:paraId="32428800" w14:textId="77777777" w:rsidTr="00692CF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061589C1" w14:textId="77777777" w:rsidR="001208C8" w:rsidRPr="00AE100E" w:rsidRDefault="001208C8" w:rsidP="00692CFE">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03525276" w14:textId="77777777" w:rsidR="001208C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Changing demographics</w:t>
            </w:r>
          </w:p>
          <w:p w14:paraId="083225D4" w14:textId="77777777" w:rsidR="001208C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Climate change</w:t>
            </w:r>
          </w:p>
          <w:p w14:paraId="06E1E8E6" w14:textId="77777777" w:rsidR="001208C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Resource scarcity</w:t>
            </w:r>
          </w:p>
          <w:p w14:paraId="23B0707A" w14:textId="77777777" w:rsidR="001208C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Technology developments</w:t>
            </w:r>
          </w:p>
          <w:p w14:paraId="42D7B3FE" w14:textId="77777777" w:rsidR="001208C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(1)____ </w:t>
            </w:r>
          </w:p>
          <w:p w14:paraId="6820E8A5" w14:textId="77777777" w:rsidR="001208C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(2) ____ </w:t>
            </w:r>
          </w:p>
          <w:p w14:paraId="5189E5D2" w14:textId="77777777" w:rsidR="001208C8" w:rsidRPr="00CB536A"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None of the above</w:t>
            </w:r>
          </w:p>
        </w:tc>
      </w:tr>
      <w:tr w:rsidR="001208C8" w14:paraId="3E7EF06D" w14:textId="77777777" w:rsidTr="00347BC7">
        <w:trPr>
          <w:cnfStyle w:val="000000100000" w:firstRow="0" w:lastRow="0" w:firstColumn="0" w:lastColumn="0" w:oddVBand="0" w:evenVBand="0" w:oddHBand="1" w:evenHBand="0" w:firstRowFirstColumn="0" w:firstRowLastColumn="0" w:lastRowFirstColumn="0" w:lastRowLastColumn="0"/>
          <w:trHeight w:val="359"/>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vAlign w:val="top"/>
          </w:tcPr>
          <w:p w14:paraId="3D683241" w14:textId="77777777" w:rsidR="001208C8" w:rsidRDefault="001208C8" w:rsidP="00692CFE">
            <w:pPr>
              <w:pStyle w:val="INDICATORNUMBER"/>
              <w:rPr>
                <w:rStyle w:val="IntenseEmphasis"/>
                <w:b/>
                <w:bCs w:val="0"/>
                <w:i w:val="0"/>
                <w:iCs w:val="0"/>
                <w:color w:val="595959"/>
              </w:rPr>
            </w:pPr>
            <w:r>
              <w:rPr>
                <w:rStyle w:val="IntenseEmphasis"/>
                <w:b/>
                <w:bCs w:val="0"/>
                <w:i w:val="0"/>
                <w:iCs w:val="0"/>
                <w:color w:val="595959"/>
              </w:rPr>
              <w:t>SG 12.2</w:t>
            </w:r>
          </w:p>
        </w:tc>
        <w:tc>
          <w:tcPr>
            <w:tcW w:w="8080" w:type="dxa"/>
            <w:tcBorders>
              <w:top w:val="single" w:sz="4" w:space="0" w:color="595959" w:themeColor="text1" w:themeTint="A6"/>
              <w:right w:val="single" w:sz="4" w:space="0" w:color="595959" w:themeColor="text1" w:themeTint="A6"/>
            </w:tcBorders>
            <w:shd w:val="clear" w:color="auto" w:fill="DAEEF3" w:themeFill="accent5" w:themeFillTint="33"/>
          </w:tcPr>
          <w:p w14:paraId="615CC1AD" w14:textId="77777777" w:rsidR="001208C8" w:rsidRPr="0060791E" w:rsidRDefault="001208C8" w:rsidP="00692CFE">
            <w:pPr>
              <w:pStyle w:val="INDICATORTEXT"/>
              <w:cnfStyle w:val="000000100000" w:firstRow="0" w:lastRow="0" w:firstColumn="0" w:lastColumn="0" w:oddVBand="0" w:evenVBand="0" w:oddHBand="1" w:evenHBand="0" w:firstRowFirstColumn="0" w:firstRowLastColumn="0" w:lastRowFirstColumn="0" w:lastRowLastColumn="0"/>
            </w:pPr>
            <w:r>
              <w:t>Indicate w</w:t>
            </w:r>
            <w:r w:rsidRPr="00607F38">
              <w:t>hich of the following activities you have undertaken to respond to clim</w:t>
            </w:r>
            <w:r>
              <w:t>ate change risk and opportunity</w:t>
            </w:r>
          </w:p>
        </w:tc>
      </w:tr>
      <w:tr w:rsidR="001208C8" w14:paraId="7CB44045" w14:textId="77777777" w:rsidTr="00692CFE">
        <w:trPr>
          <w:trHeight w:val="1555"/>
        </w:trPr>
        <w:tc>
          <w:tcPr>
            <w:cnfStyle w:val="001000000000" w:firstRow="0" w:lastRow="0" w:firstColumn="1" w:lastColumn="0" w:oddVBand="0" w:evenVBand="0" w:oddHBand="0" w:evenHBand="0" w:firstRowFirstColumn="0" w:firstRowLastColumn="0" w:lastRowFirstColumn="0" w:lastRowLastColumn="0"/>
            <w:tcW w:w="1134" w:type="dxa"/>
            <w:vMerge/>
            <w:tcBorders>
              <w:bottom w:val="nil"/>
            </w:tcBorders>
            <w:vAlign w:val="top"/>
          </w:tcPr>
          <w:p w14:paraId="26DA52A0" w14:textId="77777777" w:rsidR="001208C8" w:rsidDel="00E71EBB" w:rsidRDefault="001208C8" w:rsidP="00692CFE">
            <w:pPr>
              <w:pStyle w:val="INDICATORNUMBER"/>
              <w:rPr>
                <w:rStyle w:val="IntenseEmphasis"/>
                <w:b/>
                <w:bCs w:val="0"/>
                <w:i w:val="0"/>
                <w:iCs w:val="0"/>
                <w:color w:val="595959"/>
              </w:rPr>
            </w:pPr>
          </w:p>
        </w:tc>
        <w:tc>
          <w:tcPr>
            <w:tcW w:w="8080" w:type="dxa"/>
            <w:tcBorders>
              <w:top w:val="nil"/>
              <w:bottom w:val="nil"/>
              <w:right w:val="single" w:sz="4" w:space="0" w:color="595959" w:themeColor="text1" w:themeTint="A6"/>
            </w:tcBorders>
            <w:shd w:val="clear" w:color="auto" w:fill="auto"/>
          </w:tcPr>
          <w:p w14:paraId="20A0937A" w14:textId="77777777" w:rsidR="001208C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607F38">
              <w:rPr>
                <w:rFonts w:eastAsiaTheme="minorHAnsi"/>
              </w:rPr>
              <w:t>Established a climate change sensitive or climate change integrated asset allocation strateg</w:t>
            </w:r>
            <w:r w:rsidRPr="0099706A">
              <w:t>y</w:t>
            </w:r>
            <w:r w:rsidRPr="00607F38">
              <w:t xml:space="preserve"> </w:t>
            </w:r>
          </w:p>
          <w:p w14:paraId="4B467082" w14:textId="77777777" w:rsidR="001208C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607F38">
              <w:t>Targeted low carbon or climate resilient investments</w:t>
            </w:r>
          </w:p>
          <w:p w14:paraId="6857061D" w14:textId="77777777" w:rsidR="001208C8" w:rsidRPr="00607F3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607F38">
              <w:t>Reduced portfolio exposure to emissions intensive or fossil fuel holdings</w:t>
            </w:r>
          </w:p>
          <w:p w14:paraId="6D926D09" w14:textId="77777777" w:rsidR="001208C8" w:rsidRPr="00607F3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607F38">
              <w:t>Used emissions data or analysis to inform investment decision making</w:t>
            </w:r>
          </w:p>
          <w:p w14:paraId="256DDEB1" w14:textId="77777777" w:rsidR="001208C8" w:rsidRPr="00607F3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607F38">
              <w:t>Sought climate change integration by companies</w:t>
            </w:r>
          </w:p>
          <w:p w14:paraId="0304FFDA" w14:textId="77777777" w:rsidR="001208C8" w:rsidRPr="00607F3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607F38">
              <w:t>Sought climate</w:t>
            </w:r>
            <w:r>
              <w:t xml:space="preserve"> supportive</w:t>
            </w:r>
            <w:r w:rsidRPr="00607F38">
              <w:t xml:space="preserve"> policy from gov</w:t>
            </w:r>
            <w:r w:rsidRPr="002C76C8">
              <w:t>e</w:t>
            </w:r>
            <w:r w:rsidRPr="00607F38">
              <w:t>rnments</w:t>
            </w:r>
          </w:p>
          <w:p w14:paraId="71D7EF9C" w14:textId="77777777" w:rsidR="001208C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____ </w:t>
            </w:r>
          </w:p>
          <w:p w14:paraId="04103454" w14:textId="77777777" w:rsidR="001208C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None of the above</w:t>
            </w:r>
          </w:p>
        </w:tc>
      </w:tr>
      <w:tr w:rsidR="001208C8" w14:paraId="7EBCC2C6" w14:textId="77777777" w:rsidTr="00347BC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vAlign w:val="top"/>
          </w:tcPr>
          <w:p w14:paraId="2A129B64" w14:textId="77777777" w:rsidR="001208C8" w:rsidRPr="00AE100E" w:rsidRDefault="001208C8" w:rsidP="00692CFE">
            <w:pPr>
              <w:pStyle w:val="INDICATORNUMBER"/>
              <w:rPr>
                <w:rStyle w:val="IntenseEmphasis"/>
                <w:b/>
                <w:bCs w:val="0"/>
                <w:i w:val="0"/>
                <w:iCs w:val="0"/>
                <w:color w:val="595959"/>
              </w:rPr>
            </w:pPr>
            <w:r>
              <w:rPr>
                <w:rStyle w:val="IntenseEmphasis"/>
                <w:b/>
                <w:bCs w:val="0"/>
                <w:i w:val="0"/>
                <w:iCs w:val="0"/>
                <w:color w:val="595959"/>
              </w:rPr>
              <w:t>SG 12.3</w:t>
            </w:r>
          </w:p>
        </w:tc>
        <w:tc>
          <w:tcPr>
            <w:tcW w:w="8080" w:type="dxa"/>
            <w:tcBorders>
              <w:top w:val="single" w:sz="4" w:space="0" w:color="595959" w:themeColor="text1" w:themeTint="A6"/>
              <w:right w:val="single" w:sz="4" w:space="0" w:color="595959" w:themeColor="text1" w:themeTint="A6"/>
            </w:tcBorders>
            <w:shd w:val="clear" w:color="auto" w:fill="DAEEF3" w:themeFill="accent5" w:themeFillTint="33"/>
          </w:tcPr>
          <w:p w14:paraId="26E01CC7" w14:textId="77777777" w:rsidR="001208C8" w:rsidRPr="0060791E" w:rsidRDefault="001208C8" w:rsidP="00692CFE">
            <w:pPr>
              <w:pStyle w:val="INDICATORTEXT"/>
              <w:cnfStyle w:val="000000100000" w:firstRow="0" w:lastRow="0" w:firstColumn="0" w:lastColumn="0" w:oddVBand="0" w:evenVBand="0" w:oddHBand="1" w:evenHBand="0" w:firstRowFirstColumn="0" w:firstRowLastColumn="0" w:lastRowFirstColumn="0" w:lastRowLastColumn="0"/>
              <w:rPr>
                <w:color w:val="808080" w:themeColor="background1" w:themeShade="80"/>
              </w:rPr>
            </w:pPr>
            <w:r w:rsidRPr="006E30B4">
              <w:t>Indicate w</w:t>
            </w:r>
            <w:r>
              <w:t>hich of the following tools you use to manage emissions risks and opportunities</w:t>
            </w:r>
          </w:p>
        </w:tc>
      </w:tr>
      <w:tr w:rsidR="001208C8" w14:paraId="04FB16B6" w14:textId="77777777" w:rsidTr="00692CFE">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A8926E2" w14:textId="77777777" w:rsidR="001208C8" w:rsidRDefault="001208C8" w:rsidP="00692CFE">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6AA576CE" w14:textId="77777777" w:rsidR="001208C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Carbon footprinting </w:t>
            </w:r>
          </w:p>
          <w:p w14:paraId="68CB9A58" w14:textId="77777777" w:rsidR="001208C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S</w:t>
            </w:r>
            <w:r w:rsidRPr="0099706A">
              <w:t>cenario testing</w:t>
            </w:r>
          </w:p>
          <w:p w14:paraId="65ED162E" w14:textId="77777777" w:rsidR="001208C8" w:rsidRPr="00607F3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607F38">
              <w:t xml:space="preserve">Disclosure on emissions risk to clients/trustees/management/beneficiaries </w:t>
            </w:r>
          </w:p>
          <w:p w14:paraId="5378D859" w14:textId="77777777" w:rsidR="001208C8" w:rsidRPr="00607F3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607F38">
              <w:t>Target setting for emissions risk reduction</w:t>
            </w:r>
          </w:p>
          <w:p w14:paraId="5E10AEEA" w14:textId="77777777" w:rsidR="001208C8" w:rsidRPr="00607F3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rsidRPr="00607F38">
              <w:t xml:space="preserve">Encourage internal and/or external portfolio managers to monitor emissions risk </w:t>
            </w:r>
          </w:p>
          <w:p w14:paraId="1D74D5B5" w14:textId="77777777" w:rsidR="002C454D"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Emissions risk monitoring and reporting are formalised into contracts when appointing managers</w:t>
            </w:r>
            <w:r w:rsidRPr="00607F38" w:rsidDel="00D02069">
              <w:t xml:space="preserve"> </w:t>
            </w:r>
          </w:p>
          <w:p w14:paraId="41132604" w14:textId="263733B5" w:rsidR="001208C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____ </w:t>
            </w:r>
          </w:p>
          <w:p w14:paraId="16A64D95" w14:textId="77777777" w:rsidR="001208C8" w:rsidRDefault="001208C8" w:rsidP="00692CFE">
            <w:pPr>
              <w:pStyle w:val="INDICATORTEXT"/>
              <w:numPr>
                <w:ilvl w:val="0"/>
                <w:numId w:val="12"/>
              </w:numPr>
              <w:ind w:left="924" w:hanging="357"/>
              <w:cnfStyle w:val="000000000000" w:firstRow="0" w:lastRow="0" w:firstColumn="0" w:lastColumn="0" w:oddVBand="0" w:evenVBand="0" w:oddHBand="0" w:evenHBand="0" w:firstRowFirstColumn="0" w:firstRowLastColumn="0" w:lastRowFirstColumn="0" w:lastRowLastColumn="0"/>
            </w:pPr>
            <w:r>
              <w:t>None of the above</w:t>
            </w:r>
          </w:p>
        </w:tc>
      </w:tr>
      <w:tr w:rsidR="001208C8" w14:paraId="183EC272" w14:textId="77777777" w:rsidTr="00347BC7">
        <w:trPr>
          <w:cnfStyle w:val="000000100000" w:firstRow="0" w:lastRow="0" w:firstColumn="0" w:lastColumn="0" w:oddVBand="0" w:evenVBand="0" w:oddHBand="1" w:evenHBand="0" w:firstRowFirstColumn="0" w:firstRowLastColumn="0" w:lastRowFirstColumn="0" w:lastRowLastColumn="0"/>
          <w:trHeight w:val="428"/>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vAlign w:val="top"/>
          </w:tcPr>
          <w:p w14:paraId="2FA305D5" w14:textId="77777777" w:rsidR="001208C8" w:rsidRDefault="001208C8" w:rsidP="00692CFE">
            <w:pPr>
              <w:pStyle w:val="INDICATORNUMBER"/>
              <w:rPr>
                <w:rStyle w:val="IntenseEmphasis"/>
                <w:rFonts w:eastAsia="MS PGothic"/>
                <w:b/>
                <w:i w:val="0"/>
                <w:color w:val="595959"/>
                <w:sz w:val="20"/>
                <w:szCs w:val="20"/>
                <w:lang w:eastAsia="en-US"/>
              </w:rPr>
            </w:pPr>
            <w:r>
              <w:rPr>
                <w:rStyle w:val="IntenseEmphasis"/>
                <w:b/>
                <w:bCs w:val="0"/>
                <w:i w:val="0"/>
                <w:iCs w:val="0"/>
                <w:color w:val="595959"/>
              </w:rPr>
              <w:t>SG 12.4</w:t>
            </w:r>
          </w:p>
        </w:tc>
        <w:tc>
          <w:tcPr>
            <w:tcW w:w="8080" w:type="dxa"/>
            <w:tcBorders>
              <w:top w:val="single" w:sz="4" w:space="0" w:color="595959" w:themeColor="text1" w:themeTint="A6"/>
              <w:left w:val="single" w:sz="4" w:space="0" w:color="5A5A5A"/>
              <w:right w:val="single" w:sz="4" w:space="0" w:color="595959" w:themeColor="text1" w:themeTint="A6"/>
            </w:tcBorders>
            <w:shd w:val="clear" w:color="auto" w:fill="DAEEF3" w:themeFill="accent5" w:themeFillTint="33"/>
          </w:tcPr>
          <w:p w14:paraId="1C237B52" w14:textId="77777777" w:rsidR="001208C8" w:rsidRDefault="001208C8" w:rsidP="00692CFE">
            <w:pPr>
              <w:pStyle w:val="INDICATORTEXT"/>
              <w:cnfStyle w:val="000000100000" w:firstRow="0" w:lastRow="0" w:firstColumn="0" w:lastColumn="0" w:oddVBand="0" w:evenVBand="0" w:oddHBand="1" w:evenHBand="0" w:firstRowFirstColumn="0" w:firstRowLastColumn="0" w:lastRowFirstColumn="0" w:lastRowLastColumn="0"/>
            </w:pPr>
            <w:r w:rsidRPr="00607F38">
              <w:t>If you selected disclosure on emissions risks, please list any specific climate related disclosure tools or frameworks that you used.</w:t>
            </w:r>
          </w:p>
        </w:tc>
      </w:tr>
      <w:tr w:rsidR="001208C8" w14:paraId="424474F3" w14:textId="77777777" w:rsidTr="00692CFE">
        <w:trPr>
          <w:trHeight w:val="428"/>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AAF0"/>
            </w:tcBorders>
          </w:tcPr>
          <w:p w14:paraId="3AB65818" w14:textId="77777777" w:rsidR="001208C8" w:rsidDel="00E71EBB" w:rsidRDefault="001208C8" w:rsidP="00692CFE">
            <w:pPr>
              <w:pStyle w:val="INDICATORNUMBER"/>
              <w:rPr>
                <w:rStyle w:val="IntenseEmphasis"/>
                <w:b/>
                <w:bCs w:val="0"/>
                <w:i w:val="0"/>
                <w:iCs w:val="0"/>
                <w:color w:val="595959"/>
              </w:rPr>
            </w:pPr>
          </w:p>
        </w:tc>
        <w:tc>
          <w:tcPr>
            <w:tcW w:w="8080" w:type="dxa"/>
            <w:tcBorders>
              <w:top w:val="nil"/>
              <w:bottom w:val="single" w:sz="4" w:space="0" w:color="0082C8"/>
              <w:right w:val="single" w:sz="4" w:space="0" w:color="595959" w:themeColor="text1" w:themeTint="A6"/>
            </w:tcBorders>
            <w:shd w:val="clear" w:color="auto" w:fill="auto"/>
          </w:tcPr>
          <w:p w14:paraId="005E71E8" w14:textId="77777777" w:rsidR="001208C8" w:rsidRPr="00607F38" w:rsidRDefault="001208C8" w:rsidP="00692CFE">
            <w:pPr>
              <w:pStyle w:val="INDICATORTEXT"/>
              <w:cnfStyle w:val="000000000000" w:firstRow="0" w:lastRow="0" w:firstColumn="0" w:lastColumn="0" w:oddVBand="0" w:evenVBand="0" w:oddHBand="0" w:evenHBand="0" w:firstRowFirstColumn="0" w:firstRowLastColumn="0" w:lastRowFirstColumn="0" w:lastRowLastColumn="0"/>
            </w:pPr>
          </w:p>
        </w:tc>
      </w:tr>
      <w:tr w:rsidR="001208C8" w14:paraId="77632FC6" w14:textId="77777777" w:rsidTr="00347BC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57475370" w14:textId="77777777" w:rsidR="001208C8" w:rsidRDefault="001208C8" w:rsidP="00692CFE">
            <w:pPr>
              <w:pStyle w:val="INDICATORNUMBER"/>
              <w:rPr>
                <w:rStyle w:val="IntenseEmphasis"/>
                <w:b/>
                <w:bCs w:val="0"/>
                <w:i w:val="0"/>
                <w:iCs w:val="0"/>
                <w:color w:val="595959"/>
              </w:rPr>
            </w:pPr>
            <w:r>
              <w:rPr>
                <w:rStyle w:val="IntenseEmphasis"/>
                <w:b/>
                <w:bCs w:val="0"/>
                <w:i w:val="0"/>
                <w:iCs w:val="0"/>
                <w:color w:val="595959"/>
              </w:rPr>
              <w:t>SG 12.5</w:t>
            </w:r>
          </w:p>
        </w:tc>
        <w:tc>
          <w:tcPr>
            <w:tcW w:w="8080" w:type="dxa"/>
            <w:tcBorders>
              <w:top w:val="single" w:sz="4" w:space="0" w:color="595959" w:themeColor="text1" w:themeTint="A6"/>
              <w:right w:val="single" w:sz="4" w:space="0" w:color="595959" w:themeColor="text1" w:themeTint="A6"/>
            </w:tcBorders>
            <w:shd w:val="clear" w:color="auto" w:fill="DAEEF3" w:themeFill="accent5" w:themeFillTint="33"/>
          </w:tcPr>
          <w:p w14:paraId="6658CAA6" w14:textId="77777777" w:rsidR="001208C8" w:rsidRPr="00CB536A" w:rsidRDefault="001208C8" w:rsidP="00692CF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1208C8" w14:paraId="67B2C572" w14:textId="77777777" w:rsidTr="00692CFE">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tcBorders>
          </w:tcPr>
          <w:p w14:paraId="332CA73B" w14:textId="77777777" w:rsidR="001208C8" w:rsidRDefault="001208C8" w:rsidP="00692CFE">
            <w:pPr>
              <w:pStyle w:val="INDICATORNUMBER"/>
              <w:rPr>
                <w:rStyle w:val="IntenseEmphasis"/>
                <w:b/>
                <w:bCs w:val="0"/>
                <w:i w:val="0"/>
                <w:iCs w:val="0"/>
                <w:color w:val="595959"/>
              </w:rPr>
            </w:pPr>
          </w:p>
        </w:tc>
        <w:tc>
          <w:tcPr>
            <w:tcW w:w="8080" w:type="dxa"/>
            <w:tcBorders>
              <w:top w:val="nil"/>
              <w:bottom w:val="single" w:sz="4" w:space="0" w:color="404040" w:themeColor="text1" w:themeTint="BF"/>
              <w:right w:val="single" w:sz="4" w:space="0" w:color="595959" w:themeColor="text1" w:themeTint="A6"/>
            </w:tcBorders>
            <w:shd w:val="clear" w:color="auto" w:fill="auto"/>
          </w:tcPr>
          <w:p w14:paraId="53185647" w14:textId="77777777" w:rsidR="001208C8" w:rsidRPr="00CB536A" w:rsidRDefault="001208C8" w:rsidP="00692CFE">
            <w:pPr>
              <w:pStyle w:val="INDICATORTEXT"/>
              <w:cnfStyle w:val="000000000000" w:firstRow="0" w:lastRow="0" w:firstColumn="0" w:lastColumn="0" w:oddVBand="0" w:evenVBand="0" w:oddHBand="0" w:evenHBand="0" w:firstRowFirstColumn="0" w:firstRowLastColumn="0" w:lastRowFirstColumn="0" w:lastRowLastColumn="0"/>
            </w:pPr>
          </w:p>
        </w:tc>
      </w:tr>
    </w:tbl>
    <w:p w14:paraId="504D9695" w14:textId="77777777" w:rsidR="00CC4DD0" w:rsidRDefault="00CC4DD0">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1208C8" w14:paraId="0C4BE14C" w14:textId="77777777" w:rsidTr="00347BC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00B0F0"/>
          </w:tcPr>
          <w:p w14:paraId="4B96A8BF" w14:textId="77777777" w:rsidR="001208C8" w:rsidRPr="00191BC1" w:rsidRDefault="001208C8" w:rsidP="00692CFE">
            <w:pPr>
              <w:pStyle w:val="SectionIndicatorHeaderText"/>
              <w:spacing w:after="80"/>
              <w:rPr>
                <w:rStyle w:val="IntenseEmphasis"/>
                <w:b w:val="0"/>
                <w:bCs w:val="0"/>
                <w:i w:val="0"/>
                <w:iCs w:val="0"/>
                <w:color w:val="FFFFFF" w:themeColor="background1"/>
                <w:sz w:val="20"/>
                <w:szCs w:val="20"/>
                <w:lang w:eastAsia="en-US"/>
              </w:rPr>
            </w:pPr>
            <w:r>
              <w:rPr>
                <w:rStyle w:val="IntenseEmphasis"/>
                <w:b w:val="0"/>
                <w:i w:val="0"/>
                <w:color w:val="FFFFFF" w:themeColor="background1"/>
                <w:sz w:val="20"/>
                <w:szCs w:val="20"/>
              </w:rPr>
              <w:t>SG 12</w:t>
            </w:r>
          </w:p>
        </w:tc>
        <w:tc>
          <w:tcPr>
            <w:tcW w:w="8080" w:type="dxa"/>
            <w:shd w:val="clear" w:color="auto" w:fill="0070C0"/>
          </w:tcPr>
          <w:p w14:paraId="6DD48053" w14:textId="77777777" w:rsidR="001208C8" w:rsidRPr="00191BC1" w:rsidRDefault="001208C8" w:rsidP="00692CFE">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191BC1">
              <w:rPr>
                <w:rStyle w:val="IntenseEmphasis"/>
                <w:b/>
                <w:i w:val="0"/>
                <w:color w:val="FFFFFF" w:themeColor="background1"/>
                <w:sz w:val="20"/>
                <w:szCs w:val="20"/>
              </w:rPr>
              <w:t>EXPLANATORY NOTES</w:t>
            </w:r>
          </w:p>
        </w:tc>
      </w:tr>
      <w:tr w:rsidR="001208C8" w:rsidRPr="00CF025D" w14:paraId="4B37AD3A" w14:textId="77777777" w:rsidTr="00692CFE">
        <w:trPr>
          <w:trHeight w:val="1219"/>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60EDEE0" w14:textId="77777777" w:rsidR="001208C8" w:rsidRPr="000D72DF" w:rsidRDefault="001208C8" w:rsidP="00692CFE">
            <w:pPr>
              <w:pStyle w:val="INDICATORNUMBER"/>
              <w:spacing w:after="80"/>
              <w:rPr>
                <w:rStyle w:val="IntenseEmphasis"/>
                <w:rFonts w:eastAsia="MS PGothic"/>
                <w:b/>
                <w:bCs w:val="0"/>
                <w:i w:val="0"/>
                <w:iCs w:val="0"/>
                <w:sz w:val="20"/>
                <w:szCs w:val="20"/>
                <w:lang w:eastAsia="en-US"/>
              </w:rPr>
            </w:pPr>
            <w:r>
              <w:rPr>
                <w:rStyle w:val="IntenseEmphasis"/>
                <w:b/>
                <w:bCs w:val="0"/>
                <w:i w:val="0"/>
                <w:iCs w:val="0"/>
                <w:color w:val="595959"/>
              </w:rPr>
              <w:t>SG 12.1</w:t>
            </w:r>
          </w:p>
        </w:tc>
        <w:tc>
          <w:tcPr>
            <w:tcW w:w="8080" w:type="dxa"/>
            <w:tcBorders>
              <w:top w:val="single" w:sz="4" w:space="0" w:color="595959"/>
              <w:bottom w:val="single" w:sz="4" w:space="0" w:color="A6A6A6" w:themeColor="background1" w:themeShade="A6"/>
            </w:tcBorders>
          </w:tcPr>
          <w:p w14:paraId="13890F0B" w14:textId="77777777" w:rsidR="001208C8" w:rsidRDefault="001208C8" w:rsidP="00692CFE">
            <w:pPr>
              <w:pStyle w:val="INDICATORTEXT"/>
              <w:cnfStyle w:val="000000000000" w:firstRow="0" w:lastRow="0" w:firstColumn="0" w:lastColumn="0" w:oddVBand="0" w:evenVBand="0" w:oddHBand="0" w:evenHBand="0" w:firstRowFirstColumn="0" w:firstRowLastColumn="0" w:lastRowFirstColumn="0" w:lastRowLastColumn="0"/>
            </w:pPr>
            <w:r>
              <w:t>T</w:t>
            </w:r>
            <w:r w:rsidRPr="007F7331">
              <w:t xml:space="preserve">his indicator gives </w:t>
            </w:r>
            <w:r>
              <w:t xml:space="preserve">you the </w:t>
            </w:r>
            <w:r w:rsidRPr="007F7331">
              <w:t xml:space="preserve">opportunity to </w:t>
            </w:r>
            <w:r>
              <w:t xml:space="preserve">report on long term ESG trends that your organisation is considering as part of your overall approach to responsible investment. </w:t>
            </w:r>
            <w:r w:rsidRPr="007F7331">
              <w:t xml:space="preserve">The list </w:t>
            </w:r>
            <w:r>
              <w:t xml:space="preserve">of trends is </w:t>
            </w:r>
            <w:r w:rsidRPr="007F7331">
              <w:t xml:space="preserve">not </w:t>
            </w:r>
            <w:r>
              <w:t xml:space="preserve">exhaustive and it is expected that Signatories will provide examples of additional trends that are not currently captured. </w:t>
            </w:r>
            <w:r w:rsidRPr="007F7331">
              <w:t xml:space="preserve">PRI will </w:t>
            </w:r>
            <w:r>
              <w:t xml:space="preserve">continue to monitor and </w:t>
            </w:r>
            <w:r w:rsidRPr="007F7331">
              <w:t xml:space="preserve">update </w:t>
            </w:r>
            <w:r>
              <w:t xml:space="preserve">the list in future years. </w:t>
            </w:r>
          </w:p>
          <w:p w14:paraId="0C12E068" w14:textId="77777777" w:rsidR="001208C8" w:rsidRPr="00CF025D" w:rsidRDefault="001208C8" w:rsidP="00692CF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i w:val="0"/>
                <w:sz w:val="20"/>
                <w:lang w:eastAsia="en-US"/>
              </w:rPr>
            </w:pPr>
            <w:r>
              <w:t xml:space="preserve">The terms used are broad and may impact investment processes in a number of different ways. In the “additional information” field, we </w:t>
            </w:r>
            <w:r w:rsidRPr="00DF0E81">
              <w:t>encourage</w:t>
            </w:r>
            <w:r>
              <w:t xml:space="preserve"> signatories to provide additional detail on how these trends will impact their investment approach. </w:t>
            </w:r>
          </w:p>
        </w:tc>
      </w:tr>
      <w:tr w:rsidR="001208C8" w:rsidRPr="00CF025D" w14:paraId="12B1B4A4" w14:textId="77777777" w:rsidTr="00692CF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1FD73CC" w14:textId="77777777" w:rsidR="001208C8" w:rsidDel="00E71EBB" w:rsidRDefault="001208C8" w:rsidP="00692CFE">
            <w:pPr>
              <w:pStyle w:val="INDICATORNUMBER"/>
              <w:spacing w:after="80"/>
              <w:rPr>
                <w:rStyle w:val="IntenseEmphasis"/>
                <w:rFonts w:eastAsia="MS PGothic"/>
                <w:b/>
                <w:bCs w:val="0"/>
                <w:i w:val="0"/>
                <w:iCs w:val="0"/>
                <w:color w:val="595959"/>
                <w:sz w:val="20"/>
                <w:szCs w:val="20"/>
                <w:lang w:eastAsia="en-US"/>
              </w:rPr>
            </w:pPr>
            <w:r>
              <w:rPr>
                <w:rStyle w:val="IntenseEmphasis"/>
                <w:b/>
                <w:bCs w:val="0"/>
                <w:i w:val="0"/>
                <w:iCs w:val="0"/>
                <w:color w:val="595959"/>
              </w:rPr>
              <w:t>SG 12.2</w:t>
            </w:r>
          </w:p>
        </w:tc>
        <w:tc>
          <w:tcPr>
            <w:tcW w:w="8080" w:type="dxa"/>
            <w:tcBorders>
              <w:top w:val="single" w:sz="4" w:space="0" w:color="595959"/>
              <w:bottom w:val="single" w:sz="4" w:space="0" w:color="A6A6A6" w:themeColor="background1" w:themeShade="A6"/>
            </w:tcBorders>
          </w:tcPr>
          <w:p w14:paraId="635017E6" w14:textId="77777777" w:rsidR="001208C8" w:rsidRPr="007F7331" w:rsidRDefault="001208C8" w:rsidP="00692CFE">
            <w:pPr>
              <w:pStyle w:val="INDICATORTEXT"/>
              <w:cnfStyle w:val="000000000000" w:firstRow="0" w:lastRow="0" w:firstColumn="0" w:lastColumn="0" w:oddVBand="0" w:evenVBand="0" w:oddHBand="0" w:evenHBand="0" w:firstRowFirstColumn="0" w:firstRowLastColumn="0" w:lastRowFirstColumn="0" w:lastRowLastColumn="0"/>
            </w:pPr>
            <w:r>
              <w:t xml:space="preserve">Climate change presents both risks and opportunities. This indicator covers how climate change impacts your investment decision making, active ownership practices and if relevant, engagement with fund managers, as well as engagement with governments to encourage a climate-supportive policy environment for investors. </w:t>
            </w:r>
          </w:p>
        </w:tc>
      </w:tr>
      <w:tr w:rsidR="001208C8" w:rsidRPr="00CF025D" w14:paraId="405DF7E1" w14:textId="77777777" w:rsidTr="00692CF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466BA223" w14:textId="77777777" w:rsidR="001208C8" w:rsidRDefault="001208C8" w:rsidP="00692CFE">
            <w:pPr>
              <w:pStyle w:val="INDICATORNUMBER"/>
              <w:spacing w:after="80"/>
              <w:rPr>
                <w:rStyle w:val="IntenseEmphasis"/>
                <w:rFonts w:eastAsia="MS PGothic"/>
                <w:b/>
                <w:bCs w:val="0"/>
                <w:i w:val="0"/>
                <w:iCs w:val="0"/>
                <w:color w:val="595959"/>
                <w:sz w:val="20"/>
                <w:szCs w:val="20"/>
                <w:lang w:eastAsia="en-US"/>
              </w:rPr>
            </w:pPr>
            <w:r>
              <w:rPr>
                <w:rStyle w:val="IntenseEmphasis"/>
                <w:b/>
                <w:bCs w:val="0"/>
                <w:i w:val="0"/>
                <w:iCs w:val="0"/>
                <w:color w:val="595959"/>
              </w:rPr>
              <w:t>SG 12.3</w:t>
            </w:r>
          </w:p>
        </w:tc>
        <w:tc>
          <w:tcPr>
            <w:tcW w:w="8080" w:type="dxa"/>
            <w:tcBorders>
              <w:top w:val="single" w:sz="4" w:space="0" w:color="595959"/>
              <w:bottom w:val="single" w:sz="4" w:space="0" w:color="A6A6A6" w:themeColor="background1" w:themeShade="A6"/>
            </w:tcBorders>
          </w:tcPr>
          <w:p w14:paraId="2A37F926" w14:textId="77777777" w:rsidR="001208C8" w:rsidRDefault="001208C8" w:rsidP="00692CF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1F497D"/>
              </w:rPr>
            </w:pPr>
            <w:r w:rsidRPr="007F7331">
              <w:rPr>
                <w:color w:val="595959"/>
                <w:sz w:val="18"/>
              </w:rPr>
              <w:t xml:space="preserve">Activities to measure and reduce your organisation’s own carbon footprint should not be captured here, unless they are undertaken for buildings that you occupy and report on as part of a </w:t>
            </w:r>
            <w:r>
              <w:rPr>
                <w:color w:val="595959"/>
                <w:sz w:val="18"/>
              </w:rPr>
              <w:t xml:space="preserve">directly managed </w:t>
            </w:r>
            <w:r w:rsidRPr="007F7331">
              <w:rPr>
                <w:color w:val="595959"/>
                <w:sz w:val="18"/>
              </w:rPr>
              <w:t>property portfolio.</w:t>
            </w:r>
            <w:r>
              <w:t xml:space="preserve">   </w:t>
            </w:r>
          </w:p>
        </w:tc>
      </w:tr>
      <w:tr w:rsidR="001208C8" w:rsidRPr="00CF025D" w14:paraId="14097A38" w14:textId="77777777" w:rsidTr="00692CFE">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6FFB3ABE" w14:textId="77777777" w:rsidR="001208C8" w:rsidRPr="009A594C" w:rsidRDefault="001208C8" w:rsidP="00692CFE">
            <w:pPr>
              <w:pStyle w:val="INDICATORNUMBER"/>
              <w:spacing w:after="80"/>
              <w:rPr>
                <w:rFonts w:cs="Calibri"/>
                <w:b w:val="0"/>
                <w:i/>
              </w:rPr>
            </w:pPr>
            <w:r w:rsidRPr="009A594C">
              <w:rPr>
                <w:rStyle w:val="IntenseEmphasis"/>
                <w:b/>
                <w:i w:val="0"/>
                <w:color w:val="595959"/>
              </w:rPr>
              <w:t>LOGIC</w:t>
            </w:r>
          </w:p>
        </w:tc>
      </w:tr>
      <w:tr w:rsidR="001208C8" w:rsidRPr="00CF025D" w14:paraId="3B4525B5" w14:textId="77777777" w:rsidTr="00692CF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4AA27F19" w14:textId="77777777" w:rsidR="001208C8" w:rsidRDefault="001208C8" w:rsidP="00692CFE">
            <w:pPr>
              <w:pStyle w:val="INDICATORNUMBER"/>
              <w:spacing w:after="80"/>
              <w:rPr>
                <w:rStyle w:val="IntenseEmphasis"/>
                <w:rFonts w:eastAsia="MS PGothic"/>
                <w:b/>
                <w:bCs w:val="0"/>
                <w:i w:val="0"/>
                <w:iCs w:val="0"/>
                <w:color w:val="595959"/>
                <w:sz w:val="20"/>
                <w:szCs w:val="20"/>
                <w:lang w:eastAsia="en-US"/>
              </w:rPr>
            </w:pPr>
            <w:r>
              <w:rPr>
                <w:rStyle w:val="IntenseEmphasis"/>
                <w:b/>
                <w:bCs w:val="0"/>
                <w:i w:val="0"/>
                <w:iCs w:val="0"/>
                <w:color w:val="595959"/>
              </w:rPr>
              <w:t>SG 12</w:t>
            </w:r>
          </w:p>
        </w:tc>
        <w:tc>
          <w:tcPr>
            <w:tcW w:w="8080" w:type="dxa"/>
            <w:tcBorders>
              <w:top w:val="single" w:sz="4" w:space="0" w:color="A6A6A6" w:themeColor="background1" w:themeShade="A6"/>
              <w:bottom w:val="single" w:sz="4" w:space="0" w:color="5A5A5A"/>
            </w:tcBorders>
          </w:tcPr>
          <w:p w14:paraId="56F2CA3B" w14:textId="77777777" w:rsidR="001208C8" w:rsidRPr="00902700" w:rsidRDefault="001208C8" w:rsidP="00692CFE">
            <w:pPr>
              <w:pStyle w:val="INDICATORTEXT"/>
              <w:spacing w:after="80"/>
              <w:cnfStyle w:val="000000000000" w:firstRow="0" w:lastRow="0" w:firstColumn="0" w:lastColumn="0" w:oddVBand="0" w:evenVBand="0" w:oddHBand="0" w:evenHBand="0" w:firstRowFirstColumn="0" w:firstRowLastColumn="0" w:lastRowFirstColumn="0" w:lastRowLastColumn="0"/>
              <w:rPr>
                <w:rFonts w:cs="Calibri"/>
                <w:szCs w:val="18"/>
              </w:rPr>
            </w:pPr>
            <w:r w:rsidRPr="00781509">
              <w:rPr>
                <w:bCs/>
                <w:szCs w:val="18"/>
              </w:rPr>
              <w:t>[1</w:t>
            </w:r>
            <w:r>
              <w:rPr>
                <w:bCs/>
                <w:szCs w:val="18"/>
              </w:rPr>
              <w:t>2</w:t>
            </w:r>
            <w:r w:rsidRPr="00781509">
              <w:rPr>
                <w:bCs/>
                <w:szCs w:val="18"/>
              </w:rPr>
              <w:t>.2]</w:t>
            </w:r>
            <w:r>
              <w:rPr>
                <w:bCs/>
                <w:szCs w:val="18"/>
              </w:rPr>
              <w:t>, [12.3]</w:t>
            </w:r>
            <w:r w:rsidRPr="00781509">
              <w:rPr>
                <w:bCs/>
                <w:szCs w:val="18"/>
              </w:rPr>
              <w:t xml:space="preserve"> and [1</w:t>
            </w:r>
            <w:r>
              <w:rPr>
                <w:bCs/>
                <w:szCs w:val="18"/>
              </w:rPr>
              <w:t>2.4</w:t>
            </w:r>
            <w:r w:rsidRPr="00781509">
              <w:rPr>
                <w:bCs/>
                <w:szCs w:val="18"/>
              </w:rPr>
              <w:t xml:space="preserve">] will be applicable if </w:t>
            </w:r>
            <w:r>
              <w:rPr>
                <w:bCs/>
                <w:szCs w:val="18"/>
              </w:rPr>
              <w:t>‘Climate change’</w:t>
            </w:r>
            <w:r w:rsidRPr="00781509">
              <w:rPr>
                <w:bCs/>
                <w:szCs w:val="18"/>
              </w:rPr>
              <w:t xml:space="preserve"> </w:t>
            </w:r>
            <w:r>
              <w:rPr>
                <w:bCs/>
                <w:szCs w:val="18"/>
              </w:rPr>
              <w:t xml:space="preserve">is reported in </w:t>
            </w:r>
            <w:r w:rsidRPr="00781509">
              <w:rPr>
                <w:bCs/>
                <w:szCs w:val="18"/>
              </w:rPr>
              <w:t>[1</w:t>
            </w:r>
            <w:r>
              <w:rPr>
                <w:bCs/>
                <w:szCs w:val="18"/>
              </w:rPr>
              <w:t>2</w:t>
            </w:r>
            <w:r w:rsidRPr="00781509">
              <w:rPr>
                <w:bCs/>
                <w:szCs w:val="18"/>
              </w:rPr>
              <w:t>.1]</w:t>
            </w:r>
          </w:p>
        </w:tc>
      </w:tr>
    </w:tbl>
    <w:p w14:paraId="66C45649" w14:textId="77777777" w:rsidR="001208C8" w:rsidRDefault="001208C8">
      <w:pPr>
        <w:widowControl/>
        <w:autoSpaceDE/>
        <w:autoSpaceDN/>
        <w:adjustRightInd/>
        <w:spacing w:before="0" w:after="0" w:line="240" w:lineRule="auto"/>
      </w:pPr>
    </w:p>
    <w:p w14:paraId="152F1DF1" w14:textId="77777777" w:rsidR="001208C8" w:rsidRDefault="001208C8">
      <w:pPr>
        <w:widowControl/>
        <w:autoSpaceDE/>
        <w:autoSpaceDN/>
        <w:adjustRightInd/>
        <w:spacing w:before="0" w:after="0" w:line="240" w:lineRule="auto"/>
      </w:pPr>
      <w:r>
        <w:br w:type="page"/>
      </w:r>
    </w:p>
    <w:p w14:paraId="4B9C5DD9" w14:textId="77777777" w:rsidR="00607F38" w:rsidRDefault="00607F38">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B1F1F" w14:paraId="1359C5B7" w14:textId="77777777" w:rsidTr="007032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8C9299E" w14:textId="77777777" w:rsidR="006B1F1F" w:rsidRPr="00903B63" w:rsidRDefault="006B1F1F"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70C0"/>
          </w:tcPr>
          <w:p w14:paraId="684E7FCB" w14:textId="77777777" w:rsidR="006B1F1F" w:rsidRPr="00903B63" w:rsidRDefault="006B1F1F"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0070C0"/>
          </w:tcPr>
          <w:p w14:paraId="26897014" w14:textId="77777777" w:rsidR="006B1F1F" w:rsidRPr="00903B63" w:rsidRDefault="006B1F1F"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Pr>
          <w:p w14:paraId="019D873C" w14:textId="77777777" w:rsidR="006B1F1F" w:rsidRPr="00903B63" w:rsidRDefault="006B1F1F"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6B1F1F" w14:paraId="638779FC" w14:textId="77777777" w:rsidTr="00703220">
        <w:trPr>
          <w:cnfStyle w:val="010000000000" w:firstRow="0" w:lastRow="1" w:firstColumn="0" w:lastColumn="0" w:oddVBand="0" w:evenVBand="0" w:oddHBand="0" w:evenHBand="0" w:firstRowFirstColumn="0" w:firstRowLastColumn="0" w:lastRowFirstColumn="0" w:lastRowLastColumn="0"/>
          <w:trHeight w:val="49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602CACE" w14:textId="77777777" w:rsidR="006B1F1F" w:rsidRPr="00903B63" w:rsidRDefault="00E71EBB" w:rsidP="00E84E9C">
            <w:pPr>
              <w:pStyle w:val="SectionIndicatorHeaderText"/>
              <w:rPr>
                <w:rStyle w:val="IntenseEmphasis"/>
                <w:bCs w:val="0"/>
                <w:i w:val="0"/>
                <w:iCs w:val="0"/>
                <w:color w:val="FFFFFF" w:themeColor="background1"/>
              </w:rPr>
            </w:pPr>
            <w:r>
              <w:rPr>
                <w:rStyle w:val="IntenseEmphasis"/>
                <w:i w:val="0"/>
                <w:color w:val="FFFFFF" w:themeColor="background1"/>
              </w:rPr>
              <w:t>SG 13</w:t>
            </w:r>
          </w:p>
        </w:tc>
        <w:tc>
          <w:tcPr>
            <w:tcW w:w="3402" w:type="dxa"/>
            <w:shd w:val="clear" w:color="auto" w:fill="0070C0"/>
          </w:tcPr>
          <w:p w14:paraId="642B378F" w14:textId="77777777" w:rsidR="00025DC4" w:rsidRDefault="00025DC4" w:rsidP="00025DC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w:t>
            </w:r>
            <w:r w:rsidR="00E4142F">
              <w:rPr>
                <w:rStyle w:val="IntenseEmphasis"/>
                <w:i w:val="0"/>
                <w:color w:val="FFFFFF" w:themeColor="background1"/>
              </w:rPr>
              <w:t>N</w:t>
            </w:r>
            <w:r>
              <w:rPr>
                <w:rStyle w:val="IntenseEmphasis"/>
                <w:i w:val="0"/>
                <w:color w:val="FFFFFF" w:themeColor="background1"/>
              </w:rPr>
              <w:t>DATORY TO REPORT</w:t>
            </w:r>
          </w:p>
          <w:p w14:paraId="68FF4EC6" w14:textId="77777777" w:rsidR="006B1F1F" w:rsidRPr="00903B63" w:rsidRDefault="00025DC4" w:rsidP="00025DC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 TO DISCLOSE</w:t>
            </w:r>
            <w:r w:rsidR="006B1F1F" w:rsidRPr="00903B63">
              <w:rPr>
                <w:rStyle w:val="IntenseEmphasis"/>
                <w:i w:val="0"/>
                <w:color w:val="FFFFFF" w:themeColor="background1"/>
              </w:rPr>
              <w:t xml:space="preserve"> </w:t>
            </w:r>
          </w:p>
        </w:tc>
        <w:tc>
          <w:tcPr>
            <w:tcW w:w="3424" w:type="dxa"/>
            <w:shd w:val="clear" w:color="auto" w:fill="0070C0"/>
          </w:tcPr>
          <w:p w14:paraId="257DFC5D" w14:textId="77777777" w:rsidR="006B1F1F" w:rsidRPr="002D1491" w:rsidRDefault="006B1F1F" w:rsidP="002D149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Pr>
          <w:p w14:paraId="6D474DFB" w14:textId="77777777" w:rsidR="006B1F1F" w:rsidRPr="00903B63" w:rsidRDefault="006B1F1F" w:rsidP="00E84E9C">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5F5FB6A6" w14:textId="77777777" w:rsidR="006B1F1F" w:rsidRDefault="006B1F1F" w:rsidP="00EC1495">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2587"/>
        <w:gridCol w:w="1373"/>
        <w:gridCol w:w="1373"/>
        <w:gridCol w:w="2747"/>
      </w:tblGrid>
      <w:tr w:rsidR="004A7A67" w14:paraId="654911BF" w14:textId="77777777" w:rsidTr="0070322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00B0F0"/>
          </w:tcPr>
          <w:p w14:paraId="75EEF30A" w14:textId="77777777" w:rsidR="004A7A67" w:rsidRPr="00903B63" w:rsidRDefault="00E71EBB"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SG 13</w:t>
            </w:r>
          </w:p>
        </w:tc>
        <w:tc>
          <w:tcPr>
            <w:tcW w:w="8080" w:type="dxa"/>
            <w:gridSpan w:val="4"/>
            <w:tcBorders>
              <w:top w:val="single" w:sz="4" w:space="0" w:color="595959" w:themeColor="text1" w:themeTint="A6"/>
              <w:bottom w:val="nil"/>
              <w:right w:val="single" w:sz="4" w:space="0" w:color="595959" w:themeColor="text1" w:themeTint="A6"/>
            </w:tcBorders>
            <w:shd w:val="clear" w:color="auto" w:fill="0070C0"/>
          </w:tcPr>
          <w:p w14:paraId="6AEEC6AF" w14:textId="77777777" w:rsidR="004A7A67" w:rsidRPr="00903B63" w:rsidRDefault="004A7A67"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4A7A67" w14:paraId="3955C8C4" w14:textId="77777777" w:rsidTr="007032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F3AB510" w14:textId="77777777" w:rsidR="004A7A67" w:rsidRDefault="00E71EBB" w:rsidP="004A7A67">
            <w:pPr>
              <w:pStyle w:val="INDICATORNUMBER"/>
              <w:rPr>
                <w:rStyle w:val="IntenseEmphasis"/>
                <w:b/>
                <w:bCs w:val="0"/>
                <w:i w:val="0"/>
                <w:iCs w:val="0"/>
              </w:rPr>
            </w:pPr>
            <w:r>
              <w:rPr>
                <w:rStyle w:val="IntenseEmphasis"/>
                <w:b/>
                <w:bCs w:val="0"/>
                <w:i w:val="0"/>
                <w:iCs w:val="0"/>
                <w:color w:val="595959"/>
              </w:rPr>
              <w:t>SG 13.1</w:t>
            </w:r>
          </w:p>
        </w:tc>
        <w:tc>
          <w:tcPr>
            <w:tcW w:w="8080" w:type="dxa"/>
            <w:gridSpan w:val="4"/>
            <w:tcBorders>
              <w:top w:val="nil"/>
              <w:right w:val="single" w:sz="4" w:space="0" w:color="595959" w:themeColor="text1" w:themeTint="A6"/>
            </w:tcBorders>
            <w:shd w:val="clear" w:color="auto" w:fill="DAEEF3" w:themeFill="accent5" w:themeFillTint="33"/>
          </w:tcPr>
          <w:p w14:paraId="4A40F723" w14:textId="77777777" w:rsidR="004A7A67" w:rsidRPr="004A7A67" w:rsidRDefault="004A7A67" w:rsidP="00772DED">
            <w:pPr>
              <w:pStyle w:val="INDICATORTEXT"/>
              <w:cnfStyle w:val="000000100000" w:firstRow="0" w:lastRow="0" w:firstColumn="0" w:lastColumn="0" w:oddVBand="0" w:evenVBand="0" w:oddHBand="1" w:evenHBand="0" w:firstRowFirstColumn="0" w:firstRowLastColumn="0" w:lastRowFirstColumn="0" w:lastRowLastColumn="0"/>
            </w:pPr>
            <w:r w:rsidRPr="004A7A67">
              <w:t xml:space="preserve">Indicate </w:t>
            </w:r>
            <w:r w:rsidR="00772DED">
              <w:t>whether</w:t>
            </w:r>
            <w:r w:rsidR="00772DED" w:rsidRPr="004A7A67">
              <w:t xml:space="preserve"> </w:t>
            </w:r>
            <w:r w:rsidRPr="004A7A67">
              <w:t>your organisation allocates assets to, or manages, funds based on specific environmental and social themed areas.</w:t>
            </w:r>
          </w:p>
        </w:tc>
      </w:tr>
      <w:tr w:rsidR="004A7A67" w14:paraId="45CB027E" w14:textId="77777777" w:rsidTr="00D26EC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2B03D2E2" w14:textId="77777777" w:rsidR="004A7A67" w:rsidRPr="00AE100E" w:rsidRDefault="004A7A67" w:rsidP="00E84E9C">
            <w:pPr>
              <w:pStyle w:val="INDICATORNUMBER"/>
              <w:rPr>
                <w:rStyle w:val="IntenseEmphasis"/>
                <w:b/>
                <w:bCs w:val="0"/>
                <w:i w:val="0"/>
                <w:iCs w:val="0"/>
                <w:color w:val="595959"/>
              </w:rPr>
            </w:pPr>
          </w:p>
        </w:tc>
        <w:tc>
          <w:tcPr>
            <w:tcW w:w="3960" w:type="dxa"/>
            <w:gridSpan w:val="2"/>
            <w:tcBorders>
              <w:top w:val="nil"/>
              <w:bottom w:val="single" w:sz="4" w:space="0" w:color="595959" w:themeColor="text1" w:themeTint="A6"/>
              <w:right w:val="single" w:sz="4" w:space="0" w:color="A6A6A6" w:themeColor="background1" w:themeShade="A6"/>
            </w:tcBorders>
            <w:shd w:val="clear" w:color="auto" w:fill="auto"/>
          </w:tcPr>
          <w:p w14:paraId="4CBDED1C" w14:textId="77777777" w:rsidR="004A7A67" w:rsidRPr="00CB536A" w:rsidRDefault="004A7A67" w:rsidP="00E84E9C">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4120" w:type="dxa"/>
            <w:gridSpan w:val="2"/>
            <w:tcBorders>
              <w:top w:val="nil"/>
              <w:bottom w:val="single" w:sz="4" w:space="0" w:color="595959" w:themeColor="text1" w:themeTint="A6"/>
              <w:right w:val="single" w:sz="4" w:space="0" w:color="595959" w:themeColor="text1" w:themeTint="A6"/>
            </w:tcBorders>
            <w:shd w:val="clear" w:color="auto" w:fill="auto"/>
          </w:tcPr>
          <w:p w14:paraId="2D3E302D" w14:textId="77777777" w:rsidR="004A7A67" w:rsidRPr="00CB536A" w:rsidRDefault="004A7A67" w:rsidP="00E84E9C">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No</w:t>
            </w:r>
          </w:p>
        </w:tc>
      </w:tr>
      <w:tr w:rsidR="004A7A67" w14:paraId="56721520" w14:textId="77777777" w:rsidTr="0070322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vAlign w:val="top"/>
          </w:tcPr>
          <w:p w14:paraId="182B74F1" w14:textId="77777777" w:rsidR="004A7A67" w:rsidRDefault="00E71EBB" w:rsidP="00A07249">
            <w:pPr>
              <w:pStyle w:val="INDICATORNUMBER"/>
              <w:rPr>
                <w:rStyle w:val="IntenseEmphasis"/>
                <w:b/>
                <w:bCs w:val="0"/>
                <w:i w:val="0"/>
                <w:iCs w:val="0"/>
                <w:color w:val="595959"/>
              </w:rPr>
            </w:pPr>
            <w:r>
              <w:rPr>
                <w:rStyle w:val="IntenseEmphasis"/>
                <w:b/>
                <w:bCs w:val="0"/>
                <w:i w:val="0"/>
                <w:iCs w:val="0"/>
                <w:color w:val="595959"/>
              </w:rPr>
              <w:t>SG 13.2</w:t>
            </w:r>
          </w:p>
        </w:tc>
        <w:tc>
          <w:tcPr>
            <w:tcW w:w="8080" w:type="dxa"/>
            <w:gridSpan w:val="4"/>
            <w:tcBorders>
              <w:top w:val="single" w:sz="4" w:space="0" w:color="595959" w:themeColor="text1" w:themeTint="A6"/>
              <w:right w:val="single" w:sz="4" w:space="0" w:color="595959" w:themeColor="text1" w:themeTint="A6"/>
            </w:tcBorders>
            <w:shd w:val="clear" w:color="auto" w:fill="DAEEF3" w:themeFill="accent5" w:themeFillTint="33"/>
          </w:tcPr>
          <w:p w14:paraId="5631FADF" w14:textId="77777777" w:rsidR="004A7A67" w:rsidRPr="001D740E" w:rsidRDefault="001D740E" w:rsidP="00E84E9C">
            <w:pPr>
              <w:pStyle w:val="INDICATORTEXT"/>
              <w:cnfStyle w:val="000000100000" w:firstRow="0" w:lastRow="0" w:firstColumn="0" w:lastColumn="0" w:oddVBand="0" w:evenVBand="0" w:oddHBand="1" w:evenHBand="0" w:firstRowFirstColumn="0" w:firstRowLastColumn="0" w:lastRowFirstColumn="0" w:lastRowLastColumn="0"/>
            </w:pPr>
            <w:r w:rsidRPr="001D740E">
              <w:t>Indicate the percentage of your total AUM invested in environmental and social themed areas.</w:t>
            </w:r>
          </w:p>
        </w:tc>
      </w:tr>
      <w:tr w:rsidR="001D740E" w14:paraId="3A7D12EE"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vAlign w:val="top"/>
          </w:tcPr>
          <w:p w14:paraId="71A15DD7" w14:textId="77777777" w:rsidR="001D740E" w:rsidRDefault="001D740E" w:rsidP="00E84E9C">
            <w:pPr>
              <w:pStyle w:val="INDICATORNUMBER"/>
              <w:rPr>
                <w:rStyle w:val="IntenseEmphasis"/>
                <w:b/>
                <w:bCs w:val="0"/>
                <w:i w:val="0"/>
                <w:iCs w:val="0"/>
                <w:color w:val="595959"/>
              </w:rPr>
            </w:pPr>
          </w:p>
        </w:tc>
        <w:tc>
          <w:tcPr>
            <w:tcW w:w="3960" w:type="dxa"/>
            <w:gridSpan w:val="2"/>
            <w:tcBorders>
              <w:top w:val="nil"/>
              <w:bottom w:val="single" w:sz="4" w:space="0" w:color="595959" w:themeColor="text1" w:themeTint="A6"/>
              <w:right w:val="single" w:sz="4" w:space="0" w:color="A6A6A6" w:themeColor="background1" w:themeShade="A6"/>
            </w:tcBorders>
            <w:shd w:val="clear" w:color="auto" w:fill="auto"/>
          </w:tcPr>
          <w:p w14:paraId="5699EC8D" w14:textId="77777777" w:rsidR="001D740E" w:rsidRPr="001D740E" w:rsidRDefault="001D740E" w:rsidP="001D740E">
            <w:pPr>
              <w:pStyle w:val="INDICATORTEXT"/>
              <w:cnfStyle w:val="000000000000" w:firstRow="0" w:lastRow="0" w:firstColumn="0" w:lastColumn="0" w:oddVBand="0" w:evenVBand="0" w:oddHBand="0" w:evenHBand="0" w:firstRowFirstColumn="0" w:firstRowLastColumn="0" w:lastRowFirstColumn="0" w:lastRowLastColumn="0"/>
            </w:pPr>
            <w:r w:rsidRPr="001D740E">
              <w:t xml:space="preserve">Environmental and social themed investments </w:t>
            </w:r>
          </w:p>
        </w:tc>
        <w:tc>
          <w:tcPr>
            <w:tcW w:w="4120" w:type="dxa"/>
            <w:gridSpan w:val="2"/>
            <w:tcBorders>
              <w:top w:val="nil"/>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6A14C958" w14:textId="77777777" w:rsidR="001D740E" w:rsidRPr="001D740E" w:rsidRDefault="001D740E" w:rsidP="001D740E">
            <w:pPr>
              <w:pStyle w:val="INDICATORTEXT"/>
              <w:cnfStyle w:val="000000000000" w:firstRow="0" w:lastRow="0" w:firstColumn="0" w:lastColumn="0" w:oddVBand="0" w:evenVBand="0" w:oddHBand="0" w:evenHBand="0" w:firstRowFirstColumn="0" w:firstRowLastColumn="0" w:lastRowFirstColumn="0" w:lastRowLastColumn="0"/>
            </w:pPr>
            <w:r w:rsidRPr="001D740E">
              <w:rPr>
                <w:noProof/>
              </w:rPr>
              <w:drawing>
                <wp:inline distT="0" distB="0" distL="0" distR="0" wp14:anchorId="7EBB226C" wp14:editId="6C247DF8">
                  <wp:extent cx="647700" cy="233045"/>
                  <wp:effectExtent l="0" t="0" r="0" b="0"/>
                  <wp:docPr id="2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00230DDE">
              <w:t xml:space="preserve"> </w:t>
            </w:r>
            <w:r w:rsidRPr="001D740E">
              <w:t>% of total AUM</w:t>
            </w:r>
          </w:p>
        </w:tc>
      </w:tr>
      <w:tr w:rsidR="001D740E" w14:paraId="4C3278CB" w14:textId="77777777" w:rsidTr="0070322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vAlign w:val="top"/>
          </w:tcPr>
          <w:p w14:paraId="6B4C05C1" w14:textId="77777777" w:rsidR="001D740E" w:rsidRPr="00AE100E" w:rsidRDefault="00E71EBB" w:rsidP="00E84E9C">
            <w:pPr>
              <w:pStyle w:val="INDICATORNUMBER"/>
              <w:rPr>
                <w:rStyle w:val="IntenseEmphasis"/>
                <w:b/>
                <w:bCs w:val="0"/>
                <w:i w:val="0"/>
                <w:iCs w:val="0"/>
                <w:color w:val="595959"/>
              </w:rPr>
            </w:pPr>
            <w:r>
              <w:rPr>
                <w:rStyle w:val="IntenseEmphasis"/>
                <w:b/>
                <w:bCs w:val="0"/>
                <w:i w:val="0"/>
                <w:iCs w:val="0"/>
                <w:color w:val="595959"/>
              </w:rPr>
              <w:t>SG 13.3</w:t>
            </w:r>
          </w:p>
        </w:tc>
        <w:tc>
          <w:tcPr>
            <w:tcW w:w="8080" w:type="dxa"/>
            <w:gridSpan w:val="4"/>
            <w:tcBorders>
              <w:top w:val="single" w:sz="4" w:space="0" w:color="595959" w:themeColor="text1" w:themeTint="A6"/>
              <w:right w:val="single" w:sz="4" w:space="0" w:color="595959" w:themeColor="text1" w:themeTint="A6"/>
            </w:tcBorders>
            <w:shd w:val="clear" w:color="auto" w:fill="DAEEF3" w:themeFill="accent5" w:themeFillTint="33"/>
          </w:tcPr>
          <w:p w14:paraId="5E85C063" w14:textId="77777777" w:rsidR="001D740E" w:rsidRPr="001D740E" w:rsidRDefault="001D740E" w:rsidP="00E84E9C">
            <w:pPr>
              <w:pStyle w:val="INDICATORTEXT"/>
              <w:cnfStyle w:val="000000100000" w:firstRow="0" w:lastRow="0" w:firstColumn="0" w:lastColumn="0" w:oddVBand="0" w:evenVBand="0" w:oddHBand="1" w:evenHBand="0" w:firstRowFirstColumn="0" w:firstRowLastColumn="0" w:lastRowFirstColumn="0" w:lastRowLastColumn="0"/>
              <w:rPr>
                <w:color w:val="808080" w:themeColor="background1" w:themeShade="80"/>
              </w:rPr>
            </w:pPr>
            <w:r w:rsidRPr="001D740E">
              <w:t>Please specify which thematic area(s) you invest in and provide a brief description.</w:t>
            </w:r>
          </w:p>
        </w:tc>
      </w:tr>
      <w:tr w:rsidR="001D740E" w14:paraId="0757660D" w14:textId="77777777" w:rsidTr="006F77EB">
        <w:trPr>
          <w:trHeight w:val="568"/>
        </w:trPr>
        <w:tc>
          <w:tcPr>
            <w:cnfStyle w:val="001000000000" w:firstRow="0" w:lastRow="0" w:firstColumn="1" w:lastColumn="0" w:oddVBand="0" w:evenVBand="0" w:oddHBand="0" w:evenHBand="0" w:firstRowFirstColumn="0" w:firstRowLastColumn="0" w:lastRowFirstColumn="0" w:lastRowLastColumn="0"/>
            <w:tcW w:w="1134" w:type="dxa"/>
            <w:vMerge/>
          </w:tcPr>
          <w:p w14:paraId="4750F3FD" w14:textId="77777777" w:rsidR="001D740E" w:rsidRDefault="001D740E" w:rsidP="006F77EB">
            <w:pPr>
              <w:pStyle w:val="INDICATORNUMBER"/>
              <w:spacing w:before="0"/>
              <w:rPr>
                <w:rStyle w:val="IntenseEmphasis"/>
                <w:b/>
                <w:bCs w:val="0"/>
                <w:i w:val="0"/>
                <w:iCs w:val="0"/>
                <w:color w:val="595959"/>
              </w:rPr>
            </w:pPr>
          </w:p>
        </w:tc>
        <w:tc>
          <w:tcPr>
            <w:tcW w:w="2587" w:type="dxa"/>
            <w:tcBorders>
              <w:top w:val="nil"/>
              <w:bottom w:val="nil"/>
              <w:right w:val="single" w:sz="4" w:space="0" w:color="D9D9D9" w:themeColor="background1" w:themeShade="D9"/>
            </w:tcBorders>
            <w:shd w:val="clear" w:color="auto" w:fill="A6A6A6" w:themeFill="background1" w:themeFillShade="A6"/>
          </w:tcPr>
          <w:p w14:paraId="07AD0E80" w14:textId="77777777" w:rsidR="001D740E" w:rsidRPr="006335F6" w:rsidRDefault="001D740E" w:rsidP="006F77EB">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sz w:val="18"/>
                <w:lang w:eastAsia="nl-NL"/>
              </w:rPr>
            </w:pPr>
            <w:r w:rsidRPr="006335F6">
              <w:rPr>
                <w:b/>
                <w:color w:val="FFFFFF" w:themeColor="background1"/>
                <w:sz w:val="18"/>
              </w:rPr>
              <w:t>Area</w:t>
            </w:r>
          </w:p>
        </w:tc>
        <w:tc>
          <w:tcPr>
            <w:tcW w:w="2746" w:type="dxa"/>
            <w:gridSpan w:val="2"/>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1511F2F5" w14:textId="77777777" w:rsidR="006335F6" w:rsidRDefault="001D740E" w:rsidP="006F77EB">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335F6">
              <w:rPr>
                <w:b/>
                <w:color w:val="FFFFFF" w:themeColor="background1"/>
                <w:sz w:val="18"/>
              </w:rPr>
              <w:t xml:space="preserve">Asset class invested </w:t>
            </w:r>
          </w:p>
          <w:p w14:paraId="6CA26C28" w14:textId="77777777" w:rsidR="001D740E" w:rsidRPr="006335F6" w:rsidRDefault="001D740E" w:rsidP="006F77EB">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r w:rsidRPr="006335F6">
              <w:rPr>
                <w:rFonts w:cs="Calibri"/>
                <w:color w:val="FFFFFF" w:themeColor="background1"/>
                <w:sz w:val="18"/>
              </w:rPr>
              <w:t>[drop down</w:t>
            </w:r>
            <w:r w:rsidR="00875F80" w:rsidRPr="006335F6">
              <w:rPr>
                <w:rFonts w:cs="Calibri"/>
                <w:color w:val="FFFFFF" w:themeColor="background1"/>
                <w:sz w:val="18"/>
              </w:rPr>
              <w:t xml:space="preserve"> of asset</w:t>
            </w:r>
            <w:r w:rsidR="006F77EB">
              <w:rPr>
                <w:rFonts w:cs="Calibri"/>
                <w:color w:val="FFFFFF" w:themeColor="background1"/>
                <w:sz w:val="18"/>
              </w:rPr>
              <w:t xml:space="preserve"> classes</w:t>
            </w:r>
            <w:r w:rsidRPr="006335F6">
              <w:rPr>
                <w:rFonts w:cs="Calibri"/>
                <w:color w:val="FFFFFF" w:themeColor="background1"/>
                <w:sz w:val="18"/>
              </w:rPr>
              <w:t>]</w:t>
            </w:r>
          </w:p>
        </w:tc>
        <w:tc>
          <w:tcPr>
            <w:tcW w:w="2747"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2E1C1B7D" w14:textId="77777777" w:rsidR="001D740E" w:rsidRPr="006335F6" w:rsidRDefault="001D740E" w:rsidP="006F77EB">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r w:rsidRPr="006335F6">
              <w:rPr>
                <w:b/>
                <w:color w:val="FFFFFF" w:themeColor="background1"/>
                <w:sz w:val="18"/>
              </w:rPr>
              <w:t>Brief description of investment</w:t>
            </w:r>
          </w:p>
        </w:tc>
      </w:tr>
      <w:tr w:rsidR="00781509" w14:paraId="03F91584"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3EF2B9D2" w14:textId="77777777" w:rsidR="00781509" w:rsidRDefault="00781509" w:rsidP="00E84E9C">
            <w:pPr>
              <w:pStyle w:val="INDICATORNUMBER"/>
              <w:rPr>
                <w:rStyle w:val="IntenseEmphasis"/>
                <w:b/>
                <w:bCs w:val="0"/>
                <w:i w:val="0"/>
                <w:iCs w:val="0"/>
                <w:color w:val="595959"/>
              </w:rPr>
            </w:pPr>
          </w:p>
        </w:tc>
        <w:tc>
          <w:tcPr>
            <w:tcW w:w="2587" w:type="dxa"/>
            <w:tcBorders>
              <w:top w:val="nil"/>
              <w:bottom w:val="single" w:sz="4" w:space="0" w:color="595959" w:themeColor="text1" w:themeTint="A6"/>
              <w:right w:val="single" w:sz="4" w:space="0" w:color="A6A6A6" w:themeColor="background1" w:themeShade="A6"/>
            </w:tcBorders>
            <w:shd w:val="clear" w:color="auto" w:fill="auto"/>
          </w:tcPr>
          <w:p w14:paraId="00CF7081" w14:textId="77777777" w:rsidR="00781509" w:rsidRPr="00781509" w:rsidRDefault="00781509" w:rsidP="00EC1495">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rsidRPr="000420B1">
              <w:t>Clean technology</w:t>
            </w:r>
            <w:r w:rsidR="00062871">
              <w:t xml:space="preserve"> (including renewable energy)</w:t>
            </w:r>
          </w:p>
        </w:tc>
        <w:tc>
          <w:tcPr>
            <w:tcW w:w="2746" w:type="dxa"/>
            <w:gridSpan w:val="2"/>
            <w:tcBorders>
              <w:top w:val="nil"/>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311BB5B8"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747" w:type="dxa"/>
            <w:tcBorders>
              <w:top w:val="nil"/>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0F1717CF"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781509" w14:paraId="2FC9EF2E"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05BB125B"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4BBDB06" w14:textId="77777777" w:rsidR="00781509" w:rsidRPr="00781509" w:rsidRDefault="00781509" w:rsidP="002E2A43">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rsidRPr="000420B1">
              <w:t>Green buildings</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65CE72F2"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C1C9697"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781509" w14:paraId="1AC78C76"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70E986C2"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9E3B284" w14:textId="77777777" w:rsidR="00781509" w:rsidRPr="00781509" w:rsidRDefault="00781509" w:rsidP="002E2A43">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rsidRPr="000420B1">
              <w:t>Sustainable forestry</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3F445D7A"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CC2DDE6"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781509" w14:paraId="2727DDCE"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74643E6A"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4BB6783" w14:textId="77777777" w:rsidR="00781509" w:rsidRPr="00781509" w:rsidRDefault="00781509" w:rsidP="002E2A43">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rsidRPr="000420B1">
              <w:t>Sustainable agriculture</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647EE1EE"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72AE6364"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781509" w14:paraId="05696D6B"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3F74DFA8"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1B5163D" w14:textId="77777777" w:rsidR="00781509" w:rsidRPr="00781509" w:rsidRDefault="00781509" w:rsidP="002E2A43">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rsidRPr="000420B1">
              <w:t>Microfinance</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1B22CC59"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21062FED"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781509" w14:paraId="37437A97"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38975EF0"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2221F874" w14:textId="77777777" w:rsidR="00781509" w:rsidRPr="00781509" w:rsidRDefault="00781509" w:rsidP="002E2A43">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rsidRPr="000420B1">
              <w:t>SME financing</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0C4536C3"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5652884B"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781509" w14:paraId="172915FD"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32C2C86D"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58FC1B4" w14:textId="77777777" w:rsidR="00781509" w:rsidRPr="00781509" w:rsidRDefault="00781509" w:rsidP="002E2A43">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rsidRPr="000420B1">
              <w:t>Social enterprise</w:t>
            </w:r>
            <w:r w:rsidR="00582D25">
              <w:t>/</w:t>
            </w:r>
            <w:r w:rsidRPr="000420B1">
              <w:t>community investing</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27071ADE"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569E6F85"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781509" w14:paraId="17FB707F"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E3D4821"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004DCD3" w14:textId="77777777" w:rsidR="00781509" w:rsidRPr="000420B1" w:rsidRDefault="00781509" w:rsidP="002E2A43">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rsidRPr="000420B1">
              <w:t>Affordable housing</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45986564"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027685E6"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781509" w14:paraId="7CB39711"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4176480"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0773AFF" w14:textId="77777777" w:rsidR="00781509" w:rsidRPr="000420B1" w:rsidRDefault="00781509" w:rsidP="002E2A43">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rsidRPr="000420B1">
              <w:t>Education</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691F20D3"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6A3B36D6" w14:textId="77777777" w:rsidR="00781509" w:rsidRPr="001D740E" w:rsidRDefault="00781509"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781509" w14:paraId="6F616B82"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0B75386"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40C0854" w14:textId="77777777" w:rsidR="00781509" w:rsidRPr="000420B1" w:rsidRDefault="00781509" w:rsidP="002E2A43">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rsidRPr="000420B1">
              <w:t>Global health</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3CA877C0"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2606D68B"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062871" w14:paraId="657D9898"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07665257" w14:textId="77777777" w:rsidR="00062871" w:rsidRDefault="00062871"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B718DAC" w14:textId="77777777" w:rsidR="00062871" w:rsidRPr="000420B1" w:rsidRDefault="00062871" w:rsidP="002E2A43">
            <w:pPr>
              <w:pStyle w:val="INDICATORTEXT"/>
              <w:numPr>
                <w:ilvl w:val="0"/>
                <w:numId w:val="12"/>
              </w:numPr>
              <w:ind w:left="470" w:hanging="357"/>
              <w:cnfStyle w:val="000000100000" w:firstRow="0" w:lastRow="0" w:firstColumn="0" w:lastColumn="0" w:oddVBand="0" w:evenVBand="0" w:oddHBand="1" w:evenHBand="0" w:firstRowFirstColumn="0" w:firstRowLastColumn="0" w:lastRowFirstColumn="0" w:lastRowLastColumn="0"/>
            </w:pPr>
            <w:r>
              <w:t>Water</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4E54F6EB" w14:textId="77777777" w:rsidR="00062871" w:rsidRPr="001D740E" w:rsidRDefault="00062871"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2C9183E4" w14:textId="77777777" w:rsidR="00062871" w:rsidRPr="001D740E" w:rsidRDefault="00062871" w:rsidP="00E84E9C">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781509" w14:paraId="31CFEF26"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E53E619" w14:textId="77777777" w:rsidR="00781509" w:rsidRDefault="00781509" w:rsidP="00E84E9C">
            <w:pPr>
              <w:pStyle w:val="INDICATORNUMBER"/>
              <w:rPr>
                <w:rStyle w:val="IntenseEmphasis"/>
                <w:b/>
                <w:bCs w:val="0"/>
                <w:i w:val="0"/>
                <w:iCs w:val="0"/>
                <w:color w:val="595959"/>
              </w:rPr>
            </w:pPr>
          </w:p>
        </w:tc>
        <w:tc>
          <w:tcPr>
            <w:tcW w:w="2587"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13AF0F9F" w14:textId="77777777" w:rsidR="00781509" w:rsidRPr="000420B1" w:rsidRDefault="00E80D43" w:rsidP="00772DED">
            <w:pPr>
              <w:pStyle w:val="INDICATORTEXT"/>
              <w:numPr>
                <w:ilvl w:val="0"/>
                <w:numId w:val="12"/>
              </w:numPr>
              <w:ind w:left="470" w:hanging="357"/>
              <w:cnfStyle w:val="000000000000" w:firstRow="0" w:lastRow="0" w:firstColumn="0" w:lastColumn="0" w:oddVBand="0" w:evenVBand="0" w:oddHBand="0" w:evenHBand="0" w:firstRowFirstColumn="0" w:firstRowLastColumn="0" w:lastRowFirstColumn="0" w:lastRowLastColumn="0"/>
            </w:pPr>
            <w:r>
              <w:t>Other</w:t>
            </w:r>
            <w:r w:rsidR="00772DED">
              <w:t xml:space="preserve">; </w:t>
            </w:r>
            <w:r w:rsidR="00781509" w:rsidRPr="000420B1">
              <w:t>specify_________</w:t>
            </w:r>
          </w:p>
        </w:tc>
        <w:tc>
          <w:tcPr>
            <w:tcW w:w="2746"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3DF705A1"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747"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489FB42D" w14:textId="77777777" w:rsidR="00781509" w:rsidRPr="001D740E" w:rsidRDefault="00781509" w:rsidP="00E84E9C">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781509" w14:paraId="29F42542" w14:textId="77777777" w:rsidTr="00D26EC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1116659D" w14:textId="77777777" w:rsidR="00781509" w:rsidRDefault="00E71EBB" w:rsidP="00E84E9C">
            <w:pPr>
              <w:pStyle w:val="INDICATORNUMBER"/>
              <w:rPr>
                <w:rStyle w:val="IntenseEmphasis"/>
                <w:b/>
                <w:bCs w:val="0"/>
                <w:i w:val="0"/>
                <w:iCs w:val="0"/>
                <w:color w:val="595959"/>
              </w:rPr>
            </w:pPr>
            <w:r>
              <w:rPr>
                <w:rStyle w:val="IntenseEmphasis"/>
                <w:b/>
                <w:bCs w:val="0"/>
                <w:i w:val="0"/>
                <w:iCs w:val="0"/>
                <w:color w:val="595959"/>
              </w:rPr>
              <w:t>SG 13.4</w:t>
            </w:r>
          </w:p>
        </w:tc>
        <w:tc>
          <w:tcPr>
            <w:tcW w:w="8080" w:type="dxa"/>
            <w:gridSpan w:val="4"/>
            <w:tcBorders>
              <w:top w:val="single" w:sz="4" w:space="0" w:color="595959" w:themeColor="text1" w:themeTint="A6"/>
              <w:right w:val="single" w:sz="4" w:space="0" w:color="595959" w:themeColor="text1" w:themeTint="A6"/>
            </w:tcBorders>
            <w:shd w:val="clear" w:color="auto" w:fill="F2F2F2" w:themeFill="background1" w:themeFillShade="F2"/>
          </w:tcPr>
          <w:p w14:paraId="23450597" w14:textId="77777777" w:rsidR="00781509" w:rsidRPr="00CB536A" w:rsidRDefault="00781509" w:rsidP="00E84E9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781509" w14:paraId="22DF0E0F" w14:textId="77777777" w:rsidTr="00D26EC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tcBorders>
          </w:tcPr>
          <w:p w14:paraId="16461FAF" w14:textId="77777777" w:rsidR="00781509" w:rsidRDefault="00781509" w:rsidP="00E84E9C">
            <w:pPr>
              <w:pStyle w:val="INDICATORNUMBER"/>
              <w:rPr>
                <w:rStyle w:val="IntenseEmphasis"/>
                <w:b/>
                <w:bCs w:val="0"/>
                <w:i w:val="0"/>
                <w:iCs w:val="0"/>
                <w:color w:val="595959"/>
              </w:rPr>
            </w:pPr>
          </w:p>
        </w:tc>
        <w:tc>
          <w:tcPr>
            <w:tcW w:w="8080" w:type="dxa"/>
            <w:gridSpan w:val="4"/>
            <w:tcBorders>
              <w:top w:val="nil"/>
              <w:bottom w:val="single" w:sz="4" w:space="0" w:color="404040" w:themeColor="text1" w:themeTint="BF"/>
              <w:right w:val="single" w:sz="4" w:space="0" w:color="595959" w:themeColor="text1" w:themeTint="A6"/>
            </w:tcBorders>
            <w:shd w:val="clear" w:color="auto" w:fill="auto"/>
          </w:tcPr>
          <w:p w14:paraId="1B3A33B9" w14:textId="77777777" w:rsidR="00781509" w:rsidRPr="00CB536A" w:rsidRDefault="00781509" w:rsidP="00E84E9C">
            <w:pPr>
              <w:pStyle w:val="INDICATORTEXT"/>
              <w:cnfStyle w:val="000000000000" w:firstRow="0" w:lastRow="0" w:firstColumn="0" w:lastColumn="0" w:oddVBand="0" w:evenVBand="0" w:oddHBand="0" w:evenHBand="0" w:firstRowFirstColumn="0" w:firstRowLastColumn="0" w:lastRowFirstColumn="0" w:lastRowLastColumn="0"/>
            </w:pPr>
          </w:p>
        </w:tc>
      </w:tr>
    </w:tbl>
    <w:p w14:paraId="622B24B9" w14:textId="77777777" w:rsidR="006B1F1F" w:rsidRDefault="006B1F1F" w:rsidP="00EC1495">
      <w:pPr>
        <w:pStyle w:val="INDICATORNUMBER"/>
        <w:spacing w:before="0" w:after="0"/>
      </w:pPr>
    </w:p>
    <w:p w14:paraId="2C2CADCB" w14:textId="77777777" w:rsidR="00800359" w:rsidRDefault="00800359" w:rsidP="00EC1495">
      <w:pPr>
        <w:pStyle w:val="INDICATORNUMBER"/>
        <w:spacing w:before="0" w:after="0"/>
      </w:pPr>
    </w:p>
    <w:p w14:paraId="4913FD64" w14:textId="77777777" w:rsidR="00800359" w:rsidRDefault="00800359" w:rsidP="00EC1495">
      <w:pPr>
        <w:pStyle w:val="INDICATORNUMBER"/>
        <w:spacing w:before="0" w:after="0"/>
      </w:pPr>
    </w:p>
    <w:tbl>
      <w:tblPr>
        <w:tblStyle w:val="SubSectionMISCTableVOLUNTARY"/>
        <w:tblW w:w="9214" w:type="dxa"/>
        <w:tblInd w:w="5" w:type="dxa"/>
        <w:tblLook w:val="06A0" w:firstRow="1" w:lastRow="0" w:firstColumn="1" w:lastColumn="0" w:noHBand="1" w:noVBand="1"/>
      </w:tblPr>
      <w:tblGrid>
        <w:gridCol w:w="1134"/>
        <w:gridCol w:w="8080"/>
      </w:tblGrid>
      <w:tr w:rsidR="00781509" w14:paraId="040A3AB5" w14:textId="77777777" w:rsidTr="0070322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00B0F0"/>
          </w:tcPr>
          <w:p w14:paraId="1EECCB75" w14:textId="77777777" w:rsidR="00781509" w:rsidRPr="00191BC1" w:rsidRDefault="00E71EBB" w:rsidP="00A07249">
            <w:pPr>
              <w:pStyle w:val="SectionIndicatorHeaderText"/>
              <w:spacing w:after="80"/>
              <w:rPr>
                <w:rStyle w:val="IntenseEmphasis"/>
                <w:b w:val="0"/>
                <w:bCs w:val="0"/>
                <w:i w:val="0"/>
                <w:iCs w:val="0"/>
                <w:color w:val="FFFFFF" w:themeColor="background1"/>
                <w:sz w:val="20"/>
                <w:szCs w:val="20"/>
                <w:lang w:eastAsia="en-US"/>
              </w:rPr>
            </w:pPr>
            <w:r>
              <w:rPr>
                <w:rStyle w:val="IntenseEmphasis"/>
                <w:b w:val="0"/>
                <w:i w:val="0"/>
                <w:color w:val="FFFFFF" w:themeColor="background1"/>
                <w:sz w:val="20"/>
                <w:szCs w:val="20"/>
              </w:rPr>
              <w:lastRenderedPageBreak/>
              <w:t>SG 13</w:t>
            </w:r>
          </w:p>
        </w:tc>
        <w:tc>
          <w:tcPr>
            <w:tcW w:w="8080" w:type="dxa"/>
            <w:shd w:val="clear" w:color="auto" w:fill="0070C0"/>
          </w:tcPr>
          <w:p w14:paraId="7D461114" w14:textId="77777777" w:rsidR="00781509" w:rsidRPr="00191BC1" w:rsidRDefault="00781509" w:rsidP="00EC1495">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191BC1">
              <w:rPr>
                <w:rStyle w:val="IntenseEmphasis"/>
                <w:b/>
                <w:i w:val="0"/>
                <w:color w:val="FFFFFF" w:themeColor="background1"/>
                <w:sz w:val="20"/>
                <w:szCs w:val="20"/>
              </w:rPr>
              <w:t>EXPLANATORY NOTES</w:t>
            </w:r>
          </w:p>
        </w:tc>
      </w:tr>
      <w:tr w:rsidR="00781509" w:rsidRPr="00CF025D" w14:paraId="7E330CFA"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177AF0C5" w14:textId="77777777" w:rsidR="00781509" w:rsidRPr="000D72DF" w:rsidRDefault="00E71EBB" w:rsidP="00EC1495">
            <w:pPr>
              <w:pStyle w:val="INDICATORNUMBER"/>
              <w:spacing w:after="80"/>
              <w:rPr>
                <w:rStyle w:val="IntenseEmphasis"/>
                <w:rFonts w:eastAsia="MS PGothic"/>
                <w:b/>
                <w:bCs w:val="0"/>
                <w:i w:val="0"/>
                <w:iCs w:val="0"/>
                <w:sz w:val="20"/>
                <w:szCs w:val="20"/>
                <w:lang w:eastAsia="en-US"/>
              </w:rPr>
            </w:pPr>
            <w:r>
              <w:rPr>
                <w:rStyle w:val="IntenseEmphasis"/>
                <w:b/>
                <w:bCs w:val="0"/>
                <w:i w:val="0"/>
                <w:iCs w:val="0"/>
                <w:color w:val="595959"/>
              </w:rPr>
              <w:t>SG 13</w:t>
            </w:r>
          </w:p>
        </w:tc>
        <w:tc>
          <w:tcPr>
            <w:tcW w:w="8080" w:type="dxa"/>
            <w:tcBorders>
              <w:top w:val="single" w:sz="4" w:space="0" w:color="595959"/>
              <w:bottom w:val="single" w:sz="4" w:space="0" w:color="A6A6A6" w:themeColor="background1" w:themeShade="A6"/>
            </w:tcBorders>
          </w:tcPr>
          <w:p w14:paraId="62738630" w14:textId="77777777" w:rsidR="00781509" w:rsidRDefault="00781509" w:rsidP="00EC1495">
            <w:pPr>
              <w:pStyle w:val="INDICATORTEXT"/>
              <w:spacing w:after="80"/>
              <w:cnfStyle w:val="000000000000" w:firstRow="0" w:lastRow="0" w:firstColumn="0" w:lastColumn="0" w:oddVBand="0" w:evenVBand="0" w:oddHBand="0" w:evenHBand="0" w:firstRowFirstColumn="0" w:firstRowLastColumn="0" w:lastRowFirstColumn="0" w:lastRowLastColumn="0"/>
            </w:pPr>
            <w:r w:rsidRPr="0081404F">
              <w:t>For the purpose of this reporting framework, the term</w:t>
            </w:r>
            <w:r>
              <w:t>s</w:t>
            </w:r>
            <w:r w:rsidRPr="0081404F">
              <w:t xml:space="preserve"> </w:t>
            </w:r>
            <w:r w:rsidR="00772DED">
              <w:t>'</w:t>
            </w:r>
            <w:r w:rsidRPr="0081404F">
              <w:t>E&amp;S themed</w:t>
            </w:r>
            <w:r w:rsidR="00772DED">
              <w:t>'</w:t>
            </w:r>
            <w:r w:rsidRPr="0081404F">
              <w:t xml:space="preserve"> and </w:t>
            </w:r>
            <w:r w:rsidR="00772DED">
              <w:t>'</w:t>
            </w:r>
            <w:r w:rsidRPr="0081404F">
              <w:t>sustainability themed</w:t>
            </w:r>
            <w:r w:rsidR="00772DED">
              <w:t>'</w:t>
            </w:r>
            <w:r w:rsidRPr="0081404F">
              <w:t xml:space="preserve"> investments </w:t>
            </w:r>
            <w:r>
              <w:t xml:space="preserve">are </w:t>
            </w:r>
            <w:r w:rsidRPr="0081404F">
              <w:t>use</w:t>
            </w:r>
            <w:r>
              <w:t>d</w:t>
            </w:r>
            <w:r w:rsidRPr="0081404F">
              <w:t xml:space="preserve"> interchangeably. These are investments in themes or assets specifically related to E or S sustainability (for example</w:t>
            </w:r>
            <w:r w:rsidR="00772DED">
              <w:t>,</w:t>
            </w:r>
            <w:r w:rsidRPr="0081404F">
              <w:t xml:space="preserve"> clean energy, green technology or </w:t>
            </w:r>
            <w:r>
              <w:t xml:space="preserve">sustainable agriculture). These </w:t>
            </w:r>
            <w:r w:rsidRPr="0081404F">
              <w:t>investments typically offer investors one way to explicitly align their activities with the broader objectives of society.</w:t>
            </w:r>
          </w:p>
          <w:p w14:paraId="04EFCA5D" w14:textId="77777777" w:rsidR="00781509" w:rsidRPr="00CF025D" w:rsidRDefault="00781509" w:rsidP="00772DED">
            <w:pPr>
              <w:pStyle w:val="INDICATORTEXT"/>
              <w:spacing w:after="8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0420B1">
              <w:t xml:space="preserve">This indicator refers to investment themes that may include more than one asset class. </w:t>
            </w:r>
            <w:r w:rsidRPr="0081404F">
              <w:t xml:space="preserve">These investments are specifically focused on certain themes. This indicator is not about </w:t>
            </w:r>
            <w:r w:rsidR="00772DED" w:rsidRPr="0081404F">
              <w:t>broad</w:t>
            </w:r>
            <w:r w:rsidR="00772DED">
              <w:t>-</w:t>
            </w:r>
            <w:r w:rsidRPr="0081404F">
              <w:t xml:space="preserve">based SRI funds, which may be described in other parts of this reporting framework. </w:t>
            </w:r>
            <w:r w:rsidRPr="000420B1">
              <w:t xml:space="preserve">Further details on environmental and social themed investments </w:t>
            </w:r>
            <w:r w:rsidR="00772DED">
              <w:t>can</w:t>
            </w:r>
            <w:r w:rsidR="00772DED" w:rsidRPr="000420B1">
              <w:t xml:space="preserve"> </w:t>
            </w:r>
            <w:r w:rsidRPr="000420B1">
              <w:t xml:space="preserve">be found </w:t>
            </w:r>
            <w:hyperlink r:id="rId37" w:history="1">
              <w:r w:rsidRPr="000420B1">
                <w:rPr>
                  <w:rStyle w:val="Hyperlink"/>
                </w:rPr>
                <w:t>here</w:t>
              </w:r>
            </w:hyperlink>
            <w:r w:rsidRPr="000420B1">
              <w:t>.</w:t>
            </w:r>
          </w:p>
        </w:tc>
      </w:tr>
      <w:tr w:rsidR="00875F80" w:rsidRPr="00CF025D" w14:paraId="7738D2A9"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0785BFB2" w14:textId="77777777" w:rsidR="00875F80" w:rsidRDefault="00E71EBB" w:rsidP="00EC1495">
            <w:pPr>
              <w:pStyle w:val="INDICATORNUMBER"/>
              <w:spacing w:after="80"/>
              <w:rPr>
                <w:rStyle w:val="IntenseEmphasis"/>
                <w:rFonts w:eastAsia="MS PGothic"/>
                <w:b/>
                <w:bCs w:val="0"/>
                <w:i w:val="0"/>
                <w:iCs w:val="0"/>
                <w:color w:val="595959"/>
                <w:sz w:val="20"/>
                <w:szCs w:val="20"/>
                <w:lang w:eastAsia="en-US"/>
              </w:rPr>
            </w:pPr>
            <w:r>
              <w:rPr>
                <w:rStyle w:val="IntenseEmphasis"/>
                <w:b/>
                <w:bCs w:val="0"/>
                <w:i w:val="0"/>
                <w:iCs w:val="0"/>
                <w:color w:val="595959"/>
              </w:rPr>
              <w:t>SG 13.3</w:t>
            </w:r>
          </w:p>
        </w:tc>
        <w:tc>
          <w:tcPr>
            <w:tcW w:w="8080" w:type="dxa"/>
            <w:tcBorders>
              <w:top w:val="single" w:sz="4" w:space="0" w:color="595959"/>
              <w:bottom w:val="single" w:sz="4" w:space="0" w:color="A6A6A6" w:themeColor="background1" w:themeShade="A6"/>
            </w:tcBorders>
          </w:tcPr>
          <w:p w14:paraId="3117C04B" w14:textId="77777777" w:rsidR="00875F80" w:rsidRPr="0081404F" w:rsidRDefault="00875F80" w:rsidP="00772DED">
            <w:pPr>
              <w:pStyle w:val="INDICATORTEXT"/>
              <w:spacing w:after="80"/>
              <w:cnfStyle w:val="000000000000" w:firstRow="0" w:lastRow="0" w:firstColumn="0" w:lastColumn="0" w:oddVBand="0" w:evenVBand="0" w:oddHBand="0" w:evenHBand="0" w:firstRowFirstColumn="0" w:firstRowLastColumn="0" w:lastRowFirstColumn="0" w:lastRowLastColumn="0"/>
            </w:pPr>
            <w:r>
              <w:t xml:space="preserve">Asset classes reported in OO 05, either internally and/or externally managed, will be visible in the </w:t>
            </w:r>
            <w:r w:rsidR="00772DED">
              <w:t>drop-</w:t>
            </w:r>
            <w:r>
              <w:t>down</w:t>
            </w:r>
            <w:r w:rsidR="00772DED">
              <w:t xml:space="preserve"> menu</w:t>
            </w:r>
            <w:r>
              <w:t xml:space="preserve">. </w:t>
            </w:r>
          </w:p>
        </w:tc>
      </w:tr>
      <w:tr w:rsidR="00781509" w:rsidRPr="00CF025D" w14:paraId="657043AC" w14:textId="77777777" w:rsidTr="00E84E9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9F6A04B" w14:textId="77777777" w:rsidR="00781509" w:rsidRPr="009A594C" w:rsidRDefault="00781509" w:rsidP="00EC1495">
            <w:pPr>
              <w:pStyle w:val="INDICATORNUMBER"/>
              <w:spacing w:after="80"/>
              <w:rPr>
                <w:rFonts w:cs="Calibri"/>
                <w:b w:val="0"/>
                <w:i/>
              </w:rPr>
            </w:pPr>
            <w:r w:rsidRPr="009A594C">
              <w:rPr>
                <w:rStyle w:val="IntenseEmphasis"/>
                <w:b/>
                <w:i w:val="0"/>
                <w:color w:val="595959"/>
              </w:rPr>
              <w:t>LOGIC</w:t>
            </w:r>
          </w:p>
        </w:tc>
      </w:tr>
      <w:tr w:rsidR="00781509" w:rsidRPr="00CF025D" w14:paraId="159E2119" w14:textId="77777777" w:rsidTr="00D26E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1EE102F1" w14:textId="77777777" w:rsidR="00781509" w:rsidRDefault="00E71EBB" w:rsidP="00EC1495">
            <w:pPr>
              <w:pStyle w:val="INDICATORNUMBER"/>
              <w:spacing w:after="80"/>
              <w:rPr>
                <w:rStyle w:val="IntenseEmphasis"/>
                <w:rFonts w:eastAsia="MS PGothic"/>
                <w:b/>
                <w:bCs w:val="0"/>
                <w:i w:val="0"/>
                <w:iCs w:val="0"/>
                <w:color w:val="595959"/>
                <w:sz w:val="20"/>
                <w:szCs w:val="20"/>
                <w:lang w:eastAsia="en-US"/>
              </w:rPr>
            </w:pPr>
            <w:r>
              <w:rPr>
                <w:rStyle w:val="IntenseEmphasis"/>
                <w:b/>
                <w:bCs w:val="0"/>
                <w:i w:val="0"/>
                <w:iCs w:val="0"/>
                <w:color w:val="595959"/>
              </w:rPr>
              <w:t>SG 13</w:t>
            </w:r>
          </w:p>
        </w:tc>
        <w:tc>
          <w:tcPr>
            <w:tcW w:w="8080" w:type="dxa"/>
            <w:tcBorders>
              <w:top w:val="single" w:sz="4" w:space="0" w:color="A6A6A6" w:themeColor="background1" w:themeShade="A6"/>
              <w:bottom w:val="single" w:sz="4" w:space="0" w:color="5A5A5A"/>
            </w:tcBorders>
          </w:tcPr>
          <w:p w14:paraId="393A88C8" w14:textId="77777777" w:rsidR="00781509" w:rsidRPr="00902700" w:rsidRDefault="00781509" w:rsidP="00E71EBB">
            <w:pPr>
              <w:pStyle w:val="INDICATORTEXT"/>
              <w:spacing w:after="80"/>
              <w:cnfStyle w:val="000000000000" w:firstRow="0" w:lastRow="0" w:firstColumn="0" w:lastColumn="0" w:oddVBand="0" w:evenVBand="0" w:oddHBand="0" w:evenHBand="0" w:firstRowFirstColumn="0" w:firstRowLastColumn="0" w:lastRowFirstColumn="0" w:lastRowLastColumn="0"/>
              <w:rPr>
                <w:rFonts w:cs="Calibri"/>
                <w:szCs w:val="18"/>
              </w:rPr>
            </w:pPr>
            <w:r w:rsidRPr="00781509">
              <w:rPr>
                <w:bCs/>
                <w:szCs w:val="18"/>
              </w:rPr>
              <w:t>[1</w:t>
            </w:r>
            <w:r w:rsidR="00E71EBB">
              <w:rPr>
                <w:bCs/>
                <w:szCs w:val="18"/>
              </w:rPr>
              <w:t>3</w:t>
            </w:r>
            <w:r w:rsidRPr="00781509">
              <w:rPr>
                <w:bCs/>
                <w:szCs w:val="18"/>
              </w:rPr>
              <w:t>.2] and [1</w:t>
            </w:r>
            <w:r w:rsidR="00E71EBB">
              <w:rPr>
                <w:bCs/>
                <w:szCs w:val="18"/>
              </w:rPr>
              <w:t>3</w:t>
            </w:r>
            <w:r w:rsidRPr="00781509">
              <w:rPr>
                <w:bCs/>
                <w:szCs w:val="18"/>
              </w:rPr>
              <w:t xml:space="preserve">.3] will be applicable if </w:t>
            </w:r>
            <w:r w:rsidR="00A01786">
              <w:rPr>
                <w:bCs/>
                <w:szCs w:val="18"/>
              </w:rPr>
              <w:t>‘</w:t>
            </w:r>
            <w:r w:rsidRPr="00781509">
              <w:rPr>
                <w:bCs/>
                <w:szCs w:val="18"/>
              </w:rPr>
              <w:t>Yes</w:t>
            </w:r>
            <w:r w:rsidR="00A01786">
              <w:rPr>
                <w:bCs/>
                <w:szCs w:val="18"/>
              </w:rPr>
              <w:t>’</w:t>
            </w:r>
            <w:r w:rsidRPr="00781509">
              <w:rPr>
                <w:bCs/>
                <w:szCs w:val="18"/>
              </w:rPr>
              <w:t xml:space="preserve"> </w:t>
            </w:r>
            <w:r w:rsidR="00360F07">
              <w:rPr>
                <w:bCs/>
                <w:szCs w:val="18"/>
              </w:rPr>
              <w:t>is reported in</w:t>
            </w:r>
            <w:r w:rsidR="005402BF">
              <w:rPr>
                <w:bCs/>
                <w:szCs w:val="18"/>
              </w:rPr>
              <w:t xml:space="preserve"> </w:t>
            </w:r>
            <w:r w:rsidRPr="00781509">
              <w:rPr>
                <w:bCs/>
                <w:szCs w:val="18"/>
              </w:rPr>
              <w:t>[1</w:t>
            </w:r>
            <w:r w:rsidR="00E71EBB">
              <w:rPr>
                <w:bCs/>
                <w:szCs w:val="18"/>
              </w:rPr>
              <w:t>3</w:t>
            </w:r>
            <w:r w:rsidRPr="00781509">
              <w:rPr>
                <w:bCs/>
                <w:szCs w:val="18"/>
              </w:rPr>
              <w:t>.1]</w:t>
            </w:r>
          </w:p>
        </w:tc>
      </w:tr>
    </w:tbl>
    <w:p w14:paraId="6E6877A6" w14:textId="77777777" w:rsidR="001B3C16" w:rsidRDefault="001B3C16" w:rsidP="00EC1495">
      <w:pPr>
        <w:pStyle w:val="INDICATORTEXT"/>
        <w:spacing w:before="0" w:after="0"/>
      </w:pPr>
    </w:p>
    <w:p w14:paraId="38C304A8" w14:textId="77777777" w:rsidR="001B3C16" w:rsidRDefault="001B3C16">
      <w:pPr>
        <w:widowControl/>
        <w:autoSpaceDE/>
        <w:autoSpaceDN/>
        <w:adjustRightInd/>
        <w:spacing w:before="0" w:after="0" w:line="240" w:lineRule="auto"/>
        <w:rPr>
          <w:rFonts w:eastAsia="Times New Roman"/>
          <w:color w:val="595959"/>
          <w:sz w:val="18"/>
        </w:rPr>
      </w:pPr>
    </w:p>
    <w:p w14:paraId="2C96637F" w14:textId="77777777" w:rsidR="00781509" w:rsidRDefault="00781509" w:rsidP="00EC1495">
      <w:pPr>
        <w:pStyle w:val="INDICATORTEXT"/>
        <w:spacing w:before="0" w:after="0"/>
      </w:pPr>
    </w:p>
    <w:p w14:paraId="2073B709" w14:textId="77777777" w:rsidR="001B3C16" w:rsidRDefault="001B3C16" w:rsidP="00EC1495">
      <w:pPr>
        <w:pStyle w:val="INDICATORTEXT"/>
        <w:spacing w:before="0" w:after="0"/>
      </w:pPr>
    </w:p>
    <w:tbl>
      <w:tblPr>
        <w:tblStyle w:val="SubSectionMISCTableMANDATORY"/>
        <w:tblW w:w="9214" w:type="dxa"/>
        <w:tblInd w:w="5" w:type="dxa"/>
        <w:tblLayout w:type="fixed"/>
        <w:tblLook w:val="06A0" w:firstRow="1" w:lastRow="0" w:firstColumn="1" w:lastColumn="0" w:noHBand="1" w:noVBand="1"/>
      </w:tblPr>
      <w:tblGrid>
        <w:gridCol w:w="2268"/>
        <w:gridCol w:w="6946"/>
      </w:tblGrid>
      <w:tr w:rsidR="004162B5" w14:paraId="31F7DCA2" w14:textId="77777777" w:rsidTr="0070322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268" w:type="dxa"/>
            <w:tcBorders>
              <w:top w:val="single" w:sz="4" w:space="0" w:color="595959" w:themeColor="text1" w:themeTint="A6"/>
              <w:left w:val="single" w:sz="4" w:space="0" w:color="595959" w:themeColor="text1" w:themeTint="A6"/>
              <w:bottom w:val="single" w:sz="4" w:space="0" w:color="595959" w:themeColor="text1" w:themeTint="A6"/>
            </w:tcBorders>
            <w:shd w:val="clear" w:color="auto" w:fill="00B0F0"/>
          </w:tcPr>
          <w:p w14:paraId="12419B14" w14:textId="77777777" w:rsidR="004162B5" w:rsidRPr="004720C4" w:rsidRDefault="00D74C9E" w:rsidP="00EC1495">
            <w:pPr>
              <w:pStyle w:val="SectionIndicatorHeaderText"/>
              <w:spacing w:after="80"/>
              <w:rPr>
                <w:rStyle w:val="IntenseEmphasis"/>
                <w:b w:val="0"/>
                <w:bCs w:val="0"/>
                <w:i w:val="0"/>
                <w:iCs w:val="0"/>
                <w:sz w:val="20"/>
                <w:szCs w:val="20"/>
                <w:lang w:eastAsia="en-US"/>
              </w:rPr>
            </w:pPr>
            <w:r>
              <w:rPr>
                <w:rStyle w:val="IntenseEmphasis"/>
                <w:b w:val="0"/>
                <w:i w:val="0"/>
                <w:color w:val="FFFFFF" w:themeColor="background1"/>
                <w:sz w:val="20"/>
                <w:szCs w:val="20"/>
              </w:rPr>
              <w:t>SG 13</w:t>
            </w:r>
          </w:p>
        </w:tc>
        <w:tc>
          <w:tcPr>
            <w:tcW w:w="6946"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0070C0"/>
          </w:tcPr>
          <w:p w14:paraId="79E71AB0" w14:textId="77777777" w:rsidR="004162B5" w:rsidRDefault="004162B5" w:rsidP="00EC1495">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bCs w:val="0"/>
                <w:i w:val="0"/>
                <w:iCs w:val="0"/>
                <w:sz w:val="20"/>
                <w:szCs w:val="20"/>
                <w:lang w:eastAsia="en-US"/>
              </w:rPr>
            </w:pPr>
            <w:r w:rsidRPr="00B947F1">
              <w:rPr>
                <w:rStyle w:val="IntenseEmphasis"/>
                <w:b/>
                <w:i w:val="0"/>
                <w:color w:val="FFFFFF" w:themeColor="background1"/>
                <w:sz w:val="20"/>
                <w:szCs w:val="20"/>
              </w:rPr>
              <w:t>DEFINITIONS</w:t>
            </w:r>
          </w:p>
        </w:tc>
      </w:tr>
      <w:tr w:rsidR="004162B5" w:rsidRPr="00CF025D" w14:paraId="0BDEBC96"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595959" w:themeColor="text1" w:themeTint="A6"/>
              <w:left w:val="single" w:sz="4" w:space="0" w:color="595959" w:themeColor="text1" w:themeTint="A6"/>
            </w:tcBorders>
          </w:tcPr>
          <w:p w14:paraId="0CD7EEB9" w14:textId="77777777" w:rsidR="004162B5" w:rsidRDefault="00062871" w:rsidP="00EC1495">
            <w:pPr>
              <w:pStyle w:val="INDICATORNUMBER"/>
              <w:spacing w:after="80"/>
              <w:rPr>
                <w:rStyle w:val="IntenseEmphasis"/>
                <w:rFonts w:eastAsia="MS PGothic"/>
                <w:b/>
                <w:bCs w:val="0"/>
                <w:i w:val="0"/>
                <w:iCs w:val="0"/>
                <w:sz w:val="20"/>
                <w:szCs w:val="20"/>
                <w:lang w:eastAsia="en-US"/>
              </w:rPr>
            </w:pPr>
            <w:r>
              <w:t xml:space="preserve">Renewable Energy &amp; </w:t>
            </w:r>
            <w:r w:rsidR="004162B5" w:rsidRPr="004162B5">
              <w:t>Clean technology (cleantech)</w:t>
            </w:r>
          </w:p>
        </w:tc>
        <w:tc>
          <w:tcPr>
            <w:tcW w:w="6946" w:type="dxa"/>
            <w:tcBorders>
              <w:top w:val="single" w:sz="4" w:space="0" w:color="595959" w:themeColor="text1" w:themeTint="A6"/>
              <w:right w:val="single" w:sz="4" w:space="0" w:color="595959" w:themeColor="text1" w:themeTint="A6"/>
            </w:tcBorders>
          </w:tcPr>
          <w:p w14:paraId="52EDE7B4"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 xml:space="preserve">Investments in companies that offer products, services or processes aimed at reducing or eliminating the consumption of natural resources and achieving higher energy efficiency with lower cost. Cleantech is present in the energy, agriculture, transport, manufacture, air and water quality sectors. Cleantech companies work in some of the following industries: renewable energy, energy efficiency, waste management and materials recycling. </w:t>
            </w:r>
          </w:p>
        </w:tc>
      </w:tr>
      <w:tr w:rsidR="004162B5" w:rsidRPr="00CF025D" w14:paraId="5C37265D"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7AF571F3" w14:textId="77777777" w:rsidR="004162B5" w:rsidRPr="008870E0" w:rsidRDefault="004162B5" w:rsidP="00EC1495">
            <w:pPr>
              <w:pStyle w:val="INDICATORNUMBER"/>
              <w:spacing w:after="80"/>
              <w:rPr>
                <w:bCs/>
              </w:rPr>
            </w:pPr>
            <w:r>
              <w:rPr>
                <w:bCs/>
              </w:rPr>
              <w:t>Green buildings</w:t>
            </w:r>
          </w:p>
        </w:tc>
        <w:tc>
          <w:tcPr>
            <w:tcW w:w="6946" w:type="dxa"/>
            <w:tcBorders>
              <w:right w:val="single" w:sz="4" w:space="0" w:color="595959" w:themeColor="text1" w:themeTint="A6"/>
            </w:tcBorders>
          </w:tcPr>
          <w:p w14:paraId="35215E9B" w14:textId="77777777" w:rsidR="004162B5" w:rsidRPr="004162B5" w:rsidRDefault="004162B5" w:rsidP="00772DED">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Green buildings are those designed, constructed, operated, maintained, renovated and destroyed using environmentally</w:t>
            </w:r>
            <w:r w:rsidR="00772DED">
              <w:rPr>
                <w:bCs/>
                <w:szCs w:val="18"/>
              </w:rPr>
              <w:t xml:space="preserve"> </w:t>
            </w:r>
            <w:r w:rsidRPr="004162B5">
              <w:rPr>
                <w:bCs/>
                <w:szCs w:val="18"/>
              </w:rPr>
              <w:t xml:space="preserve">friendly and resource-efficient processes. </w:t>
            </w:r>
          </w:p>
        </w:tc>
      </w:tr>
      <w:tr w:rsidR="004162B5" w:rsidRPr="00CF025D" w14:paraId="174E58D1"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4AC7B79E" w14:textId="77777777" w:rsidR="004162B5" w:rsidRPr="008870E0" w:rsidRDefault="004162B5" w:rsidP="00EC1495">
            <w:pPr>
              <w:pStyle w:val="INDICATORNUMBER"/>
              <w:spacing w:after="80"/>
              <w:rPr>
                <w:bCs/>
              </w:rPr>
            </w:pPr>
            <w:r>
              <w:rPr>
                <w:bCs/>
              </w:rPr>
              <w:t>Sustainable forestry</w:t>
            </w:r>
          </w:p>
        </w:tc>
        <w:tc>
          <w:tcPr>
            <w:tcW w:w="6946" w:type="dxa"/>
            <w:tcBorders>
              <w:right w:val="single" w:sz="4" w:space="0" w:color="595959" w:themeColor="text1" w:themeTint="A6"/>
            </w:tcBorders>
          </w:tcPr>
          <w:p w14:paraId="6ADC0F93"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 xml:space="preserve">Investment strategies that focus on sustainable forestry investments that enshrine the protection of local economic, social and natural interests. The sustainable management of the forests may be certified by bodies like the Forestry Stewardship Council (FSC) and the Programme for the Endorsement of Forest Certification (PEFC). </w:t>
            </w:r>
          </w:p>
        </w:tc>
      </w:tr>
      <w:tr w:rsidR="004162B5" w:rsidRPr="00CF025D" w14:paraId="1CCE6D2F"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33B1F84F" w14:textId="77777777" w:rsidR="004162B5" w:rsidRDefault="004162B5" w:rsidP="00EC1495">
            <w:pPr>
              <w:pStyle w:val="INDICATORNUMBER"/>
              <w:spacing w:after="80"/>
              <w:rPr>
                <w:bCs/>
              </w:rPr>
            </w:pPr>
            <w:r>
              <w:rPr>
                <w:bCs/>
              </w:rPr>
              <w:t>Sustainable agriculture</w:t>
            </w:r>
          </w:p>
        </w:tc>
        <w:tc>
          <w:tcPr>
            <w:tcW w:w="6946" w:type="dxa"/>
            <w:tcBorders>
              <w:right w:val="single" w:sz="4" w:space="0" w:color="595959" w:themeColor="text1" w:themeTint="A6"/>
            </w:tcBorders>
          </w:tcPr>
          <w:p w14:paraId="4D8FB2E2" w14:textId="77777777" w:rsidR="004162B5" w:rsidRPr="004162B5" w:rsidRDefault="004162B5" w:rsidP="00772DED">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 xml:space="preserve">The production of safe agricultural products </w:t>
            </w:r>
            <w:r w:rsidR="00772DED">
              <w:rPr>
                <w:bCs/>
                <w:szCs w:val="18"/>
              </w:rPr>
              <w:t xml:space="preserve">that are produced in ways that </w:t>
            </w:r>
            <w:r w:rsidRPr="004162B5">
              <w:rPr>
                <w:bCs/>
                <w:szCs w:val="18"/>
              </w:rPr>
              <w:t xml:space="preserve">protect and improve the natural environment and the socio-economic conditions of local communities. </w:t>
            </w:r>
          </w:p>
        </w:tc>
      </w:tr>
      <w:tr w:rsidR="004162B5" w:rsidRPr="00CF025D" w14:paraId="17136BBA"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363F58D3" w14:textId="77777777" w:rsidR="004162B5" w:rsidRDefault="004162B5" w:rsidP="00EC1495">
            <w:pPr>
              <w:pStyle w:val="INDICATORNUMBER"/>
              <w:spacing w:after="80"/>
              <w:rPr>
                <w:bCs/>
              </w:rPr>
            </w:pPr>
            <w:r>
              <w:rPr>
                <w:bCs/>
              </w:rPr>
              <w:t>Microfinance</w:t>
            </w:r>
          </w:p>
        </w:tc>
        <w:tc>
          <w:tcPr>
            <w:tcW w:w="6946" w:type="dxa"/>
            <w:tcBorders>
              <w:right w:val="single" w:sz="4" w:space="0" w:color="595959" w:themeColor="text1" w:themeTint="A6"/>
            </w:tcBorders>
          </w:tcPr>
          <w:p w14:paraId="373F6BB2"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Investments in retail institutions that</w:t>
            </w:r>
            <w:r w:rsidR="00230DDE">
              <w:rPr>
                <w:bCs/>
                <w:szCs w:val="18"/>
              </w:rPr>
              <w:t xml:space="preserve"> </w:t>
            </w:r>
            <w:r w:rsidRPr="004162B5">
              <w:rPr>
                <w:bCs/>
                <w:szCs w:val="18"/>
              </w:rPr>
              <w:t xml:space="preserve">provide financial services such as loans, savings, insurance and other basic services to low-income clients who run productive activities and who traditionally </w:t>
            </w:r>
            <w:r w:rsidR="00772DED">
              <w:rPr>
                <w:bCs/>
                <w:szCs w:val="18"/>
              </w:rPr>
              <w:t xml:space="preserve">have </w:t>
            </w:r>
            <w:r w:rsidRPr="004162B5">
              <w:rPr>
                <w:bCs/>
                <w:szCs w:val="18"/>
              </w:rPr>
              <w:t>lack</w:t>
            </w:r>
            <w:r w:rsidR="00772DED">
              <w:rPr>
                <w:bCs/>
                <w:szCs w:val="18"/>
              </w:rPr>
              <w:t>ed</w:t>
            </w:r>
            <w:r w:rsidRPr="004162B5">
              <w:rPr>
                <w:bCs/>
                <w:szCs w:val="18"/>
              </w:rPr>
              <w:t xml:space="preserve"> access to banking and related financial services.</w:t>
            </w:r>
          </w:p>
        </w:tc>
      </w:tr>
      <w:tr w:rsidR="004162B5" w:rsidRPr="00CF025D" w14:paraId="37EBFFF3"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5F186CCD" w14:textId="77777777" w:rsidR="004162B5" w:rsidRDefault="004162B5" w:rsidP="00EC1495">
            <w:pPr>
              <w:pStyle w:val="INDICATORNUMBER"/>
              <w:spacing w:after="80"/>
              <w:rPr>
                <w:bCs/>
              </w:rPr>
            </w:pPr>
            <w:r>
              <w:rPr>
                <w:bCs/>
              </w:rPr>
              <w:t>SME financing</w:t>
            </w:r>
          </w:p>
        </w:tc>
        <w:tc>
          <w:tcPr>
            <w:tcW w:w="6946" w:type="dxa"/>
            <w:tcBorders>
              <w:right w:val="single" w:sz="4" w:space="0" w:color="595959" w:themeColor="text1" w:themeTint="A6"/>
            </w:tcBorders>
          </w:tcPr>
          <w:p w14:paraId="4712D115" w14:textId="77777777" w:rsidR="004162B5" w:rsidRPr="004162B5" w:rsidRDefault="004162B5" w:rsidP="009E258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SME financing refers to providing financial services to small- and medium-sized enterprises that may struggle to access to banking and related financial services.</w:t>
            </w:r>
          </w:p>
        </w:tc>
      </w:tr>
      <w:tr w:rsidR="004162B5" w:rsidRPr="00CF025D" w14:paraId="7A724079"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73C6E7A3" w14:textId="77777777" w:rsidR="004162B5" w:rsidRDefault="004162B5" w:rsidP="00EC1495">
            <w:pPr>
              <w:pStyle w:val="INDICATORNUMBER"/>
              <w:spacing w:after="80"/>
              <w:rPr>
                <w:bCs/>
              </w:rPr>
            </w:pPr>
            <w:r>
              <w:rPr>
                <w:bCs/>
              </w:rPr>
              <w:t>Social enterprise/community development</w:t>
            </w:r>
          </w:p>
        </w:tc>
        <w:tc>
          <w:tcPr>
            <w:tcW w:w="6946" w:type="dxa"/>
            <w:tcBorders>
              <w:right w:val="single" w:sz="4" w:space="0" w:color="595959" w:themeColor="text1" w:themeTint="A6"/>
            </w:tcBorders>
          </w:tcPr>
          <w:p w14:paraId="30B15AAB"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 xml:space="preserve">Social enterprise development is defined as creating and nurturing businesses that aim for positive social or environmental outcomes while generating financial returns. </w:t>
            </w:r>
          </w:p>
          <w:p w14:paraId="1EF00EBE"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Community development investments are similarly designed to specifically benefit lower-income neighbourhoods and populations, for example</w:t>
            </w:r>
            <w:r w:rsidR="009E2585">
              <w:rPr>
                <w:bCs/>
                <w:szCs w:val="18"/>
              </w:rPr>
              <w:t>,</w:t>
            </w:r>
            <w:r w:rsidRPr="004162B5">
              <w:rPr>
                <w:bCs/>
                <w:szCs w:val="18"/>
              </w:rPr>
              <w:t xml:space="preserve"> by providing access to affordable housing, supporting small businesses, and, by extension, job creation. </w:t>
            </w:r>
          </w:p>
        </w:tc>
      </w:tr>
      <w:tr w:rsidR="004162B5" w:rsidRPr="00CF025D" w14:paraId="74D2F27E"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0C205DAB" w14:textId="77777777" w:rsidR="004162B5" w:rsidRDefault="004162B5" w:rsidP="00EC1495">
            <w:pPr>
              <w:pStyle w:val="INDICATORNUMBER"/>
              <w:spacing w:after="80"/>
              <w:rPr>
                <w:bCs/>
              </w:rPr>
            </w:pPr>
            <w:r>
              <w:rPr>
                <w:bCs/>
              </w:rPr>
              <w:t>Affordable housing</w:t>
            </w:r>
          </w:p>
        </w:tc>
        <w:tc>
          <w:tcPr>
            <w:tcW w:w="6946" w:type="dxa"/>
            <w:tcBorders>
              <w:right w:val="single" w:sz="4" w:space="0" w:color="595959" w:themeColor="text1" w:themeTint="A6"/>
            </w:tcBorders>
          </w:tcPr>
          <w:p w14:paraId="50B61866" w14:textId="77777777" w:rsidR="004162B5" w:rsidRPr="004162B5" w:rsidRDefault="004162B5" w:rsidP="009E258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 xml:space="preserve">Affordable housing has different definitions depending on the country but can be broadly categorised as that which is affordable to the average household. It covers </w:t>
            </w:r>
            <w:r w:rsidRPr="004162B5">
              <w:rPr>
                <w:bCs/>
                <w:szCs w:val="18"/>
              </w:rPr>
              <w:lastRenderedPageBreak/>
              <w:t>a spectrum from emergency shelters to non-market rental (also known as social or subsidised housing), formal and informal rental and</w:t>
            </w:r>
            <w:r w:rsidR="009E2585">
              <w:rPr>
                <w:bCs/>
                <w:szCs w:val="18"/>
              </w:rPr>
              <w:t xml:space="preserve">, finally, </w:t>
            </w:r>
            <w:r w:rsidRPr="004162B5">
              <w:rPr>
                <w:bCs/>
                <w:szCs w:val="18"/>
              </w:rPr>
              <w:t>affordable home ownership.</w:t>
            </w:r>
          </w:p>
        </w:tc>
      </w:tr>
      <w:tr w:rsidR="004162B5" w:rsidRPr="00CF025D" w14:paraId="0EF6F9D1"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5BADCC20" w14:textId="77777777" w:rsidR="004162B5" w:rsidRDefault="004162B5" w:rsidP="00EC1495">
            <w:pPr>
              <w:pStyle w:val="INDICATORNUMBER"/>
              <w:spacing w:after="80"/>
              <w:rPr>
                <w:bCs/>
              </w:rPr>
            </w:pPr>
            <w:r>
              <w:rPr>
                <w:bCs/>
              </w:rPr>
              <w:lastRenderedPageBreak/>
              <w:t>Education</w:t>
            </w:r>
          </w:p>
        </w:tc>
        <w:tc>
          <w:tcPr>
            <w:tcW w:w="6946" w:type="dxa"/>
            <w:tcBorders>
              <w:right w:val="single" w:sz="4" w:space="0" w:color="595959" w:themeColor="text1" w:themeTint="A6"/>
            </w:tcBorders>
          </w:tcPr>
          <w:p w14:paraId="357CC74F" w14:textId="77777777" w:rsidR="004162B5" w:rsidRPr="004162B5" w:rsidRDefault="004162B5" w:rsidP="00EC149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Investments in education include investments in schools, social enterprises and any other industries related to the advancement of education.</w:t>
            </w:r>
          </w:p>
        </w:tc>
      </w:tr>
      <w:tr w:rsidR="004162B5" w:rsidRPr="00CF025D" w14:paraId="1466C0A3" w14:textId="77777777" w:rsidTr="004162B5">
        <w:tc>
          <w:tcPr>
            <w:cnfStyle w:val="001000000000" w:firstRow="0" w:lastRow="0" w:firstColumn="1" w:lastColumn="0" w:oddVBand="0" w:evenVBand="0" w:oddHBand="0" w:evenHBand="0" w:firstRowFirstColumn="0" w:firstRowLastColumn="0" w:lastRowFirstColumn="0" w:lastRowLastColumn="0"/>
            <w:tcW w:w="2268" w:type="dxa"/>
            <w:tcBorders>
              <w:left w:val="single" w:sz="4" w:space="0" w:color="595959" w:themeColor="text1" w:themeTint="A6"/>
            </w:tcBorders>
          </w:tcPr>
          <w:p w14:paraId="33DA91C8" w14:textId="77777777" w:rsidR="004162B5" w:rsidRDefault="004162B5" w:rsidP="00EC1495">
            <w:pPr>
              <w:pStyle w:val="INDICATORNUMBER"/>
              <w:spacing w:after="80"/>
              <w:rPr>
                <w:bCs/>
              </w:rPr>
            </w:pPr>
            <w:r>
              <w:rPr>
                <w:bCs/>
              </w:rPr>
              <w:t>Global health</w:t>
            </w:r>
          </w:p>
        </w:tc>
        <w:tc>
          <w:tcPr>
            <w:tcW w:w="6946" w:type="dxa"/>
            <w:tcBorders>
              <w:right w:val="single" w:sz="4" w:space="0" w:color="595959" w:themeColor="text1" w:themeTint="A6"/>
            </w:tcBorders>
          </w:tcPr>
          <w:p w14:paraId="63176ABD" w14:textId="77777777" w:rsidR="004162B5" w:rsidRPr="004162B5" w:rsidRDefault="004162B5" w:rsidP="009E2585">
            <w:pPr>
              <w:pStyle w:val="INDICATORTEXT"/>
              <w:spacing w:after="80"/>
              <w:cnfStyle w:val="000000000000" w:firstRow="0" w:lastRow="0" w:firstColumn="0" w:lastColumn="0" w:oddVBand="0" w:evenVBand="0" w:oddHBand="0" w:evenHBand="0" w:firstRowFirstColumn="0" w:firstRowLastColumn="0" w:lastRowFirstColumn="0" w:lastRowLastColumn="0"/>
              <w:rPr>
                <w:bCs/>
                <w:szCs w:val="18"/>
              </w:rPr>
            </w:pPr>
            <w:r w:rsidRPr="004162B5">
              <w:rPr>
                <w:bCs/>
                <w:szCs w:val="18"/>
              </w:rPr>
              <w:t>Investment strategies that focus on the health</w:t>
            </w:r>
            <w:r w:rsidR="009E2585">
              <w:rPr>
                <w:bCs/>
                <w:szCs w:val="18"/>
              </w:rPr>
              <w:t>-</w:t>
            </w:r>
            <w:r w:rsidRPr="004162B5">
              <w:rPr>
                <w:bCs/>
                <w:szCs w:val="18"/>
              </w:rPr>
              <w:t xml:space="preserve">care market and health systems, </w:t>
            </w:r>
            <w:r w:rsidR="00230DDE">
              <w:rPr>
                <w:bCs/>
                <w:szCs w:val="18"/>
              </w:rPr>
              <w:t xml:space="preserve">e.g., </w:t>
            </w:r>
            <w:r w:rsidRPr="004162B5">
              <w:rPr>
                <w:bCs/>
                <w:szCs w:val="18"/>
              </w:rPr>
              <w:t>pharmaceuticals, biotechnology, health</w:t>
            </w:r>
            <w:r w:rsidR="009E2585">
              <w:rPr>
                <w:bCs/>
                <w:szCs w:val="18"/>
              </w:rPr>
              <w:t>-</w:t>
            </w:r>
            <w:r w:rsidRPr="004162B5">
              <w:rPr>
                <w:bCs/>
                <w:szCs w:val="18"/>
              </w:rPr>
              <w:t>care services and medical technology/suppliers with the objective to decrease the global burden of diseases, including non-communicable diseases (cancer, diabetes and cardiovascular diseases) and/or communicable diseases (</w:t>
            </w:r>
            <w:r w:rsidR="00230DDE">
              <w:rPr>
                <w:bCs/>
                <w:szCs w:val="18"/>
              </w:rPr>
              <w:t xml:space="preserve">e.g., </w:t>
            </w:r>
            <w:r w:rsidRPr="004162B5">
              <w:rPr>
                <w:bCs/>
                <w:szCs w:val="18"/>
              </w:rPr>
              <w:t>HIV/AIDS, tuberculosis and malaria) in developed</w:t>
            </w:r>
            <w:r w:rsidR="009E2585">
              <w:rPr>
                <w:bCs/>
                <w:szCs w:val="18"/>
              </w:rPr>
              <w:t>,</w:t>
            </w:r>
            <w:r w:rsidRPr="004162B5">
              <w:rPr>
                <w:bCs/>
                <w:szCs w:val="18"/>
              </w:rPr>
              <w:t xml:space="preserve"> emerging and developing countries. This may also include investments that improve global access to </w:t>
            </w:r>
            <w:r w:rsidR="009E2585">
              <w:rPr>
                <w:bCs/>
                <w:szCs w:val="18"/>
              </w:rPr>
              <w:t>health-care</w:t>
            </w:r>
            <w:r w:rsidRPr="004162B5">
              <w:rPr>
                <w:bCs/>
                <w:szCs w:val="18"/>
              </w:rPr>
              <w:t xml:space="preserve"> services and/or with products/services with potential and interest to improve global health.</w:t>
            </w:r>
          </w:p>
        </w:tc>
      </w:tr>
    </w:tbl>
    <w:p w14:paraId="44F8D6E0" w14:textId="77777777" w:rsidR="006E44C0" w:rsidRDefault="006E44C0"/>
    <w:p w14:paraId="195828EB" w14:textId="77777777" w:rsidR="001208C8" w:rsidRDefault="00707F3D">
      <w:pPr>
        <w:widowControl/>
        <w:autoSpaceDE/>
        <w:autoSpaceDN/>
        <w:adjustRightInd/>
        <w:spacing w:before="0" w:after="0" w:line="240" w:lineRule="auto"/>
      </w:pPr>
      <w:r>
        <w:br w:type="page"/>
      </w:r>
    </w:p>
    <w:tbl>
      <w:tblPr>
        <w:tblStyle w:val="SectionHeader"/>
        <w:tblpPr w:leftFromText="180" w:rightFromText="180" w:vertAnchor="text" w:horzAnchor="margin" w:tblpY="132"/>
        <w:tblW w:w="9504" w:type="dxa"/>
        <w:tblLook w:val="0660" w:firstRow="1" w:lastRow="1" w:firstColumn="0" w:lastColumn="0" w:noHBand="1" w:noVBand="1"/>
      </w:tblPr>
      <w:tblGrid>
        <w:gridCol w:w="9504"/>
      </w:tblGrid>
      <w:tr w:rsidR="001208C8" w14:paraId="6C69DC7E" w14:textId="77777777" w:rsidTr="001B3C16">
        <w:trPr>
          <w:cnfStyle w:val="100000000000" w:firstRow="1" w:lastRow="0" w:firstColumn="0" w:lastColumn="0" w:oddVBand="0" w:evenVBand="0" w:oddHBand="0" w:evenHBand="0" w:firstRowFirstColumn="0" w:firstRowLastColumn="0" w:lastRowFirstColumn="0" w:lastRowLastColumn="0"/>
          <w:trHeight w:val="62"/>
        </w:trPr>
        <w:tc>
          <w:tcPr>
            <w:tcW w:w="9504" w:type="dxa"/>
          </w:tcPr>
          <w:p w14:paraId="6626752B" w14:textId="77777777" w:rsidR="001208C8" w:rsidRDefault="001208C8" w:rsidP="001208C8">
            <w:pPr>
              <w:widowControl/>
              <w:autoSpaceDE/>
              <w:autoSpaceDN/>
              <w:adjustRightInd/>
              <w:spacing w:after="0" w:line="240" w:lineRule="auto"/>
              <w:rPr>
                <w:rStyle w:val="IntenseEmphasis"/>
                <w:b/>
                <w:bCs w:val="0"/>
                <w:i w:val="0"/>
                <w:iCs w:val="0"/>
              </w:rPr>
            </w:pPr>
            <w:r>
              <w:lastRenderedPageBreak/>
              <w:t>SECTION</w:t>
            </w:r>
          </w:p>
        </w:tc>
      </w:tr>
      <w:tr w:rsidR="001208C8" w14:paraId="19BFB820" w14:textId="77777777" w:rsidTr="001B3C16">
        <w:trPr>
          <w:trHeight w:val="155"/>
        </w:trPr>
        <w:tc>
          <w:tcPr>
            <w:tcW w:w="9504" w:type="dxa"/>
            <w:tcBorders>
              <w:bottom w:val="nil"/>
            </w:tcBorders>
          </w:tcPr>
          <w:p w14:paraId="343CC0DD" w14:textId="77777777" w:rsidR="001208C8" w:rsidRPr="00BF74E2" w:rsidRDefault="001208C8" w:rsidP="00320282">
            <w:pPr>
              <w:pStyle w:val="Heading2"/>
              <w:spacing w:after="0"/>
              <w:outlineLvl w:val="1"/>
              <w:rPr>
                <w:rStyle w:val="IntenseEmphasis"/>
                <w:rFonts w:eastAsia="MS PGothic"/>
                <w:bCs/>
                <w:i w:val="0"/>
                <w:iCs w:val="0"/>
                <w:color w:val="008CD0"/>
                <w:sz w:val="20"/>
                <w:szCs w:val="20"/>
                <w:lang w:eastAsia="en-US"/>
              </w:rPr>
            </w:pPr>
            <w:bookmarkStart w:id="14" w:name="_Toc436645310"/>
            <w:r w:rsidRPr="0081404F">
              <w:t>Asset class implementation not reported in other modules</w:t>
            </w:r>
            <w:bookmarkEnd w:id="14"/>
          </w:p>
        </w:tc>
      </w:tr>
      <w:tr w:rsidR="001208C8" w14:paraId="182BBE00" w14:textId="77777777" w:rsidTr="001B3C16">
        <w:trPr>
          <w:cnfStyle w:val="010000000000" w:firstRow="0" w:lastRow="1" w:firstColumn="0" w:lastColumn="0" w:oddVBand="0" w:evenVBand="0" w:oddHBand="0" w:evenHBand="0" w:firstRowFirstColumn="0" w:firstRowLastColumn="0" w:lastRowFirstColumn="0" w:lastRowLastColumn="0"/>
          <w:trHeight w:val="5"/>
        </w:trPr>
        <w:tc>
          <w:tcPr>
            <w:tcW w:w="9504" w:type="dxa"/>
            <w:tcBorders>
              <w:bottom w:val="nil"/>
            </w:tcBorders>
          </w:tcPr>
          <w:p w14:paraId="6B07754B" w14:textId="77777777" w:rsidR="001208C8" w:rsidRPr="0081404F" w:rsidRDefault="001208C8" w:rsidP="001B3C16">
            <w:pPr>
              <w:pStyle w:val="Heading2"/>
              <w:ind w:left="0"/>
              <w:outlineLvl w:val="1"/>
            </w:pPr>
          </w:p>
        </w:tc>
      </w:tr>
    </w:tbl>
    <w:p w14:paraId="6124D44C" w14:textId="77777777" w:rsidR="001B3C16" w:rsidRDefault="001B3C16" w:rsidP="00320282">
      <w:pPr>
        <w:pStyle w:val="INDICATORNUMBER"/>
        <w:spacing w:before="0"/>
      </w:pPr>
    </w:p>
    <w:tbl>
      <w:tblPr>
        <w:tblStyle w:val="SubSectionIndicatorHeaderVOLUNTARY"/>
        <w:tblpPr w:leftFromText="180" w:rightFromText="180" w:vertAnchor="text" w:horzAnchor="margin" w:tblpY="64"/>
        <w:tblW w:w="9194" w:type="dxa"/>
        <w:tblInd w:w="0" w:type="dxa"/>
        <w:tblLook w:val="07E0" w:firstRow="1" w:lastRow="1" w:firstColumn="1" w:lastColumn="1" w:noHBand="1" w:noVBand="1"/>
      </w:tblPr>
      <w:tblGrid>
        <w:gridCol w:w="1134"/>
        <w:gridCol w:w="3402"/>
        <w:gridCol w:w="3424"/>
        <w:gridCol w:w="1234"/>
      </w:tblGrid>
      <w:tr w:rsidR="001208C8" w:rsidRPr="00903B63" w14:paraId="0E7ED376" w14:textId="77777777" w:rsidTr="007032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5CF160B1" w14:textId="77777777" w:rsidR="001208C8" w:rsidRPr="00903B63" w:rsidRDefault="001208C8" w:rsidP="001208C8">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70C0"/>
          </w:tcPr>
          <w:p w14:paraId="33175485" w14:textId="77777777" w:rsidR="001208C8" w:rsidRPr="00903B63" w:rsidRDefault="001208C8" w:rsidP="001208C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0070C0"/>
          </w:tcPr>
          <w:p w14:paraId="21125393" w14:textId="77777777" w:rsidR="001208C8" w:rsidRPr="00903B63" w:rsidRDefault="001208C8" w:rsidP="001208C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Pr>
          <w:p w14:paraId="571CFF66" w14:textId="77777777" w:rsidR="001208C8" w:rsidRPr="00903B63" w:rsidRDefault="001208C8" w:rsidP="001208C8">
            <w:pPr>
              <w:widowControl/>
              <w:autoSpaceDE/>
              <w:autoSpaceDN/>
              <w:adjustRightInd/>
              <w:spacing w:after="0" w:line="240" w:lineRule="auto"/>
              <w:rPr>
                <w:rStyle w:val="IntenseEmphasis"/>
                <w:b w:val="0"/>
                <w:bCs w:val="0"/>
                <w:iCs w:val="0"/>
                <w:color w:val="FFFFFF" w:themeColor="background1"/>
              </w:rPr>
            </w:pPr>
            <w:r w:rsidRPr="00903B63">
              <w:t>Principle</w:t>
            </w:r>
          </w:p>
        </w:tc>
      </w:tr>
      <w:tr w:rsidR="001208C8" w:rsidRPr="00903B63" w14:paraId="3900A413" w14:textId="77777777" w:rsidTr="0070322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3282FC75" w14:textId="77777777" w:rsidR="001208C8" w:rsidRPr="00903B63" w:rsidRDefault="001208C8" w:rsidP="001208C8">
            <w:pPr>
              <w:pStyle w:val="SectionIndicatorHeaderText"/>
              <w:rPr>
                <w:rStyle w:val="IntenseEmphasis"/>
                <w:bCs w:val="0"/>
                <w:i w:val="0"/>
                <w:iCs w:val="0"/>
                <w:color w:val="FFFFFF" w:themeColor="background1"/>
              </w:rPr>
            </w:pPr>
            <w:r>
              <w:rPr>
                <w:rStyle w:val="IntenseEmphasis"/>
                <w:i w:val="0"/>
                <w:color w:val="FFFFFF" w:themeColor="background1"/>
              </w:rPr>
              <w:t>SG 14</w:t>
            </w:r>
          </w:p>
        </w:tc>
        <w:tc>
          <w:tcPr>
            <w:tcW w:w="3402" w:type="dxa"/>
            <w:shd w:val="clear" w:color="auto" w:fill="0070C0"/>
          </w:tcPr>
          <w:p w14:paraId="661BDCE2" w14:textId="77777777" w:rsidR="001208C8" w:rsidRPr="00903B63" w:rsidRDefault="001208C8" w:rsidP="001208C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MANDATORY</w:t>
            </w:r>
          </w:p>
        </w:tc>
        <w:tc>
          <w:tcPr>
            <w:tcW w:w="3424" w:type="dxa"/>
            <w:shd w:val="clear" w:color="auto" w:fill="0070C0"/>
          </w:tcPr>
          <w:p w14:paraId="55F5B5C6" w14:textId="77777777" w:rsidR="001208C8" w:rsidRPr="002D1491" w:rsidRDefault="001208C8" w:rsidP="001208C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Pr>
          <w:p w14:paraId="4E4B4771" w14:textId="77777777" w:rsidR="001208C8" w:rsidRPr="00903B63" w:rsidRDefault="001208C8" w:rsidP="001208C8">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68A34790" w14:textId="77777777" w:rsidR="001208C8" w:rsidRDefault="001208C8" w:rsidP="00D00582">
      <w:pPr>
        <w:pStyle w:val="INDICATORNUMBER"/>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E004AA" w:rsidRPr="00903B63" w14:paraId="4B837F8B" w14:textId="77777777" w:rsidTr="0070322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00B0F0"/>
          </w:tcPr>
          <w:p w14:paraId="5AFD5745" w14:textId="77777777" w:rsidR="00E004AA" w:rsidRPr="00903B63" w:rsidRDefault="00E004AA" w:rsidP="00E004AA">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SG 14</w:t>
            </w:r>
          </w:p>
        </w:tc>
        <w:tc>
          <w:tcPr>
            <w:tcW w:w="8080" w:type="dxa"/>
            <w:gridSpan w:val="2"/>
            <w:tcBorders>
              <w:top w:val="single" w:sz="4" w:space="0" w:color="595959" w:themeColor="text1" w:themeTint="A6"/>
              <w:bottom w:val="nil"/>
              <w:right w:val="single" w:sz="4" w:space="0" w:color="595959" w:themeColor="text1" w:themeTint="A6"/>
            </w:tcBorders>
            <w:shd w:val="clear" w:color="auto" w:fill="0070C0"/>
          </w:tcPr>
          <w:p w14:paraId="4409EADA" w14:textId="77777777" w:rsidR="00E004AA" w:rsidRPr="00903B63" w:rsidRDefault="00E004AA" w:rsidP="0037423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E004AA" w:rsidRPr="00B47D69" w14:paraId="7FD9927F" w14:textId="77777777" w:rsidTr="003742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EC0C2E1" w14:textId="77777777" w:rsidR="00E004AA" w:rsidRDefault="00E004AA" w:rsidP="00374230">
            <w:pPr>
              <w:pStyle w:val="INDICATORNUMBER"/>
              <w:rPr>
                <w:rStyle w:val="IntenseEmphasis"/>
                <w:b/>
                <w:bCs w:val="0"/>
                <w:i w:val="0"/>
                <w:iCs w:val="0"/>
              </w:rPr>
            </w:pPr>
            <w:r>
              <w:rPr>
                <w:rStyle w:val="IntenseEmphasis"/>
                <w:b/>
                <w:bCs w:val="0"/>
                <w:i w:val="0"/>
                <w:iCs w:val="0"/>
                <w:color w:val="595959"/>
              </w:rPr>
              <w:t>SG 14.1</w:t>
            </w:r>
          </w:p>
        </w:tc>
        <w:tc>
          <w:tcPr>
            <w:tcW w:w="8080" w:type="dxa"/>
            <w:gridSpan w:val="2"/>
            <w:tcBorders>
              <w:top w:val="nil"/>
              <w:right w:val="single" w:sz="4" w:space="0" w:color="595959" w:themeColor="text1" w:themeTint="A6"/>
            </w:tcBorders>
          </w:tcPr>
          <w:p w14:paraId="1400DAE0" w14:textId="77777777" w:rsidR="00E004AA" w:rsidRPr="00B47D69" w:rsidRDefault="00E004AA" w:rsidP="00374230">
            <w:pPr>
              <w:pStyle w:val="INDICATORTEXT"/>
              <w:cnfStyle w:val="000000100000" w:firstRow="0" w:lastRow="0" w:firstColumn="0" w:lastColumn="0" w:oddVBand="0" w:evenVBand="0" w:oddHBand="1" w:evenHBand="0" w:firstRowFirstColumn="0" w:firstRowLastColumn="0" w:lastRowFirstColumn="0" w:lastRowLastColumn="0"/>
            </w:pPr>
            <w:r w:rsidRPr="00B47D69">
              <w:t xml:space="preserve">Describe how you address ESG issues for </w:t>
            </w:r>
            <w:r w:rsidRPr="00B47D69">
              <w:rPr>
                <w:u w:val="single"/>
              </w:rPr>
              <w:t>internally managed</w:t>
            </w:r>
            <w:r w:rsidRPr="00B47D69">
              <w:t xml:space="preserve"> assets for which a specific PRI asset class module has yet to be developed or for which you are not required to report because your assets are below the minimum threshold.</w:t>
            </w:r>
          </w:p>
        </w:tc>
      </w:tr>
      <w:tr w:rsidR="00E004AA" w:rsidRPr="006335F6" w14:paraId="340CE5BA" w14:textId="77777777" w:rsidTr="00374230">
        <w:trPr>
          <w:trHeight w:val="468"/>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8D60B25" w14:textId="77777777" w:rsidR="00E004AA" w:rsidRDefault="00E004AA" w:rsidP="00374230">
            <w:pPr>
              <w:pStyle w:val="INDICATORNUMBER"/>
              <w:spacing w:before="0"/>
              <w:rPr>
                <w:rStyle w:val="IntenseEmphasis"/>
                <w:b/>
                <w:bCs w:val="0"/>
                <w:i w:val="0"/>
                <w:iCs w:val="0"/>
                <w:color w:val="595959"/>
              </w:rPr>
            </w:pPr>
          </w:p>
        </w:tc>
        <w:tc>
          <w:tcPr>
            <w:tcW w:w="3402" w:type="dxa"/>
            <w:tcBorders>
              <w:top w:val="nil"/>
              <w:bottom w:val="nil"/>
              <w:right w:val="single" w:sz="4" w:space="0" w:color="D9D9D9" w:themeColor="background1" w:themeShade="D9"/>
            </w:tcBorders>
            <w:shd w:val="clear" w:color="auto" w:fill="A6A6A6" w:themeFill="background1" w:themeFillShade="A6"/>
          </w:tcPr>
          <w:p w14:paraId="267671C5" w14:textId="77777777" w:rsidR="00E004AA" w:rsidRPr="006335F6" w:rsidRDefault="00E004AA" w:rsidP="00374230">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r w:rsidRPr="006335F6">
              <w:rPr>
                <w:b/>
                <w:color w:val="FFFFFF" w:themeColor="background1"/>
                <w:sz w:val="18"/>
              </w:rPr>
              <w:t>Asset Class</w:t>
            </w:r>
          </w:p>
        </w:tc>
        <w:tc>
          <w:tcPr>
            <w:tcW w:w="4678"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28F7588D" w14:textId="77777777" w:rsidR="00E004AA" w:rsidRPr="006335F6" w:rsidRDefault="00E004AA" w:rsidP="00374230">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r w:rsidRPr="006335F6">
              <w:rPr>
                <w:b/>
                <w:color w:val="FFFFFF" w:themeColor="background1"/>
                <w:sz w:val="18"/>
              </w:rPr>
              <w:t>Describe what processes are in place and the outputs or outcomes achieved</w:t>
            </w:r>
          </w:p>
        </w:tc>
      </w:tr>
      <w:tr w:rsidR="00E004AA" w:rsidRPr="001D740E" w14:paraId="22DF4EF4"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6DD5D580" w14:textId="77777777" w:rsidR="00E004AA" w:rsidRDefault="00E004AA" w:rsidP="00374230">
            <w:pPr>
              <w:pStyle w:val="INDICATORNUMBER"/>
              <w:rPr>
                <w:rStyle w:val="IntenseEmphasis"/>
                <w:b/>
                <w:bCs w:val="0"/>
                <w:i w:val="0"/>
                <w:iCs w:val="0"/>
                <w:color w:val="595959"/>
              </w:rPr>
            </w:pPr>
          </w:p>
        </w:tc>
        <w:tc>
          <w:tcPr>
            <w:tcW w:w="3402" w:type="dxa"/>
            <w:tcBorders>
              <w:top w:val="nil"/>
              <w:bottom w:val="single" w:sz="4" w:space="0" w:color="595959" w:themeColor="text1" w:themeTint="A6"/>
              <w:right w:val="single" w:sz="4" w:space="0" w:color="A6A6A6" w:themeColor="background1" w:themeShade="A6"/>
            </w:tcBorders>
            <w:shd w:val="clear" w:color="auto" w:fill="auto"/>
            <w:vAlign w:val="top"/>
          </w:tcPr>
          <w:p w14:paraId="3F6C93E6" w14:textId="77777777" w:rsidR="00E004AA" w:rsidRPr="000420B1" w:rsidRDefault="00E004AA" w:rsidP="009E258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0420B1">
              <w:t xml:space="preserve">Listed </w:t>
            </w:r>
            <w:r>
              <w:t>e</w:t>
            </w:r>
            <w:r w:rsidRPr="000420B1">
              <w:t>quities</w:t>
            </w:r>
            <w:r w:rsidR="009E2585">
              <w:t>—</w:t>
            </w:r>
            <w:r w:rsidRPr="000420B1">
              <w:t>ESG incorporation</w:t>
            </w:r>
          </w:p>
        </w:tc>
        <w:tc>
          <w:tcPr>
            <w:tcW w:w="4678" w:type="dxa"/>
            <w:tcBorders>
              <w:top w:val="nil"/>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4372B6E5"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5FA39C61"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6BE49F5C"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3CC27985" w14:textId="77777777" w:rsidR="00E004AA" w:rsidRPr="000420B1" w:rsidRDefault="00E004AA"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t>Listed e</w:t>
            </w:r>
            <w:r w:rsidRPr="000420B1">
              <w:t>quities</w:t>
            </w:r>
            <w:r w:rsidR="009E2585">
              <w:t>—</w:t>
            </w:r>
            <w:r w:rsidRPr="000420B1">
              <w:t>engagement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0BBCA8C7"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22895C7C"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2B31706"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4B86F63B" w14:textId="77777777" w:rsidR="00E004AA" w:rsidRPr="000420B1" w:rsidRDefault="00E004AA" w:rsidP="00374230">
            <w:pPr>
              <w:pStyle w:val="INDICATORTEXT"/>
              <w:spacing w:before="60" w:after="60"/>
              <w:cnfStyle w:val="000000100000" w:firstRow="0" w:lastRow="0" w:firstColumn="0" w:lastColumn="0" w:oddVBand="0" w:evenVBand="0" w:oddHBand="1" w:evenHBand="0" w:firstRowFirstColumn="0" w:firstRowLastColumn="0" w:lastRowFirstColumn="0" w:lastRowLastColumn="0"/>
            </w:pPr>
            <w:r>
              <w:t>Listed e</w:t>
            </w:r>
            <w:r w:rsidRPr="000420B1">
              <w:t>quities</w:t>
            </w:r>
            <w:r w:rsidR="009E2585">
              <w:t>—</w:t>
            </w:r>
            <w:r w:rsidRPr="000420B1">
              <w:t>(proxy) voting</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13A0FFFE"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46C52FE5"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0AADD725"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4A234E9A" w14:textId="77777777" w:rsidR="00E004AA" w:rsidRPr="000420B1" w:rsidRDefault="00A97736" w:rsidP="009E2585">
            <w:pPr>
              <w:pStyle w:val="INDICATORTEXT"/>
              <w:spacing w:before="60" w:after="60"/>
              <w:cnfStyle w:val="000000000000" w:firstRow="0" w:lastRow="0" w:firstColumn="0" w:lastColumn="0" w:oddVBand="0" w:evenVBand="0" w:oddHBand="0" w:evenHBand="0" w:firstRowFirstColumn="0" w:firstRowLastColumn="0" w:lastRowFirstColumn="0" w:lastRowLastColumn="0"/>
            </w:pPr>
            <w:r>
              <w:t>Fixed i</w:t>
            </w:r>
            <w:r w:rsidR="00E004AA">
              <w:t>ncome</w:t>
            </w:r>
            <w:r w:rsidR="009E2585">
              <w:t>—</w:t>
            </w:r>
            <w:r w:rsidR="00E004AA">
              <w:t>SSA</w:t>
            </w:r>
            <w:r w:rsidR="00E004AA" w:rsidRPr="000420B1">
              <w:t xml:space="preserve"> </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478B5192"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042F68E0"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5CB4693"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25F3BD6" w14:textId="77777777" w:rsidR="00E004AA" w:rsidRPr="000420B1" w:rsidRDefault="00A97736" w:rsidP="009E2585">
            <w:pPr>
              <w:pStyle w:val="INDICATORTEXT"/>
              <w:spacing w:before="60" w:after="60"/>
              <w:cnfStyle w:val="000000100000" w:firstRow="0" w:lastRow="0" w:firstColumn="0" w:lastColumn="0" w:oddVBand="0" w:evenVBand="0" w:oddHBand="1" w:evenHBand="0" w:firstRowFirstColumn="0" w:firstRowLastColumn="0" w:lastRowFirstColumn="0" w:lastRowLastColumn="0"/>
            </w:pPr>
            <w:r>
              <w:t>Fixed i</w:t>
            </w:r>
            <w:r w:rsidR="00E004AA">
              <w:t>ncome</w:t>
            </w:r>
            <w:r w:rsidR="009E2585">
              <w:t>—</w:t>
            </w:r>
            <w:r w:rsidR="00E004AA" w:rsidRPr="001A2BC1">
              <w:t>Corporate (financial)</w:t>
            </w:r>
            <w:r w:rsidR="00E004AA" w:rsidRPr="000420B1">
              <w:t xml:space="preserve"> </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0A8750B2"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14BBBD4D"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9D7134C"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3B0C0DBF" w14:textId="0707B9A6" w:rsidR="00E004AA" w:rsidRPr="000420B1" w:rsidRDefault="00E004AA"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1A2BC1">
              <w:t>Fixed</w:t>
            </w:r>
            <w:r w:rsidR="00A97736" w:rsidRPr="001A2BC1">
              <w:t xml:space="preserve"> i</w:t>
            </w:r>
            <w:r w:rsidRPr="001A2BC1">
              <w:t>ncome</w:t>
            </w:r>
            <w:r w:rsidR="00E75FC8">
              <w:t>—</w:t>
            </w:r>
            <w:r w:rsidRPr="001A2BC1">
              <w:t>Corporate (non-financial)</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587828A2"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33CFA44A"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0159DC6A"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6F696CC7" w14:textId="77777777" w:rsidR="00E004AA" w:rsidRPr="000420B1" w:rsidRDefault="00A97736" w:rsidP="009E258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1A2BC1">
              <w:t>Fixed i</w:t>
            </w:r>
            <w:r w:rsidR="00E004AA" w:rsidRPr="001A2BC1">
              <w:t>ncome</w:t>
            </w:r>
            <w:r w:rsidR="009E2585">
              <w:t>—</w:t>
            </w:r>
            <w:r w:rsidR="00E004AA" w:rsidRPr="001A2BC1">
              <w:t>Securitised</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A7EF6D2"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121B7457"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3FDE8818"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5717D90F" w14:textId="77777777" w:rsidR="00E004AA" w:rsidRPr="000420B1" w:rsidRDefault="00E004AA"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0420B1">
              <w:t>Private equity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48EEF435"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71678D1E"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424AF457"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08C7310" w14:textId="77777777" w:rsidR="00E004AA" w:rsidRPr="000420B1" w:rsidRDefault="00E004AA" w:rsidP="00374230">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0420B1">
              <w:t>Property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7271543"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27C6B85E"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C9DB9AD"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9E8EC67" w14:textId="77777777" w:rsidR="00E004AA" w:rsidRPr="000420B1" w:rsidRDefault="00E004AA"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0420B1">
              <w:t>Infrastructure</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7C1FAFE"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0DF97CED"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0D9BBCAD"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2AA1FA1D" w14:textId="77777777" w:rsidR="00E004AA" w:rsidRPr="000420B1" w:rsidRDefault="00E004AA" w:rsidP="00374230">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0420B1">
              <w:t>Commodities</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2304E608"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47AFA8C5"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373A5688"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54166F5B" w14:textId="77777777" w:rsidR="00E004AA" w:rsidRPr="000420B1" w:rsidRDefault="00E004AA"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0420B1">
              <w:t>Hedge funds</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7BBAC8A0"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62DC4B36"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38EA7724"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15E9774C" w14:textId="77777777" w:rsidR="00E004AA" w:rsidRPr="000420B1" w:rsidRDefault="00E004AA" w:rsidP="00374230">
            <w:pPr>
              <w:pStyle w:val="INDICATORTEXT"/>
              <w:spacing w:before="60" w:after="60"/>
              <w:cnfStyle w:val="000000100000" w:firstRow="0" w:lastRow="0" w:firstColumn="0" w:lastColumn="0" w:oddVBand="0" w:evenVBand="0" w:oddHBand="1" w:evenHBand="0" w:firstRowFirstColumn="0" w:firstRowLastColumn="0" w:lastRowFirstColumn="0" w:lastRowLastColumn="0"/>
            </w:pPr>
            <w:r>
              <w:t>F</w:t>
            </w:r>
            <w:r w:rsidRPr="000420B1">
              <w:t>orestry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8926292"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49EF9ACA"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383E3E18"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46E0F2A3" w14:textId="77777777" w:rsidR="00E004AA" w:rsidRPr="000420B1" w:rsidRDefault="00E004AA"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t>F</w:t>
            </w:r>
            <w:r w:rsidRPr="000420B1">
              <w:t>armland</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EC941D7"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7CA33201"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08120E61"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37BE4E4B" w14:textId="77777777" w:rsidR="00E004AA" w:rsidRPr="000420B1" w:rsidRDefault="00E004AA" w:rsidP="00374230">
            <w:pPr>
              <w:pStyle w:val="INDICATORTEXT"/>
              <w:spacing w:before="60" w:after="60"/>
              <w:cnfStyle w:val="000000100000" w:firstRow="0" w:lastRow="0" w:firstColumn="0" w:lastColumn="0" w:oddVBand="0" w:evenVBand="0" w:oddHBand="1" w:evenHBand="0" w:firstRowFirstColumn="0" w:firstRowLastColumn="0" w:lastRowFirstColumn="0" w:lastRowLastColumn="0"/>
            </w:pPr>
            <w:r>
              <w:t>Inclusive finance</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1ACE6FC9"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1E2EECE6"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BC25537"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094BD468" w14:textId="77777777" w:rsidR="00E004AA" w:rsidRPr="000420B1" w:rsidRDefault="00E004AA"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0420B1">
              <w:t>Cash</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D2060D0"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1D740E" w14:paraId="421E29B0"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0942E529"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665E12CF" w14:textId="77777777" w:rsidR="00E004AA" w:rsidRPr="000420B1" w:rsidRDefault="00E004AA" w:rsidP="00374230">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0420B1">
              <w:t xml:space="preserve">Other </w:t>
            </w:r>
            <w:r>
              <w:t xml:space="preserve">(1) </w:t>
            </w:r>
            <w:r w:rsidRPr="000420B1">
              <w:t>[</w:t>
            </w:r>
            <w:r>
              <w:t>from OO 05</w:t>
            </w:r>
            <w:r w:rsidRPr="000420B1">
              <w: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420482E4" w14:textId="77777777" w:rsidR="00E004AA" w:rsidRPr="001D740E" w:rsidRDefault="00E004AA" w:rsidP="00374230">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E004AA" w:rsidRPr="001D740E" w14:paraId="3930B5FC"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A321C02" w14:textId="77777777" w:rsidR="00E004AA" w:rsidRDefault="00E004AA"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0F692EC1" w14:textId="77777777" w:rsidR="00E004AA" w:rsidRPr="000420B1" w:rsidRDefault="00E004AA" w:rsidP="00374230">
            <w:pPr>
              <w:pStyle w:val="INDICATORTEXT"/>
              <w:spacing w:before="60" w:after="60"/>
              <w:cnfStyle w:val="000000000000" w:firstRow="0" w:lastRow="0" w:firstColumn="0" w:lastColumn="0" w:oddVBand="0" w:evenVBand="0" w:oddHBand="0" w:evenHBand="0" w:firstRowFirstColumn="0" w:firstRowLastColumn="0" w:lastRowFirstColumn="0" w:lastRowLastColumn="0"/>
            </w:pPr>
            <w:r>
              <w:t xml:space="preserve">Other (2) </w:t>
            </w:r>
            <w:r w:rsidRPr="000420B1">
              <w:t>[</w:t>
            </w:r>
            <w:r>
              <w:t>from OO 05</w:t>
            </w:r>
            <w:r w:rsidRPr="000420B1">
              <w: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5133542A" w14:textId="77777777" w:rsidR="00E004AA" w:rsidRPr="001D740E" w:rsidRDefault="00E004AA" w:rsidP="00374230">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E004AA" w:rsidRPr="000420B1" w14:paraId="3B1CF3F7"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1CC25F83" w14:textId="77777777" w:rsidR="00E004AA" w:rsidRDefault="00E004AA" w:rsidP="00374230">
            <w:pPr>
              <w:pStyle w:val="INDICATORNUMBER"/>
              <w:rPr>
                <w:rStyle w:val="IntenseEmphasis"/>
                <w:b/>
                <w:bCs w:val="0"/>
                <w:i w:val="0"/>
                <w:iCs w:val="0"/>
                <w:color w:val="595959"/>
              </w:rPr>
            </w:pPr>
            <w:r>
              <w:rPr>
                <w:rStyle w:val="IntenseEmphasis"/>
                <w:b/>
                <w:bCs w:val="0"/>
                <w:i w:val="0"/>
                <w:iCs w:val="0"/>
                <w:color w:val="595959"/>
              </w:rPr>
              <w:t>SG 14.2</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67D6EBB2" w14:textId="77777777" w:rsidR="00E004AA" w:rsidRPr="000420B1" w:rsidRDefault="00E004AA" w:rsidP="0037423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004AA" w:rsidRPr="000420B1" w14:paraId="42E5F641"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tcBorders>
          </w:tcPr>
          <w:p w14:paraId="60C81E93" w14:textId="77777777" w:rsidR="00E004AA" w:rsidRDefault="00E004AA" w:rsidP="00374230">
            <w:pPr>
              <w:pStyle w:val="INDICATORNUMBER"/>
              <w:rPr>
                <w:rStyle w:val="IntenseEmphasis"/>
                <w:b/>
                <w:bCs w:val="0"/>
                <w:i w:val="0"/>
                <w:iCs w:val="0"/>
                <w:color w:val="595959"/>
              </w:rPr>
            </w:pPr>
          </w:p>
        </w:tc>
        <w:tc>
          <w:tcPr>
            <w:tcW w:w="8080" w:type="dxa"/>
            <w:gridSpan w:val="2"/>
            <w:tcBorders>
              <w:top w:val="nil"/>
              <w:bottom w:val="single" w:sz="4" w:space="0" w:color="404040" w:themeColor="text1" w:themeTint="BF"/>
              <w:right w:val="single" w:sz="4" w:space="0" w:color="595959" w:themeColor="text1" w:themeTint="A6"/>
            </w:tcBorders>
            <w:shd w:val="clear" w:color="auto" w:fill="auto"/>
          </w:tcPr>
          <w:p w14:paraId="7849D10E" w14:textId="77777777" w:rsidR="00E004AA" w:rsidRPr="000420B1" w:rsidRDefault="00E004AA" w:rsidP="00374230">
            <w:pPr>
              <w:tabs>
                <w:tab w:val="left" w:pos="8910"/>
              </w:tabs>
              <w:spacing w:after="0" w:line="240" w:lineRule="auto"/>
              <w:cnfStyle w:val="000000000000" w:firstRow="0" w:lastRow="0" w:firstColumn="0" w:lastColumn="0" w:oddVBand="0" w:evenVBand="0" w:oddHBand="0" w:evenHBand="0" w:firstRowFirstColumn="0" w:firstRowLastColumn="0" w:lastRowFirstColumn="0" w:lastRowLastColumn="0"/>
            </w:pPr>
          </w:p>
        </w:tc>
      </w:tr>
    </w:tbl>
    <w:p w14:paraId="0B24F24F" w14:textId="77777777" w:rsidR="00C22B7D" w:rsidRDefault="00C22B7D" w:rsidP="00C22B7D">
      <w:pPr>
        <w:pStyle w:val="INDICATORNUMBER"/>
      </w:pPr>
    </w:p>
    <w:p w14:paraId="23707A3F" w14:textId="77777777" w:rsidR="00E70DD1" w:rsidRDefault="00E70DD1" w:rsidP="005F7BC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70DD1" w14:paraId="4A5F08E7" w14:textId="77777777" w:rsidTr="0070322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00B0F0"/>
          </w:tcPr>
          <w:p w14:paraId="2D0E898C" w14:textId="77777777" w:rsidR="00E70DD1" w:rsidRPr="00191BC1" w:rsidRDefault="00E004AA"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SG 14</w:t>
            </w:r>
          </w:p>
        </w:tc>
        <w:tc>
          <w:tcPr>
            <w:tcW w:w="8080" w:type="dxa"/>
            <w:shd w:val="clear" w:color="auto" w:fill="0070C0"/>
          </w:tcPr>
          <w:p w14:paraId="21BF7E5A" w14:textId="77777777" w:rsidR="00E70DD1" w:rsidRPr="00191BC1" w:rsidRDefault="00E70DD1"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70DD1" w:rsidRPr="00CF025D" w14:paraId="01794EDF" w14:textId="77777777" w:rsidTr="0015081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3AE56753" w14:textId="77777777" w:rsidR="00E70DD1" w:rsidRPr="000D72DF" w:rsidRDefault="00E004AA" w:rsidP="00E84E9C">
            <w:pPr>
              <w:pStyle w:val="INDICATORNUMBER"/>
              <w:rPr>
                <w:rStyle w:val="IntenseEmphasis"/>
                <w:b/>
                <w:bCs w:val="0"/>
                <w:i w:val="0"/>
                <w:iCs w:val="0"/>
              </w:rPr>
            </w:pPr>
            <w:r>
              <w:rPr>
                <w:rStyle w:val="IntenseEmphasis"/>
                <w:b/>
                <w:bCs w:val="0"/>
                <w:i w:val="0"/>
                <w:iCs w:val="0"/>
                <w:color w:val="595959"/>
              </w:rPr>
              <w:t>SG 14</w:t>
            </w:r>
          </w:p>
        </w:tc>
        <w:tc>
          <w:tcPr>
            <w:tcW w:w="8080" w:type="dxa"/>
            <w:tcBorders>
              <w:top w:val="single" w:sz="4" w:space="0" w:color="595959"/>
              <w:bottom w:val="single" w:sz="4" w:space="0" w:color="595959"/>
            </w:tcBorders>
          </w:tcPr>
          <w:p w14:paraId="0DB9BA17" w14:textId="77777777" w:rsidR="00E70DD1" w:rsidRPr="0081404F" w:rsidRDefault="00E70DD1" w:rsidP="00E70DD1">
            <w:pPr>
              <w:pStyle w:val="INDICATORTEXT"/>
              <w:cnfStyle w:val="000000000000" w:firstRow="0" w:lastRow="0" w:firstColumn="0" w:lastColumn="0" w:oddVBand="0" w:evenVBand="0" w:oddHBand="0" w:evenHBand="0" w:firstRowFirstColumn="0" w:firstRowLastColumn="0" w:lastRowFirstColumn="0" w:lastRowLastColumn="0"/>
            </w:pPr>
            <w:r w:rsidRPr="0081404F">
              <w:t>This indicator allows you to describe how you implement RI in asset classes for which the PRI has not developed a specific module. By reporting this information</w:t>
            </w:r>
            <w:r w:rsidR="009E2585">
              <w:t>,</w:t>
            </w:r>
            <w:r w:rsidRPr="0081404F">
              <w:t xml:space="preserve"> you can inform stakeholders </w:t>
            </w:r>
            <w:r w:rsidR="009E2585">
              <w:t>about</w:t>
            </w:r>
            <w:r w:rsidR="009E2585" w:rsidRPr="0081404F">
              <w:t xml:space="preserve"> </w:t>
            </w:r>
            <w:r w:rsidRPr="0081404F">
              <w:t>how you advancing in these areas. Moreover, you support the PRI in identifying RI practices to be captured by potential future modules.</w:t>
            </w:r>
          </w:p>
          <w:p w14:paraId="2924BD27" w14:textId="77777777" w:rsidR="00E70DD1" w:rsidRPr="00CF025D" w:rsidRDefault="00E70DD1" w:rsidP="009E258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1404F">
              <w:t xml:space="preserve">This indicator also gives you an opportunity to report on asset classes covered by a PRI module but for which you choose not to report on </w:t>
            </w:r>
            <w:r w:rsidR="009E2585">
              <w:t>because</w:t>
            </w:r>
            <w:r w:rsidR="009E2585" w:rsidRPr="0081404F">
              <w:t xml:space="preserve"> </w:t>
            </w:r>
            <w:r w:rsidRPr="0081404F">
              <w:t>you fall under the required threshold. For example, you may have limited resources to systematically track your RI implementation on a minor amount of private equity in your portfolio</w:t>
            </w:r>
            <w:r w:rsidR="009E2585">
              <w:t>,</w:t>
            </w:r>
            <w:r w:rsidRPr="0081404F">
              <w:t xml:space="preserve"> but you may still want to describe here your main RI activities in this asset class.</w:t>
            </w:r>
          </w:p>
        </w:tc>
      </w:tr>
      <w:tr w:rsidR="005402BF" w:rsidRPr="00CF025D" w14:paraId="3E3C7929" w14:textId="77777777" w:rsidTr="004241CD">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595959"/>
            </w:tcBorders>
          </w:tcPr>
          <w:p w14:paraId="25D3825A" w14:textId="77777777" w:rsidR="005402BF" w:rsidRPr="000325A3" w:rsidRDefault="005402BF" w:rsidP="00E70DD1">
            <w:pPr>
              <w:pStyle w:val="INDICATORTEXT"/>
              <w:widowControl w:val="0"/>
              <w:autoSpaceDE w:val="0"/>
              <w:autoSpaceDN w:val="0"/>
              <w:adjustRightInd w:val="0"/>
              <w:spacing w:line="312" w:lineRule="auto"/>
              <w:rPr>
                <w:b/>
              </w:rPr>
            </w:pPr>
            <w:r w:rsidRPr="000325A3">
              <w:rPr>
                <w:b/>
              </w:rPr>
              <w:t>LOGIC</w:t>
            </w:r>
          </w:p>
        </w:tc>
      </w:tr>
      <w:tr w:rsidR="005402BF" w:rsidRPr="00CF025D" w14:paraId="1D0FF7E4" w14:textId="77777777" w:rsidTr="00E70DD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hemeColor="text1" w:themeTint="A6"/>
            </w:tcBorders>
          </w:tcPr>
          <w:p w14:paraId="3100DD4B" w14:textId="77777777" w:rsidR="005402BF" w:rsidRDefault="00E004AA" w:rsidP="00E84E9C">
            <w:pPr>
              <w:pStyle w:val="INDICATORNUMBER"/>
              <w:rPr>
                <w:rStyle w:val="IntenseEmphasis"/>
                <w:b/>
                <w:bCs w:val="0"/>
                <w:i w:val="0"/>
                <w:iCs w:val="0"/>
                <w:color w:val="595959"/>
              </w:rPr>
            </w:pPr>
            <w:r>
              <w:rPr>
                <w:rStyle w:val="IntenseEmphasis"/>
                <w:b/>
                <w:bCs w:val="0"/>
                <w:i w:val="0"/>
                <w:iCs w:val="0"/>
                <w:color w:val="595959"/>
              </w:rPr>
              <w:t>SG 14</w:t>
            </w:r>
          </w:p>
        </w:tc>
        <w:tc>
          <w:tcPr>
            <w:tcW w:w="8080" w:type="dxa"/>
            <w:tcBorders>
              <w:top w:val="single" w:sz="4" w:space="0" w:color="595959"/>
              <w:bottom w:val="single" w:sz="4" w:space="0" w:color="595959" w:themeColor="text1" w:themeTint="A6"/>
            </w:tcBorders>
          </w:tcPr>
          <w:p w14:paraId="09365BAB" w14:textId="77777777" w:rsidR="00AB4EE7" w:rsidRDefault="005402BF" w:rsidP="00AB4EE7">
            <w:pPr>
              <w:pStyle w:val="INDICATORTEXT"/>
              <w:cnfStyle w:val="000000000000" w:firstRow="0" w:lastRow="0" w:firstColumn="0" w:lastColumn="0" w:oddVBand="0" w:evenVBand="0" w:oddHBand="0" w:evenHBand="0" w:firstRowFirstColumn="0" w:firstRowLastColumn="0" w:lastRowFirstColumn="0" w:lastRowLastColumn="0"/>
            </w:pPr>
            <w:r>
              <w:t xml:space="preserve">This indicator is applicable if </w:t>
            </w:r>
            <w:r w:rsidR="00AB4EE7">
              <w:t xml:space="preserve">you reported that </w:t>
            </w:r>
            <w:r w:rsidR="006D3506">
              <w:t xml:space="preserve">your organisation has </w:t>
            </w:r>
            <w:r w:rsidR="004A01B1">
              <w:t>internally managed assets</w:t>
            </w:r>
            <w:r w:rsidR="00395C5E">
              <w:t xml:space="preserve"> </w:t>
            </w:r>
            <w:r w:rsidR="006D3506">
              <w:t xml:space="preserve">[OO 05] and that you </w:t>
            </w:r>
            <w:r w:rsidR="00AB4EE7">
              <w:t xml:space="preserve">incorporate ESG issues into investment decisions and/or active ownership practices for internally managed assets </w:t>
            </w:r>
            <w:r w:rsidR="005309EC">
              <w:t>([OO 1</w:t>
            </w:r>
            <w:r w:rsidR="00C20D0A">
              <w:t>1</w:t>
            </w:r>
            <w:r w:rsidR="005309EC">
              <w:t>] for listed equity</w:t>
            </w:r>
            <w:r w:rsidR="009E2585">
              <w:t xml:space="preserve"> or </w:t>
            </w:r>
            <w:r w:rsidR="006D3506">
              <w:t>[</w:t>
            </w:r>
            <w:r w:rsidR="00AB4EE7">
              <w:t>OO 1</w:t>
            </w:r>
            <w:r w:rsidR="00C20D0A">
              <w:t>2</w:t>
            </w:r>
            <w:r w:rsidR="006D3506">
              <w:t>]</w:t>
            </w:r>
            <w:r w:rsidR="005309EC">
              <w:t xml:space="preserve"> for other asset classes)</w:t>
            </w:r>
            <w:r w:rsidR="00AB4EE7">
              <w:t xml:space="preserve"> </w:t>
            </w:r>
            <w:r w:rsidR="004A01B1">
              <w:t xml:space="preserve">for asset classes </w:t>
            </w:r>
            <w:r w:rsidR="009E2585">
              <w:t>in which</w:t>
            </w:r>
            <w:r w:rsidR="004A01B1">
              <w:t xml:space="preserve">: </w:t>
            </w:r>
          </w:p>
          <w:p w14:paraId="0567654C" w14:textId="77777777" w:rsidR="00AB4EE7" w:rsidRDefault="009E2585" w:rsidP="000325A3">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lang w:eastAsia="en-US"/>
              </w:rPr>
            </w:pPr>
            <w:r>
              <w:t xml:space="preserve">less </w:t>
            </w:r>
            <w:r w:rsidR="00AB4EE7">
              <w:t>than 10% of your AUM are in that asset class, and/or you have opted not to complete that asset class module voluntarily</w:t>
            </w:r>
            <w:r w:rsidR="008A33DE">
              <w:t xml:space="preserve"> [</w:t>
            </w:r>
            <w:r w:rsidR="006D3506">
              <w:t>OO 1</w:t>
            </w:r>
            <w:r w:rsidR="00C20D0A">
              <w:t>3</w:t>
            </w:r>
            <w:r w:rsidR="006D3506">
              <w:t>]</w:t>
            </w:r>
            <w:r w:rsidR="004A01B1">
              <w:t>, or</w:t>
            </w:r>
          </w:p>
          <w:p w14:paraId="6AA5D499" w14:textId="77777777" w:rsidR="005402BF" w:rsidRDefault="00AB4EE7" w:rsidP="000325A3">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lang w:eastAsia="en-US"/>
              </w:rPr>
            </w:pPr>
            <w:r>
              <w:t xml:space="preserve">PRI has not yet developed a </w:t>
            </w:r>
            <w:r w:rsidR="0015081F">
              <w:t xml:space="preserve">direct </w:t>
            </w:r>
            <w:r>
              <w:t>module for that asset class</w:t>
            </w:r>
            <w:r w:rsidR="008A33DE">
              <w:t xml:space="preserve">. </w:t>
            </w:r>
          </w:p>
          <w:p w14:paraId="76D9D010" w14:textId="77777777" w:rsidR="00F8707C" w:rsidRPr="0081404F" w:rsidRDefault="00F8707C" w:rsidP="008A33DE">
            <w:pPr>
              <w:pStyle w:val="INDICATORTEXT"/>
              <w:cnfStyle w:val="000000000000" w:firstRow="0" w:lastRow="0" w:firstColumn="0" w:lastColumn="0" w:oddVBand="0" w:evenVBand="0" w:oddHBand="0" w:evenHBand="0" w:firstRowFirstColumn="0" w:firstRowLastColumn="0" w:lastRowFirstColumn="0" w:lastRowLastColumn="0"/>
            </w:pPr>
            <w:r>
              <w:t>The applicable asset classes in this indicato</w:t>
            </w:r>
            <w:r w:rsidR="008A33DE">
              <w:t>r will be prepo</w:t>
            </w:r>
            <w:r w:rsidR="00395C5E">
              <w:t>pulated based on [OO 05], [OO 1</w:t>
            </w:r>
            <w:r w:rsidR="00C20D0A">
              <w:t>1</w:t>
            </w:r>
            <w:r w:rsidR="008A33DE">
              <w:t>-1</w:t>
            </w:r>
            <w:r w:rsidR="00C20D0A">
              <w:t>3</w:t>
            </w:r>
            <w:r w:rsidR="008A33DE">
              <w:t>]</w:t>
            </w:r>
            <w:r>
              <w:t xml:space="preserve">. </w:t>
            </w:r>
          </w:p>
        </w:tc>
      </w:tr>
    </w:tbl>
    <w:p w14:paraId="08A5A5E5" w14:textId="77777777" w:rsidR="00E70DD1" w:rsidRDefault="00E70DD1">
      <w:pPr>
        <w:widowControl/>
        <w:autoSpaceDE/>
        <w:autoSpaceDN/>
        <w:adjustRightInd/>
        <w:spacing w:before="0" w:after="0" w:line="240" w:lineRule="auto"/>
      </w:pPr>
    </w:p>
    <w:p w14:paraId="55DA0148" w14:textId="77777777" w:rsidR="00C22B7D" w:rsidRDefault="00C22B7D">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121C4C" w14:paraId="23B27AD0" w14:textId="77777777" w:rsidTr="007032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76FFEC0" w14:textId="77777777" w:rsidR="00121C4C" w:rsidRPr="00903B63" w:rsidRDefault="00121C4C"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70C0"/>
          </w:tcPr>
          <w:p w14:paraId="0E8CCC31" w14:textId="77777777" w:rsidR="00121C4C" w:rsidRPr="00903B63" w:rsidRDefault="00121C4C"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0070C0"/>
          </w:tcPr>
          <w:p w14:paraId="4A822F5E" w14:textId="77777777" w:rsidR="00121C4C" w:rsidRPr="00903B63" w:rsidRDefault="00121C4C"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Pr>
          <w:p w14:paraId="7F60127E" w14:textId="77777777" w:rsidR="00121C4C" w:rsidRPr="00903B63" w:rsidRDefault="00121C4C"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121C4C" w14:paraId="547A1A4B" w14:textId="77777777" w:rsidTr="0070322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111E4DF7" w14:textId="77777777" w:rsidR="00121C4C" w:rsidRPr="00903B63" w:rsidRDefault="00374230" w:rsidP="00E84E9C">
            <w:pPr>
              <w:pStyle w:val="SectionIndicatorHeaderText"/>
              <w:rPr>
                <w:rStyle w:val="IntenseEmphasis"/>
                <w:bCs w:val="0"/>
                <w:i w:val="0"/>
                <w:iCs w:val="0"/>
                <w:color w:val="FFFFFF" w:themeColor="background1"/>
              </w:rPr>
            </w:pPr>
            <w:r>
              <w:rPr>
                <w:rStyle w:val="IntenseEmphasis"/>
                <w:i w:val="0"/>
                <w:color w:val="FFFFFF" w:themeColor="background1"/>
              </w:rPr>
              <w:t>SG 15</w:t>
            </w:r>
          </w:p>
        </w:tc>
        <w:tc>
          <w:tcPr>
            <w:tcW w:w="3402" w:type="dxa"/>
            <w:shd w:val="clear" w:color="auto" w:fill="0070C0"/>
          </w:tcPr>
          <w:p w14:paraId="52A1AC62" w14:textId="77777777" w:rsidR="00121C4C" w:rsidRPr="00903B63" w:rsidRDefault="00F15ED0" w:rsidP="00F15E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MANDATORY</w:t>
            </w:r>
            <w:r w:rsidR="00121C4C" w:rsidRPr="00903B63">
              <w:rPr>
                <w:rStyle w:val="IntenseEmphasis"/>
                <w:i w:val="0"/>
                <w:color w:val="FFFFFF" w:themeColor="background1"/>
              </w:rPr>
              <w:t xml:space="preserve"> </w:t>
            </w:r>
          </w:p>
        </w:tc>
        <w:tc>
          <w:tcPr>
            <w:tcW w:w="3424" w:type="dxa"/>
            <w:shd w:val="clear" w:color="auto" w:fill="0070C0"/>
          </w:tcPr>
          <w:p w14:paraId="1F5F1986" w14:textId="77777777" w:rsidR="00121C4C" w:rsidRPr="005D4586" w:rsidRDefault="00121C4C" w:rsidP="005D458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Pr>
          <w:p w14:paraId="1E62EF11" w14:textId="77777777" w:rsidR="00121C4C" w:rsidRPr="00903B63" w:rsidRDefault="00121C4C" w:rsidP="00E84E9C">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6B4F9525" w14:textId="77777777" w:rsidR="00121C4C" w:rsidRDefault="00121C4C" w:rsidP="00121C4C">
      <w:pPr>
        <w:pStyle w:val="INDICATORNUMBER"/>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374230" w:rsidRPr="00903B63" w14:paraId="29F7698C" w14:textId="77777777" w:rsidTr="0070322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00B0F0"/>
          </w:tcPr>
          <w:p w14:paraId="6719ADD7" w14:textId="77777777" w:rsidR="00374230" w:rsidRPr="00903B63" w:rsidRDefault="00374230" w:rsidP="0037423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SG15</w:t>
            </w:r>
          </w:p>
        </w:tc>
        <w:tc>
          <w:tcPr>
            <w:tcW w:w="8080" w:type="dxa"/>
            <w:gridSpan w:val="2"/>
            <w:tcBorders>
              <w:top w:val="single" w:sz="4" w:space="0" w:color="595959" w:themeColor="text1" w:themeTint="A6"/>
              <w:bottom w:val="nil"/>
              <w:right w:val="single" w:sz="4" w:space="0" w:color="595959" w:themeColor="text1" w:themeTint="A6"/>
            </w:tcBorders>
            <w:shd w:val="clear" w:color="auto" w:fill="0070C0"/>
          </w:tcPr>
          <w:p w14:paraId="5F2F059E" w14:textId="77777777" w:rsidR="00374230" w:rsidRPr="00903B63" w:rsidRDefault="00374230" w:rsidP="0037423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74230" w:rsidRPr="00121C4C" w14:paraId="7514FBA1" w14:textId="77777777" w:rsidTr="007032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1398EFF6" w14:textId="77777777" w:rsidR="00374230" w:rsidRDefault="00374230" w:rsidP="00374230">
            <w:pPr>
              <w:pStyle w:val="INDICATORNUMBER"/>
              <w:rPr>
                <w:rStyle w:val="IntenseEmphasis"/>
                <w:b/>
                <w:bCs w:val="0"/>
                <w:i w:val="0"/>
                <w:iCs w:val="0"/>
              </w:rPr>
            </w:pPr>
            <w:r>
              <w:rPr>
                <w:rStyle w:val="IntenseEmphasis"/>
                <w:b/>
                <w:bCs w:val="0"/>
                <w:i w:val="0"/>
                <w:iCs w:val="0"/>
                <w:color w:val="595959"/>
              </w:rPr>
              <w:t>SG 15.1</w:t>
            </w:r>
          </w:p>
        </w:tc>
        <w:tc>
          <w:tcPr>
            <w:tcW w:w="8080" w:type="dxa"/>
            <w:gridSpan w:val="2"/>
            <w:tcBorders>
              <w:top w:val="nil"/>
              <w:right w:val="single" w:sz="4" w:space="0" w:color="595959" w:themeColor="text1" w:themeTint="A6"/>
            </w:tcBorders>
            <w:shd w:val="clear" w:color="auto" w:fill="DAEEF3" w:themeFill="accent5" w:themeFillTint="33"/>
          </w:tcPr>
          <w:p w14:paraId="6D3A6A82" w14:textId="77777777" w:rsidR="00374230" w:rsidRPr="00121C4C" w:rsidRDefault="00F057BE" w:rsidP="00F057BE">
            <w:pPr>
              <w:pStyle w:val="INDICATORTEXT"/>
              <w:cnfStyle w:val="000000100000" w:firstRow="0" w:lastRow="0" w:firstColumn="0" w:lastColumn="0" w:oddVBand="0" w:evenVBand="0" w:oddHBand="1" w:evenHBand="0" w:firstRowFirstColumn="0" w:firstRowLastColumn="0" w:lastRowFirstColumn="0" w:lastRowLastColumn="0"/>
            </w:pPr>
            <w:r w:rsidRPr="00B47D69">
              <w:t xml:space="preserve">Describe how you address ESG issues for </w:t>
            </w:r>
            <w:r>
              <w:rPr>
                <w:u w:val="single"/>
              </w:rPr>
              <w:t xml:space="preserve">externally </w:t>
            </w:r>
            <w:r w:rsidRPr="00B47D69">
              <w:rPr>
                <w:u w:val="single"/>
              </w:rPr>
              <w:t>managed</w:t>
            </w:r>
            <w:r w:rsidRPr="00B47D69">
              <w:t xml:space="preserve"> assets for which a specific PRI asset class module has yet to be developed or for which you are not required to report because your assets are below the minimum threshold.</w:t>
            </w:r>
          </w:p>
        </w:tc>
      </w:tr>
      <w:tr w:rsidR="00374230" w:rsidRPr="006335F6" w14:paraId="2FAD00BE" w14:textId="77777777" w:rsidTr="00374230">
        <w:trPr>
          <w:trHeight w:val="513"/>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410639D0" w14:textId="77777777" w:rsidR="00374230" w:rsidRDefault="00374230" w:rsidP="00374230">
            <w:pPr>
              <w:pStyle w:val="INDICATORNUMBER"/>
              <w:spacing w:before="0"/>
              <w:rPr>
                <w:rStyle w:val="IntenseEmphasis"/>
                <w:b/>
                <w:bCs w:val="0"/>
                <w:i w:val="0"/>
                <w:iCs w:val="0"/>
                <w:color w:val="595959"/>
              </w:rPr>
            </w:pPr>
          </w:p>
        </w:tc>
        <w:tc>
          <w:tcPr>
            <w:tcW w:w="3402" w:type="dxa"/>
            <w:tcBorders>
              <w:top w:val="nil"/>
              <w:bottom w:val="nil"/>
              <w:right w:val="single" w:sz="4" w:space="0" w:color="D9D9D9" w:themeColor="background1" w:themeShade="D9"/>
            </w:tcBorders>
            <w:shd w:val="clear" w:color="auto" w:fill="A6A6A6" w:themeFill="background1" w:themeFillShade="A6"/>
          </w:tcPr>
          <w:p w14:paraId="26E4B0D0" w14:textId="77777777" w:rsidR="00374230" w:rsidRPr="006335F6" w:rsidRDefault="00374230" w:rsidP="00374230">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r w:rsidRPr="006335F6">
              <w:rPr>
                <w:b/>
                <w:color w:val="FFFFFF" w:themeColor="background1"/>
                <w:sz w:val="18"/>
              </w:rPr>
              <w:t>Asset Class</w:t>
            </w:r>
          </w:p>
        </w:tc>
        <w:tc>
          <w:tcPr>
            <w:tcW w:w="4678"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2E5FE3A5" w14:textId="77777777" w:rsidR="00374230" w:rsidRPr="006335F6" w:rsidRDefault="00374230" w:rsidP="00374230">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r w:rsidRPr="006335F6">
              <w:rPr>
                <w:b/>
                <w:color w:val="FFFFFF" w:themeColor="background1"/>
                <w:sz w:val="18"/>
              </w:rPr>
              <w:t>Describe what processes are in place and the outputs or outcomes achieved</w:t>
            </w:r>
          </w:p>
        </w:tc>
      </w:tr>
      <w:tr w:rsidR="00374230" w:rsidRPr="001D740E" w14:paraId="30BFD889"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B023DA9" w14:textId="77777777" w:rsidR="00374230" w:rsidRDefault="00374230" w:rsidP="00374230">
            <w:pPr>
              <w:pStyle w:val="INDICATORNUMBER"/>
              <w:rPr>
                <w:rStyle w:val="IntenseEmphasis"/>
                <w:b/>
                <w:bCs w:val="0"/>
                <w:i w:val="0"/>
                <w:iCs w:val="0"/>
                <w:color w:val="595959"/>
              </w:rPr>
            </w:pPr>
          </w:p>
        </w:tc>
        <w:tc>
          <w:tcPr>
            <w:tcW w:w="3402" w:type="dxa"/>
            <w:tcBorders>
              <w:top w:val="nil"/>
              <w:bottom w:val="single" w:sz="4" w:space="0" w:color="595959" w:themeColor="text1" w:themeTint="A6"/>
              <w:right w:val="single" w:sz="4" w:space="0" w:color="A6A6A6" w:themeColor="background1" w:themeShade="A6"/>
            </w:tcBorders>
            <w:shd w:val="clear" w:color="auto" w:fill="auto"/>
            <w:vAlign w:val="top"/>
          </w:tcPr>
          <w:p w14:paraId="40043E8E" w14:textId="77777777" w:rsidR="00374230" w:rsidRPr="000420B1" w:rsidRDefault="00374230" w:rsidP="00374230">
            <w:pPr>
              <w:pStyle w:val="INDICATORTEXT"/>
              <w:cnfStyle w:val="000000100000" w:firstRow="0" w:lastRow="0" w:firstColumn="0" w:lastColumn="0" w:oddVBand="0" w:evenVBand="0" w:oddHBand="1" w:evenHBand="0" w:firstRowFirstColumn="0" w:firstRowLastColumn="0" w:lastRowFirstColumn="0" w:lastRowLastColumn="0"/>
            </w:pPr>
            <w:r>
              <w:t>Listed e</w:t>
            </w:r>
            <w:r w:rsidRPr="000420B1">
              <w:t>quities</w:t>
            </w:r>
            <w:r w:rsidR="009E2585">
              <w:t>—</w:t>
            </w:r>
            <w:r w:rsidRPr="000420B1">
              <w:t>ESG incorporation</w:t>
            </w:r>
          </w:p>
        </w:tc>
        <w:tc>
          <w:tcPr>
            <w:tcW w:w="4678" w:type="dxa"/>
            <w:tcBorders>
              <w:top w:val="nil"/>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7DE0B655"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252B5393"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4AE2CAC6"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7989E0F2" w14:textId="77777777" w:rsidR="00374230" w:rsidRPr="000420B1" w:rsidRDefault="00374230" w:rsidP="00374230">
            <w:pPr>
              <w:pStyle w:val="INDICATORTEXT"/>
              <w:cnfStyle w:val="000000000000" w:firstRow="0" w:lastRow="0" w:firstColumn="0" w:lastColumn="0" w:oddVBand="0" w:evenVBand="0" w:oddHBand="0" w:evenHBand="0" w:firstRowFirstColumn="0" w:firstRowLastColumn="0" w:lastRowFirstColumn="0" w:lastRowLastColumn="0"/>
            </w:pPr>
            <w:r>
              <w:t>Listed e</w:t>
            </w:r>
            <w:r w:rsidRPr="000420B1">
              <w:t>quities</w:t>
            </w:r>
            <w:r w:rsidR="009E2585">
              <w:t>—</w:t>
            </w:r>
            <w:r w:rsidRPr="000420B1">
              <w:t>engagement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987AE02"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423443CC"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0A3207DF"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3C64A4D8" w14:textId="77777777" w:rsidR="00374230" w:rsidRPr="000420B1" w:rsidRDefault="00374230" w:rsidP="00374230">
            <w:pPr>
              <w:pStyle w:val="INDICATORTEXT"/>
              <w:cnfStyle w:val="000000100000" w:firstRow="0" w:lastRow="0" w:firstColumn="0" w:lastColumn="0" w:oddVBand="0" w:evenVBand="0" w:oddHBand="1" w:evenHBand="0" w:firstRowFirstColumn="0" w:firstRowLastColumn="0" w:lastRowFirstColumn="0" w:lastRowLastColumn="0"/>
            </w:pPr>
            <w:r w:rsidRPr="000420B1">
              <w:t xml:space="preserve">Listed </w:t>
            </w:r>
            <w:r>
              <w:t>e</w:t>
            </w:r>
            <w:r w:rsidRPr="000420B1">
              <w:t>quities</w:t>
            </w:r>
            <w:r w:rsidR="009E2585">
              <w:t>—</w:t>
            </w:r>
            <w:r w:rsidRPr="000420B1">
              <w:t>(proxy) voting</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7C14BA19"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3993EC28"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6A19C68B"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79E2AFBD" w14:textId="77777777" w:rsidR="00374230" w:rsidRPr="000420B1" w:rsidRDefault="00F057BE" w:rsidP="009E2585">
            <w:pPr>
              <w:pStyle w:val="INDICATORTEXT"/>
              <w:cnfStyle w:val="000000000000" w:firstRow="0" w:lastRow="0" w:firstColumn="0" w:lastColumn="0" w:oddVBand="0" w:evenVBand="0" w:oddHBand="0" w:evenHBand="0" w:firstRowFirstColumn="0" w:firstRowLastColumn="0" w:lastRowFirstColumn="0" w:lastRowLastColumn="0"/>
            </w:pPr>
            <w:r>
              <w:t>Fixed i</w:t>
            </w:r>
            <w:r w:rsidR="00374230">
              <w:t>ncome</w:t>
            </w:r>
            <w:r w:rsidR="009E2585">
              <w:t>—</w:t>
            </w:r>
            <w:r w:rsidR="00374230">
              <w:t>SSA</w:t>
            </w:r>
            <w:r w:rsidR="00374230" w:rsidRPr="000420B1">
              <w:t xml:space="preserve"> </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087CDF6C"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7F4A4BE2"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7AD77DAA"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7FCD95F" w14:textId="77777777" w:rsidR="00374230" w:rsidRPr="000420B1" w:rsidRDefault="00F057BE" w:rsidP="009E2585">
            <w:pPr>
              <w:pStyle w:val="INDICATORTEXT"/>
              <w:cnfStyle w:val="000000100000" w:firstRow="0" w:lastRow="0" w:firstColumn="0" w:lastColumn="0" w:oddVBand="0" w:evenVBand="0" w:oddHBand="1" w:evenHBand="0" w:firstRowFirstColumn="0" w:firstRowLastColumn="0" w:lastRowFirstColumn="0" w:lastRowLastColumn="0"/>
            </w:pPr>
            <w:r>
              <w:t>Fixed i</w:t>
            </w:r>
            <w:r w:rsidR="00374230">
              <w:t>ncome</w:t>
            </w:r>
            <w:r w:rsidR="009E2585">
              <w:t>—</w:t>
            </w:r>
            <w:r w:rsidR="00374230" w:rsidRPr="001A2BC1">
              <w:t>Corporate (financial)</w:t>
            </w:r>
            <w:r w:rsidR="00374230" w:rsidRPr="000420B1">
              <w:t xml:space="preserve"> </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7A2BD9AA"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40A04BB4"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604E2A7D"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31C0F453" w14:textId="77777777" w:rsidR="00374230" w:rsidRPr="000420B1" w:rsidRDefault="00F057BE" w:rsidP="00374230">
            <w:pPr>
              <w:pStyle w:val="INDICATORTEXT"/>
              <w:cnfStyle w:val="000000000000" w:firstRow="0" w:lastRow="0" w:firstColumn="0" w:lastColumn="0" w:oddVBand="0" w:evenVBand="0" w:oddHBand="0" w:evenHBand="0" w:firstRowFirstColumn="0" w:firstRowLastColumn="0" w:lastRowFirstColumn="0" w:lastRowLastColumn="0"/>
            </w:pPr>
            <w:r w:rsidRPr="001A2BC1">
              <w:t>Fixed i</w:t>
            </w:r>
            <w:r w:rsidR="00374230" w:rsidRPr="001A2BC1">
              <w:t>ncome Corporate (non-financial)</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5269D1BE"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163F496E"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6084FE86"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6925351E" w14:textId="77777777" w:rsidR="00374230" w:rsidRDefault="00F057BE" w:rsidP="009E2585">
            <w:pPr>
              <w:pStyle w:val="INDICATORTEXT"/>
              <w:cnfStyle w:val="000000100000" w:firstRow="0" w:lastRow="0" w:firstColumn="0" w:lastColumn="0" w:oddVBand="0" w:evenVBand="0" w:oddHBand="1" w:evenHBand="0" w:firstRowFirstColumn="0" w:firstRowLastColumn="0" w:lastRowFirstColumn="0" w:lastRowLastColumn="0"/>
            </w:pPr>
            <w:r w:rsidRPr="001A2BC1">
              <w:t>Fixed i</w:t>
            </w:r>
            <w:r w:rsidR="00374230" w:rsidRPr="001A2BC1">
              <w:t>ncome</w:t>
            </w:r>
            <w:r w:rsidR="009E2585">
              <w:t>—</w:t>
            </w:r>
            <w:r w:rsidR="00374230" w:rsidRPr="001A2BC1">
              <w:t>Securitised</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5373A2F4"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48E03A9E"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4F0ABD3"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6FFC6D3B" w14:textId="77777777" w:rsidR="00374230" w:rsidRPr="000420B1" w:rsidRDefault="00374230" w:rsidP="00374230">
            <w:pPr>
              <w:pStyle w:val="INDICATORTEXT"/>
              <w:cnfStyle w:val="000000000000" w:firstRow="0" w:lastRow="0" w:firstColumn="0" w:lastColumn="0" w:oddVBand="0" w:evenVBand="0" w:oddHBand="0" w:evenHBand="0" w:firstRowFirstColumn="0" w:firstRowLastColumn="0" w:lastRowFirstColumn="0" w:lastRowLastColumn="0"/>
            </w:pPr>
            <w:r w:rsidRPr="000420B1">
              <w:t>Private equity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41F75763"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56948B2C"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5D35AE71"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F72063B" w14:textId="77777777" w:rsidR="00374230" w:rsidRPr="000420B1" w:rsidRDefault="00374230" w:rsidP="00374230">
            <w:pPr>
              <w:pStyle w:val="INDICATORTEXT"/>
              <w:cnfStyle w:val="000000100000" w:firstRow="0" w:lastRow="0" w:firstColumn="0" w:lastColumn="0" w:oddVBand="0" w:evenVBand="0" w:oddHBand="1" w:evenHBand="0" w:firstRowFirstColumn="0" w:firstRowLastColumn="0" w:lastRowFirstColumn="0" w:lastRowLastColumn="0"/>
            </w:pPr>
            <w:r w:rsidRPr="000420B1">
              <w:t>Property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0465F5D4"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6773BBA5"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BAC09ED"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2059500" w14:textId="77777777" w:rsidR="00374230" w:rsidRPr="000420B1" w:rsidRDefault="00374230" w:rsidP="00374230">
            <w:pPr>
              <w:pStyle w:val="INDICATORTEXT"/>
              <w:cnfStyle w:val="000000000000" w:firstRow="0" w:lastRow="0" w:firstColumn="0" w:lastColumn="0" w:oddVBand="0" w:evenVBand="0" w:oddHBand="0" w:evenHBand="0" w:firstRowFirstColumn="0" w:firstRowLastColumn="0" w:lastRowFirstColumn="0" w:lastRowLastColumn="0"/>
            </w:pPr>
            <w:r w:rsidRPr="000420B1">
              <w:t>Infrastructure</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1B31FAEB"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1C5F54F5"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5DF2A492"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40A06A01" w14:textId="77777777" w:rsidR="00374230" w:rsidRPr="000420B1" w:rsidRDefault="00374230" w:rsidP="00374230">
            <w:pPr>
              <w:pStyle w:val="INDICATORTEXT"/>
              <w:cnfStyle w:val="000000100000" w:firstRow="0" w:lastRow="0" w:firstColumn="0" w:lastColumn="0" w:oddVBand="0" w:evenVBand="0" w:oddHBand="1" w:evenHBand="0" w:firstRowFirstColumn="0" w:firstRowLastColumn="0" w:lastRowFirstColumn="0" w:lastRowLastColumn="0"/>
            </w:pPr>
            <w:r w:rsidRPr="000420B1">
              <w:t>Commodities</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650F7098"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0DCE4423"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04AF766"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2701C6F8" w14:textId="77777777" w:rsidR="00374230" w:rsidRPr="000420B1" w:rsidRDefault="00374230" w:rsidP="00374230">
            <w:pPr>
              <w:pStyle w:val="INDICATORTEXT"/>
              <w:cnfStyle w:val="000000000000" w:firstRow="0" w:lastRow="0" w:firstColumn="0" w:lastColumn="0" w:oddVBand="0" w:evenVBand="0" w:oddHBand="0" w:evenHBand="0" w:firstRowFirstColumn="0" w:firstRowLastColumn="0" w:lastRowFirstColumn="0" w:lastRowLastColumn="0"/>
            </w:pPr>
            <w:r w:rsidRPr="000420B1">
              <w:t>Hedge funds</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0A3AD371"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24771459"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3D189B07"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74002ABD" w14:textId="77777777" w:rsidR="00374230" w:rsidRPr="000420B1" w:rsidRDefault="00374230" w:rsidP="00374230">
            <w:pPr>
              <w:pStyle w:val="INDICATORTEXT"/>
              <w:cnfStyle w:val="000000100000" w:firstRow="0" w:lastRow="0" w:firstColumn="0" w:lastColumn="0" w:oddVBand="0" w:evenVBand="0" w:oddHBand="1" w:evenHBand="0" w:firstRowFirstColumn="0" w:firstRowLastColumn="0" w:lastRowFirstColumn="0" w:lastRowLastColumn="0"/>
            </w:pPr>
            <w:r>
              <w:t>F</w:t>
            </w:r>
            <w:r w:rsidRPr="000420B1">
              <w:t>orestry</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457494A3"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399F48E2"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075459BA"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4A02DB4F" w14:textId="77777777" w:rsidR="00374230" w:rsidRPr="000420B1" w:rsidRDefault="00374230" w:rsidP="00374230">
            <w:pPr>
              <w:pStyle w:val="INDICATORTEXT"/>
              <w:cnfStyle w:val="000000000000" w:firstRow="0" w:lastRow="0" w:firstColumn="0" w:lastColumn="0" w:oddVBand="0" w:evenVBand="0" w:oddHBand="0" w:evenHBand="0" w:firstRowFirstColumn="0" w:firstRowLastColumn="0" w:lastRowFirstColumn="0" w:lastRowLastColumn="0"/>
            </w:pPr>
            <w:r>
              <w:t>F</w:t>
            </w:r>
            <w:r w:rsidRPr="000420B1">
              <w:t>armland</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6AA43C04"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2519D729"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EBBE15E"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78C18FC3" w14:textId="77777777" w:rsidR="00374230" w:rsidRDefault="00374230" w:rsidP="00374230">
            <w:pPr>
              <w:pStyle w:val="INDICATORTEXT"/>
              <w:cnfStyle w:val="000000100000" w:firstRow="0" w:lastRow="0" w:firstColumn="0" w:lastColumn="0" w:oddVBand="0" w:evenVBand="0" w:oddHBand="1" w:evenHBand="0" w:firstRowFirstColumn="0" w:firstRowLastColumn="0" w:lastRowFirstColumn="0" w:lastRowLastColumn="0"/>
            </w:pPr>
            <w:r>
              <w:t>Inclusive finance</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34B52A05"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4D21A096"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6B601576"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60243A57" w14:textId="77777777" w:rsidR="00374230" w:rsidRPr="000420B1" w:rsidRDefault="00374230" w:rsidP="00374230">
            <w:pPr>
              <w:pStyle w:val="INDICATORTEXT"/>
              <w:cnfStyle w:val="000000000000" w:firstRow="0" w:lastRow="0" w:firstColumn="0" w:lastColumn="0" w:oddVBand="0" w:evenVBand="0" w:oddHBand="0" w:evenHBand="0" w:firstRowFirstColumn="0" w:firstRowLastColumn="0" w:lastRowFirstColumn="0" w:lastRowLastColumn="0"/>
            </w:pPr>
            <w:r w:rsidRPr="000420B1">
              <w:t>Cash</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68DEF9CA"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1D740E" w14:paraId="5CAC1031" w14:textId="77777777" w:rsidTr="003742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1E1A6B0B"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76894296" w14:textId="77777777" w:rsidR="00374230" w:rsidRPr="000420B1" w:rsidRDefault="00374230" w:rsidP="00374230">
            <w:pPr>
              <w:pStyle w:val="INDICATORTEXT"/>
              <w:cnfStyle w:val="000000100000" w:firstRow="0" w:lastRow="0" w:firstColumn="0" w:lastColumn="0" w:oddVBand="0" w:evenVBand="0" w:oddHBand="1" w:evenHBand="0" w:firstRowFirstColumn="0" w:firstRowLastColumn="0" w:lastRowFirstColumn="0" w:lastRowLastColumn="0"/>
            </w:pPr>
            <w:r w:rsidRPr="000420B1">
              <w:t xml:space="preserve">Other </w:t>
            </w:r>
            <w:r>
              <w:t xml:space="preserve">(1) </w:t>
            </w:r>
            <w:r w:rsidRPr="000420B1">
              <w:t>[</w:t>
            </w:r>
            <w:r>
              <w:t xml:space="preserve">from OO 05 </w:t>
            </w:r>
            <w:r w:rsidRPr="000420B1">
              <w: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0ACC5A2C" w14:textId="77777777" w:rsidR="00374230" w:rsidRPr="001D740E" w:rsidRDefault="00374230" w:rsidP="00374230">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374230" w:rsidRPr="001D740E" w14:paraId="6E8B0848"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4FF60935" w14:textId="77777777" w:rsidR="00374230" w:rsidRDefault="00374230" w:rsidP="00374230">
            <w:pPr>
              <w:pStyle w:val="INDICATORNUMBER"/>
              <w:rPr>
                <w:rStyle w:val="IntenseEmphasis"/>
                <w:b/>
                <w:bCs w:val="0"/>
                <w:i w:val="0"/>
                <w:iCs w:val="0"/>
                <w:color w:val="595959"/>
              </w:rPr>
            </w:pPr>
          </w:p>
        </w:tc>
        <w:tc>
          <w:tcPr>
            <w:tcW w:w="3402"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vAlign w:val="top"/>
          </w:tcPr>
          <w:p w14:paraId="2CCC1531" w14:textId="77777777" w:rsidR="00374230" w:rsidRPr="000420B1" w:rsidRDefault="00374230" w:rsidP="00374230">
            <w:pPr>
              <w:pStyle w:val="INDICATORTEXT"/>
              <w:cnfStyle w:val="000000000000" w:firstRow="0" w:lastRow="0" w:firstColumn="0" w:lastColumn="0" w:oddVBand="0" w:evenVBand="0" w:oddHBand="0" w:evenHBand="0" w:firstRowFirstColumn="0" w:firstRowLastColumn="0" w:lastRowFirstColumn="0" w:lastRowLastColumn="0"/>
            </w:pPr>
            <w:r>
              <w:t xml:space="preserve">Other (2) </w:t>
            </w:r>
            <w:r w:rsidRPr="000420B1">
              <w:t>[</w:t>
            </w:r>
            <w:r>
              <w:t xml:space="preserve">from OO 05 </w:t>
            </w:r>
            <w:r w:rsidRPr="000420B1">
              <w:t>]</w:t>
            </w:r>
          </w:p>
        </w:tc>
        <w:tc>
          <w:tcPr>
            <w:tcW w:w="4678"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2C55B199" w14:textId="77777777" w:rsidR="00374230" w:rsidRPr="001D740E" w:rsidRDefault="00374230" w:rsidP="00374230">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74230" w:rsidRPr="000420B1" w14:paraId="759240DC" w14:textId="77777777" w:rsidTr="0070322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66C999DB" w14:textId="77777777" w:rsidR="00374230" w:rsidRDefault="00374230" w:rsidP="00374230">
            <w:pPr>
              <w:pStyle w:val="INDICATORNUMBER"/>
              <w:rPr>
                <w:rStyle w:val="IntenseEmphasis"/>
                <w:b/>
                <w:bCs w:val="0"/>
                <w:i w:val="0"/>
                <w:iCs w:val="0"/>
                <w:color w:val="595959"/>
              </w:rPr>
            </w:pPr>
            <w:r>
              <w:rPr>
                <w:rStyle w:val="IntenseEmphasis"/>
                <w:b/>
                <w:bCs w:val="0"/>
                <w:i w:val="0"/>
                <w:iCs w:val="0"/>
                <w:color w:val="595959"/>
              </w:rPr>
              <w:t>SG 15.2</w:t>
            </w:r>
          </w:p>
        </w:tc>
        <w:tc>
          <w:tcPr>
            <w:tcW w:w="8080" w:type="dxa"/>
            <w:gridSpan w:val="2"/>
            <w:tcBorders>
              <w:top w:val="single" w:sz="4" w:space="0" w:color="595959" w:themeColor="text1" w:themeTint="A6"/>
              <w:right w:val="single" w:sz="4" w:space="0" w:color="595959" w:themeColor="text1" w:themeTint="A6"/>
            </w:tcBorders>
            <w:shd w:val="clear" w:color="auto" w:fill="DAEEF3" w:themeFill="accent5" w:themeFillTint="33"/>
          </w:tcPr>
          <w:p w14:paraId="5F204F62" w14:textId="77777777" w:rsidR="00374230" w:rsidRPr="000420B1" w:rsidRDefault="00374230" w:rsidP="0037423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374230" w:rsidRPr="000420B1" w14:paraId="40FD0DA4" w14:textId="77777777" w:rsidTr="00374230">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tcBorders>
          </w:tcPr>
          <w:p w14:paraId="06CF2519" w14:textId="77777777" w:rsidR="00374230" w:rsidRDefault="00374230" w:rsidP="00374230">
            <w:pPr>
              <w:pStyle w:val="INDICATORNUMBER"/>
              <w:rPr>
                <w:rStyle w:val="IntenseEmphasis"/>
                <w:b/>
                <w:bCs w:val="0"/>
                <w:i w:val="0"/>
                <w:iCs w:val="0"/>
                <w:color w:val="595959"/>
              </w:rPr>
            </w:pPr>
          </w:p>
        </w:tc>
        <w:tc>
          <w:tcPr>
            <w:tcW w:w="8080" w:type="dxa"/>
            <w:gridSpan w:val="2"/>
            <w:tcBorders>
              <w:top w:val="nil"/>
              <w:bottom w:val="single" w:sz="4" w:space="0" w:color="404040" w:themeColor="text1" w:themeTint="BF"/>
              <w:right w:val="single" w:sz="4" w:space="0" w:color="595959" w:themeColor="text1" w:themeTint="A6"/>
            </w:tcBorders>
            <w:shd w:val="clear" w:color="auto" w:fill="auto"/>
          </w:tcPr>
          <w:p w14:paraId="53CED638" w14:textId="77777777" w:rsidR="00374230" w:rsidRPr="000420B1" w:rsidRDefault="00374230" w:rsidP="00374230">
            <w:pPr>
              <w:tabs>
                <w:tab w:val="left" w:pos="8910"/>
              </w:tabs>
              <w:spacing w:after="0" w:line="240" w:lineRule="auto"/>
              <w:cnfStyle w:val="000000000000" w:firstRow="0" w:lastRow="0" w:firstColumn="0" w:lastColumn="0" w:oddVBand="0" w:evenVBand="0" w:oddHBand="0" w:evenHBand="0" w:firstRowFirstColumn="0" w:firstRowLastColumn="0" w:lastRowFirstColumn="0" w:lastRowLastColumn="0"/>
            </w:pPr>
          </w:p>
        </w:tc>
      </w:tr>
    </w:tbl>
    <w:p w14:paraId="47012A9D" w14:textId="77777777" w:rsidR="00374230" w:rsidRDefault="00374230" w:rsidP="00121C4C">
      <w:pPr>
        <w:pStyle w:val="INDICATORNUMBER"/>
      </w:pPr>
    </w:p>
    <w:p w14:paraId="12CCA14E" w14:textId="77777777" w:rsidR="00374230" w:rsidRDefault="00374230" w:rsidP="00121C4C">
      <w:pPr>
        <w:pStyle w:val="INDICATORNUMBER"/>
      </w:pPr>
    </w:p>
    <w:p w14:paraId="4F54DFC3" w14:textId="77777777" w:rsidR="00C774BF" w:rsidRDefault="00C774BF">
      <w:pPr>
        <w:widowControl/>
        <w:autoSpaceDE/>
        <w:autoSpaceDN/>
        <w:adjustRightInd/>
        <w:spacing w:before="0" w:after="0" w:line="240" w:lineRule="auto"/>
      </w:pPr>
    </w:p>
    <w:p w14:paraId="06191F0C" w14:textId="77777777" w:rsidR="00C774BF" w:rsidRDefault="00C774BF">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B34326" w14:paraId="3047C158" w14:textId="77777777" w:rsidTr="0070322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uto"/>
            </w:tcBorders>
            <w:shd w:val="clear" w:color="auto" w:fill="00B0F0"/>
          </w:tcPr>
          <w:p w14:paraId="0CC8D5B8" w14:textId="77777777" w:rsidR="00B34326" w:rsidRPr="00191BC1" w:rsidRDefault="00374230"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SG 15</w:t>
            </w:r>
          </w:p>
        </w:tc>
        <w:tc>
          <w:tcPr>
            <w:tcW w:w="8080" w:type="dxa"/>
            <w:shd w:val="clear" w:color="auto" w:fill="0070C0"/>
          </w:tcPr>
          <w:p w14:paraId="0FBBBCD4" w14:textId="77777777" w:rsidR="00B34326" w:rsidRPr="00191BC1" w:rsidRDefault="00B34326"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B34326" w:rsidRPr="00CF025D" w14:paraId="2A6B598C" w14:textId="77777777" w:rsidTr="0070322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bottom w:val="single" w:sz="4" w:space="0" w:color="595959"/>
            </w:tcBorders>
          </w:tcPr>
          <w:p w14:paraId="4BD12CE0" w14:textId="77777777" w:rsidR="00B34326" w:rsidRPr="000D72DF" w:rsidRDefault="00374230" w:rsidP="00374230">
            <w:pPr>
              <w:pStyle w:val="INDICATORNUMBER"/>
              <w:rPr>
                <w:rStyle w:val="IntenseEmphasis"/>
                <w:b/>
                <w:bCs w:val="0"/>
                <w:i w:val="0"/>
                <w:iCs w:val="0"/>
              </w:rPr>
            </w:pPr>
            <w:r>
              <w:rPr>
                <w:rStyle w:val="IntenseEmphasis"/>
                <w:b/>
                <w:bCs w:val="0"/>
                <w:i w:val="0"/>
                <w:iCs w:val="0"/>
                <w:color w:val="595959"/>
              </w:rPr>
              <w:t>SG 15</w:t>
            </w:r>
          </w:p>
        </w:tc>
        <w:tc>
          <w:tcPr>
            <w:tcW w:w="8080" w:type="dxa"/>
            <w:tcBorders>
              <w:top w:val="single" w:sz="4" w:space="0" w:color="595959"/>
              <w:bottom w:val="single" w:sz="4" w:space="0" w:color="595959"/>
            </w:tcBorders>
          </w:tcPr>
          <w:p w14:paraId="32B37A66" w14:textId="77777777" w:rsidR="00B34326" w:rsidRPr="00CF025D" w:rsidRDefault="00B34326" w:rsidP="009E258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lang w:eastAsia="en-US"/>
              </w:rPr>
            </w:pPr>
            <w:r w:rsidRPr="00B34326">
              <w:t xml:space="preserve">This indicator gives you an opportunity to report on how you incorporate ESG issues in the selection and monitoring of your external managers in asset classes </w:t>
            </w:r>
            <w:r w:rsidR="009E2585">
              <w:t>that</w:t>
            </w:r>
            <w:r w:rsidR="009E2585" w:rsidRPr="00B34326">
              <w:t xml:space="preserve"> </w:t>
            </w:r>
            <w:r w:rsidRPr="00B34326">
              <w:t>are covered by the PRI module indirect investments but for which you choose not to report on there</w:t>
            </w:r>
            <w:r w:rsidR="00F6091A">
              <w:t>.</w:t>
            </w:r>
          </w:p>
        </w:tc>
      </w:tr>
    </w:tbl>
    <w:p w14:paraId="73571610" w14:textId="77777777" w:rsidR="00F6091A" w:rsidRDefault="00F6091A">
      <w:pPr>
        <w:widowControl/>
        <w:autoSpaceDE/>
        <w:autoSpaceDN/>
        <w:adjustRightInd/>
        <w:spacing w:before="0" w:after="0" w:line="240" w:lineRule="auto"/>
      </w:pPr>
    </w:p>
    <w:p w14:paraId="6EF66B94" w14:textId="77777777" w:rsidR="00C774BF" w:rsidRDefault="00C774BF">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5309EC" w:rsidRPr="00CF025D" w14:paraId="11E3CF0D" w14:textId="77777777" w:rsidTr="00EC149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2"/>
            <w:tcBorders>
              <w:top w:val="single" w:sz="4" w:space="0" w:color="595959"/>
            </w:tcBorders>
            <w:shd w:val="clear" w:color="auto" w:fill="E7E7E7"/>
          </w:tcPr>
          <w:p w14:paraId="7E8A120F" w14:textId="77777777" w:rsidR="005309EC" w:rsidRPr="00B34326" w:rsidRDefault="005309EC" w:rsidP="00E84E9C">
            <w:pPr>
              <w:pStyle w:val="INDICATORTEXT"/>
            </w:pPr>
            <w:r w:rsidRPr="000325A3">
              <w:rPr>
                <w:b/>
              </w:rPr>
              <w:t>LOGIC</w:t>
            </w:r>
          </w:p>
        </w:tc>
      </w:tr>
      <w:tr w:rsidR="005309EC" w:rsidRPr="00CF025D" w14:paraId="43815810" w14:textId="77777777" w:rsidTr="00E84E9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hemeColor="text1" w:themeTint="A6"/>
            </w:tcBorders>
          </w:tcPr>
          <w:p w14:paraId="6B8AD41A" w14:textId="77777777" w:rsidR="005309EC" w:rsidRDefault="00E47FE1" w:rsidP="00E84E9C">
            <w:pPr>
              <w:pStyle w:val="INDICATORNUMBER"/>
              <w:rPr>
                <w:rStyle w:val="IntenseEmphasis"/>
                <w:b/>
                <w:bCs w:val="0"/>
                <w:i w:val="0"/>
                <w:iCs w:val="0"/>
                <w:color w:val="595959"/>
              </w:rPr>
            </w:pPr>
            <w:r>
              <w:rPr>
                <w:rStyle w:val="IntenseEmphasis"/>
                <w:b/>
                <w:bCs w:val="0"/>
                <w:i w:val="0"/>
                <w:iCs w:val="0"/>
                <w:color w:val="595959"/>
              </w:rPr>
              <w:t>SG 15</w:t>
            </w:r>
          </w:p>
        </w:tc>
        <w:tc>
          <w:tcPr>
            <w:tcW w:w="8080" w:type="dxa"/>
            <w:tcBorders>
              <w:top w:val="single" w:sz="4" w:space="0" w:color="595959"/>
              <w:bottom w:val="single" w:sz="4" w:space="0" w:color="595959" w:themeColor="text1" w:themeTint="A6"/>
            </w:tcBorders>
          </w:tcPr>
          <w:p w14:paraId="47F7D3FE" w14:textId="77777777" w:rsidR="00395C5E" w:rsidRDefault="00395C5E" w:rsidP="00395C5E">
            <w:pPr>
              <w:pStyle w:val="INDICATORTEXT"/>
              <w:cnfStyle w:val="000000000000" w:firstRow="0" w:lastRow="0" w:firstColumn="0" w:lastColumn="0" w:oddVBand="0" w:evenVBand="0" w:oddHBand="0" w:evenHBand="0" w:firstRowFirstColumn="0" w:firstRowLastColumn="0" w:lastRowFirstColumn="0" w:lastRowLastColumn="0"/>
            </w:pPr>
            <w:r>
              <w:t>This indicator is applicable if you reported that your organisation has externally managed assets [OO 05] and that you incorporate ESG issues into investment decisions and/or active ownership practices for externally managed assets ([OO 1</w:t>
            </w:r>
            <w:r w:rsidR="00E47FE1">
              <w:t>1</w:t>
            </w:r>
            <w:r>
              <w:t>] for listed equity</w:t>
            </w:r>
            <w:r w:rsidR="009E2585">
              <w:t xml:space="preserve"> or </w:t>
            </w:r>
            <w:r>
              <w:t>[OO 1</w:t>
            </w:r>
            <w:r w:rsidR="00E47FE1">
              <w:t>2</w:t>
            </w:r>
            <w:r>
              <w:t xml:space="preserve">] for other asset classes) for asset classes </w:t>
            </w:r>
            <w:r w:rsidR="009E2585">
              <w:t>in which</w:t>
            </w:r>
            <w:r>
              <w:t xml:space="preserve">: </w:t>
            </w:r>
          </w:p>
          <w:p w14:paraId="098C9C81" w14:textId="77777777" w:rsidR="00395C5E" w:rsidRDefault="009E2585" w:rsidP="0015081F">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l</w:t>
            </w:r>
            <w:r w:rsidRPr="0015081F">
              <w:t xml:space="preserve">ess </w:t>
            </w:r>
            <w:r w:rsidR="0015081F" w:rsidRPr="0015081F">
              <w:t>than 10% of your AUM are in that asset class and/or you have opted not to complete that asset class voluntarily [OO 1</w:t>
            </w:r>
            <w:r w:rsidR="00E47FE1">
              <w:t>3</w:t>
            </w:r>
            <w:r>
              <w:t>]; and/or</w:t>
            </w:r>
          </w:p>
          <w:p w14:paraId="725CC38C" w14:textId="77777777" w:rsidR="00F057BE" w:rsidRDefault="009E2585" w:rsidP="0015081F">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s</w:t>
            </w:r>
            <w:r w:rsidRPr="00B47D69">
              <w:t xml:space="preserve">pecific </w:t>
            </w:r>
            <w:r w:rsidR="00F057BE" w:rsidRPr="00B47D69">
              <w:t>PRI asset class module has yet to be developed</w:t>
            </w:r>
            <w:r w:rsidR="00F057BE">
              <w:t>.</w:t>
            </w:r>
          </w:p>
          <w:p w14:paraId="6BC6C506" w14:textId="77777777" w:rsidR="005309EC" w:rsidRPr="00B34326" w:rsidRDefault="00395C5E" w:rsidP="008E4FC2">
            <w:pPr>
              <w:pStyle w:val="INDICATORTEXT"/>
              <w:cnfStyle w:val="000000000000" w:firstRow="0" w:lastRow="0" w:firstColumn="0" w:lastColumn="0" w:oddVBand="0" w:evenVBand="0" w:oddHBand="0" w:evenHBand="0" w:firstRowFirstColumn="0" w:firstRowLastColumn="0" w:lastRowFirstColumn="0" w:lastRowLastColumn="0"/>
            </w:pPr>
            <w:r>
              <w:t>The applicable asset classes in this indicator will be prepopulated based on [OO 05</w:t>
            </w:r>
            <w:r w:rsidR="008E4FC2">
              <w:t xml:space="preserve">] and/or </w:t>
            </w:r>
            <w:r>
              <w:t>[OO 1</w:t>
            </w:r>
            <w:r w:rsidR="00E47FE1">
              <w:t>1</w:t>
            </w:r>
            <w:r>
              <w:t>-1</w:t>
            </w:r>
            <w:r w:rsidR="00E47FE1">
              <w:t>3</w:t>
            </w:r>
            <w:r>
              <w:t>].</w:t>
            </w:r>
          </w:p>
        </w:tc>
      </w:tr>
    </w:tbl>
    <w:p w14:paraId="541C3268" w14:textId="77777777" w:rsidR="00B34326" w:rsidRDefault="00B34326">
      <w:pPr>
        <w:widowControl/>
        <w:autoSpaceDE/>
        <w:autoSpaceDN/>
        <w:adjustRightInd/>
        <w:spacing w:before="0" w:after="0" w:line="240" w:lineRule="auto"/>
      </w:pPr>
    </w:p>
    <w:p w14:paraId="58C69C64" w14:textId="77777777" w:rsidR="007F32E4" w:rsidRDefault="007F32E4">
      <w:pPr>
        <w:widowControl/>
        <w:autoSpaceDE/>
        <w:autoSpaceDN/>
        <w:adjustRightInd/>
        <w:spacing w:before="0" w:after="0" w:line="240" w:lineRule="auto"/>
        <w:sectPr w:rsidR="007F32E4" w:rsidSect="00644696">
          <w:headerReference w:type="default" r:id="rId38"/>
          <w:headerReference w:type="first" r:id="rId39"/>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51FBDBAB" w14:textId="77777777" w:rsidTr="0032028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66A95A6" w14:textId="77777777" w:rsidR="00D00582" w:rsidRDefault="00D00582" w:rsidP="003F1063">
            <w:pPr>
              <w:widowControl/>
              <w:autoSpaceDE/>
              <w:autoSpaceDN/>
              <w:adjustRightInd/>
              <w:spacing w:after="0" w:line="240" w:lineRule="auto"/>
              <w:rPr>
                <w:rStyle w:val="IntenseEmphasis"/>
                <w:b/>
                <w:bCs w:val="0"/>
                <w:i w:val="0"/>
                <w:iCs w:val="0"/>
              </w:rPr>
            </w:pPr>
            <w:r>
              <w:lastRenderedPageBreak/>
              <w:t>SECTION</w:t>
            </w:r>
          </w:p>
        </w:tc>
      </w:tr>
      <w:tr w:rsidR="00D00582" w14:paraId="62E5D328" w14:textId="77777777" w:rsidTr="0032028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6270B35" w14:textId="77777777" w:rsidR="00D00582" w:rsidRPr="00BF74E2" w:rsidRDefault="00D00582" w:rsidP="00D00582">
            <w:pPr>
              <w:pStyle w:val="Heading2"/>
              <w:outlineLvl w:val="1"/>
              <w:rPr>
                <w:rStyle w:val="IntenseEmphasis"/>
                <w:i w:val="0"/>
                <w:iCs w:val="0"/>
                <w:color w:val="008CD0"/>
              </w:rPr>
            </w:pPr>
            <w:bookmarkStart w:id="15" w:name="_Toc436645311"/>
            <w:r w:rsidRPr="00BC18F9">
              <w:t>Investment execution and advisory services</w:t>
            </w:r>
            <w:bookmarkEnd w:id="15"/>
          </w:p>
        </w:tc>
      </w:tr>
    </w:tbl>
    <w:p w14:paraId="25E29CBE" w14:textId="77777777" w:rsidR="00D00582" w:rsidRDefault="00D00582" w:rsidP="00D00582">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642B6" w14:paraId="5577536E" w14:textId="77777777" w:rsidTr="005D45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1A3FE7E" w14:textId="77777777" w:rsidR="005642B6" w:rsidRPr="00903B63" w:rsidRDefault="005642B6"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B66D69B" w14:textId="77777777" w:rsidR="005642B6" w:rsidRPr="00903B63" w:rsidRDefault="005642B6"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343BFF2" w14:textId="77777777" w:rsidR="005642B6" w:rsidRPr="00903B63" w:rsidRDefault="005642B6"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9275867" w14:textId="77777777" w:rsidR="005642B6" w:rsidRPr="00903B63" w:rsidRDefault="005642B6"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5642B6" w14:paraId="31FEF276" w14:textId="77777777" w:rsidTr="005D4586">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DC87A40" w14:textId="77777777" w:rsidR="005642B6" w:rsidRPr="00903B63" w:rsidRDefault="00D74C9E" w:rsidP="00E84E9C">
            <w:pPr>
              <w:pStyle w:val="SectionIndicatorHeaderText"/>
              <w:rPr>
                <w:rStyle w:val="IntenseEmphasis"/>
                <w:bCs w:val="0"/>
                <w:i w:val="0"/>
                <w:iCs w:val="0"/>
                <w:color w:val="FFFFFF" w:themeColor="background1"/>
              </w:rPr>
            </w:pPr>
            <w:r>
              <w:rPr>
                <w:rStyle w:val="IntenseEmphasis"/>
                <w:i w:val="0"/>
                <w:color w:val="FFFFFF" w:themeColor="background1"/>
              </w:rPr>
              <w:t>SG 16</w:t>
            </w:r>
          </w:p>
        </w:tc>
        <w:tc>
          <w:tcPr>
            <w:tcW w:w="3402" w:type="dxa"/>
            <w:shd w:val="clear" w:color="auto" w:fill="888888"/>
          </w:tcPr>
          <w:p w14:paraId="6F06DA8A" w14:textId="77777777" w:rsidR="005642B6" w:rsidRPr="00903B63" w:rsidRDefault="005642B6" w:rsidP="005D458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4FAD28C" w14:textId="77777777" w:rsidR="005642B6" w:rsidRPr="005D4586" w:rsidRDefault="005642B6" w:rsidP="005D458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56C2CC9" w14:textId="77777777" w:rsidR="005642B6" w:rsidRPr="00903B63" w:rsidRDefault="005642B6" w:rsidP="00E84E9C">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1CA871BC" w14:textId="77777777" w:rsidR="00121C4C" w:rsidRDefault="00121C4C" w:rsidP="005642B6">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E92303" w14:paraId="5B63CE7F"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51FFD1C" w14:textId="77777777" w:rsidR="00E92303" w:rsidRPr="00903B63" w:rsidRDefault="00D74C9E"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SG 16</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73DDD69" w14:textId="77777777" w:rsidR="00E92303" w:rsidRPr="00903B63" w:rsidRDefault="00E92303"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E92303" w14:paraId="697489E9" w14:textId="77777777" w:rsidTr="00E84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1EF5D7AC" w14:textId="77777777" w:rsidR="00E92303" w:rsidRDefault="00D74C9E" w:rsidP="00E84E9C">
            <w:pPr>
              <w:pStyle w:val="INDICATORNUMBER"/>
              <w:rPr>
                <w:rStyle w:val="IntenseEmphasis"/>
                <w:b/>
                <w:bCs w:val="0"/>
                <w:i w:val="0"/>
                <w:iCs w:val="0"/>
              </w:rPr>
            </w:pPr>
            <w:r>
              <w:rPr>
                <w:rStyle w:val="IntenseEmphasis"/>
                <w:b/>
                <w:bCs w:val="0"/>
                <w:i w:val="0"/>
                <w:iCs w:val="0"/>
                <w:color w:val="595959"/>
              </w:rPr>
              <w:t>SG 16.1</w:t>
            </w:r>
          </w:p>
        </w:tc>
        <w:tc>
          <w:tcPr>
            <w:tcW w:w="8080" w:type="dxa"/>
            <w:gridSpan w:val="2"/>
            <w:tcBorders>
              <w:top w:val="nil"/>
              <w:right w:val="single" w:sz="4" w:space="0" w:color="595959" w:themeColor="text1" w:themeTint="A6"/>
            </w:tcBorders>
          </w:tcPr>
          <w:p w14:paraId="585FACC9" w14:textId="77777777" w:rsidR="00E92303" w:rsidRPr="00E92303" w:rsidRDefault="00E92303" w:rsidP="00E84E9C">
            <w:pPr>
              <w:pStyle w:val="INDICATORTEXT"/>
              <w:cnfStyle w:val="000000100000" w:firstRow="0" w:lastRow="0" w:firstColumn="0" w:lastColumn="0" w:oddVBand="0" w:evenVBand="0" w:oddHBand="1" w:evenHBand="0" w:firstRowFirstColumn="0" w:firstRowLastColumn="0" w:lastRowFirstColumn="0" w:lastRowLastColumn="0"/>
            </w:pPr>
            <w:r w:rsidRPr="00E92303">
              <w:t>Indicate if your organisation takes account of responsible investment/ESG considerations when providing execution and/or advisory services.</w:t>
            </w:r>
          </w:p>
        </w:tc>
      </w:tr>
      <w:tr w:rsidR="00E92303" w14:paraId="0378A100" w14:textId="77777777" w:rsidTr="00E84E9C">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36DBA941" w14:textId="77777777" w:rsidR="00E92303" w:rsidRPr="00AE100E" w:rsidRDefault="00E92303" w:rsidP="00E84E9C">
            <w:pPr>
              <w:pStyle w:val="INDICATORNUMBER"/>
              <w:rPr>
                <w:rStyle w:val="IntenseEmphasis"/>
                <w:b/>
                <w:bCs w:val="0"/>
                <w:i w:val="0"/>
                <w:iCs w:val="0"/>
                <w:color w:val="595959"/>
              </w:rPr>
            </w:pPr>
          </w:p>
        </w:tc>
        <w:tc>
          <w:tcPr>
            <w:tcW w:w="3960" w:type="dxa"/>
            <w:tcBorders>
              <w:top w:val="nil"/>
              <w:bottom w:val="single" w:sz="4" w:space="0" w:color="595959" w:themeColor="text1" w:themeTint="A6"/>
              <w:right w:val="single" w:sz="4" w:space="0" w:color="A6A6A6" w:themeColor="background1" w:themeShade="A6"/>
            </w:tcBorders>
            <w:shd w:val="clear" w:color="auto" w:fill="auto"/>
          </w:tcPr>
          <w:p w14:paraId="23F8F4E3" w14:textId="77777777" w:rsidR="00E92303" w:rsidRPr="00CB536A" w:rsidRDefault="00E92303" w:rsidP="00E84E9C">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4120" w:type="dxa"/>
            <w:tcBorders>
              <w:top w:val="nil"/>
              <w:bottom w:val="single" w:sz="4" w:space="0" w:color="595959" w:themeColor="text1" w:themeTint="A6"/>
              <w:right w:val="single" w:sz="4" w:space="0" w:color="595959" w:themeColor="text1" w:themeTint="A6"/>
            </w:tcBorders>
            <w:shd w:val="clear" w:color="auto" w:fill="auto"/>
          </w:tcPr>
          <w:p w14:paraId="20D76CE0" w14:textId="77777777" w:rsidR="00E92303" w:rsidRPr="00CB536A" w:rsidRDefault="00E92303" w:rsidP="00E84E9C">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No</w:t>
            </w:r>
          </w:p>
        </w:tc>
      </w:tr>
      <w:tr w:rsidR="00BF07C4" w14:paraId="7EC276D7" w14:textId="77777777" w:rsidTr="00BF07C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tcPr>
          <w:p w14:paraId="45C52563" w14:textId="77777777" w:rsidR="00BF07C4" w:rsidRDefault="00BF07C4" w:rsidP="00E84E9C">
            <w:pPr>
              <w:pStyle w:val="INDICATORNUMBER"/>
              <w:rPr>
                <w:rStyle w:val="IntenseEmphasis"/>
                <w:b/>
                <w:bCs w:val="0"/>
                <w:i w:val="0"/>
                <w:iCs w:val="0"/>
                <w:color w:val="595959"/>
              </w:rPr>
            </w:pPr>
            <w:r>
              <w:rPr>
                <w:rStyle w:val="IntenseEmphasis"/>
                <w:b/>
                <w:bCs w:val="0"/>
                <w:i w:val="0"/>
                <w:iCs w:val="0"/>
                <w:color w:val="595959"/>
              </w:rPr>
              <w:t>SG 16.2</w:t>
            </w:r>
          </w:p>
        </w:tc>
        <w:tc>
          <w:tcPr>
            <w:tcW w:w="8080" w:type="dxa"/>
            <w:gridSpan w:val="2"/>
            <w:tcBorders>
              <w:top w:val="single" w:sz="4" w:space="0" w:color="595959" w:themeColor="text1" w:themeTint="A6"/>
              <w:bottom w:val="single" w:sz="4" w:space="0" w:color="auto"/>
              <w:right w:val="single" w:sz="4" w:space="0" w:color="595959" w:themeColor="text1" w:themeTint="A6"/>
            </w:tcBorders>
            <w:shd w:val="clear" w:color="auto" w:fill="F2F2F2" w:themeFill="background1" w:themeFillShade="F2"/>
          </w:tcPr>
          <w:p w14:paraId="37381D22" w14:textId="77777777" w:rsidR="00BF07C4" w:rsidRDefault="00BF07C4" w:rsidP="00E84E9C">
            <w:pPr>
              <w:pStyle w:val="INDICATORTEXT"/>
              <w:cnfStyle w:val="000000100000" w:firstRow="0" w:lastRow="0" w:firstColumn="0" w:lastColumn="0" w:oddVBand="0" w:evenVBand="0" w:oddHBand="1" w:evenHBand="0" w:firstRowFirstColumn="0" w:firstRowLastColumn="0" w:lastRowFirstColumn="0" w:lastRowLastColumn="0"/>
            </w:pPr>
            <w:r>
              <w:t>Describe how your organisation takes account of responsible investment/ESG considerations when providing execution and/or advisory only services.</w:t>
            </w:r>
          </w:p>
        </w:tc>
      </w:tr>
      <w:tr w:rsidR="00BF07C4" w14:paraId="76570C06" w14:textId="77777777" w:rsidTr="00BF07C4">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55062CF4" w14:textId="77777777" w:rsidR="00BF07C4" w:rsidRDefault="00BF07C4" w:rsidP="00E84E9C">
            <w:pPr>
              <w:pStyle w:val="INDICATORNUMBER"/>
              <w:rPr>
                <w:rStyle w:val="IntenseEmphasis"/>
                <w:b/>
                <w:bCs w:val="0"/>
                <w:i w:val="0"/>
                <w:iCs w:val="0"/>
                <w:color w:val="595959"/>
              </w:rPr>
            </w:pPr>
          </w:p>
        </w:tc>
        <w:tc>
          <w:tcPr>
            <w:tcW w:w="8080" w:type="dxa"/>
            <w:gridSpan w:val="2"/>
            <w:tcBorders>
              <w:top w:val="single" w:sz="4" w:space="0" w:color="auto"/>
              <w:bottom w:val="single" w:sz="4" w:space="0" w:color="595959" w:themeColor="text1" w:themeTint="A6"/>
              <w:right w:val="single" w:sz="4" w:space="0" w:color="595959" w:themeColor="text1" w:themeTint="A6"/>
            </w:tcBorders>
            <w:shd w:val="clear" w:color="auto" w:fill="auto"/>
          </w:tcPr>
          <w:p w14:paraId="68F767D4" w14:textId="77777777" w:rsidR="00BF07C4" w:rsidRDefault="00BF07C4" w:rsidP="00E84E9C">
            <w:pPr>
              <w:pStyle w:val="INDICATORTEXT"/>
              <w:cnfStyle w:val="000000000000" w:firstRow="0" w:lastRow="0" w:firstColumn="0" w:lastColumn="0" w:oddVBand="0" w:evenVBand="0" w:oddHBand="0" w:evenHBand="0" w:firstRowFirstColumn="0" w:firstRowLastColumn="0" w:lastRowFirstColumn="0" w:lastRowLastColumn="0"/>
            </w:pPr>
          </w:p>
        </w:tc>
      </w:tr>
      <w:tr w:rsidR="00E92303" w14:paraId="5650BFCC" w14:textId="77777777" w:rsidTr="00BF07C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05561FFA" w14:textId="77777777" w:rsidR="00E92303" w:rsidRDefault="00D74C9E" w:rsidP="00E84E9C">
            <w:pPr>
              <w:pStyle w:val="INDICATORNUMBER"/>
              <w:rPr>
                <w:rStyle w:val="IntenseEmphasis"/>
                <w:b/>
                <w:bCs w:val="0"/>
                <w:i w:val="0"/>
                <w:iCs w:val="0"/>
                <w:color w:val="595959"/>
              </w:rPr>
            </w:pPr>
            <w:r>
              <w:rPr>
                <w:rStyle w:val="IntenseEmphasis"/>
                <w:b/>
                <w:bCs w:val="0"/>
                <w:i w:val="0"/>
                <w:iCs w:val="0"/>
                <w:color w:val="595959"/>
              </w:rPr>
              <w:t>SG 16.3</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541575B0" w14:textId="77777777" w:rsidR="00E92303" w:rsidRPr="00CB536A" w:rsidRDefault="00E92303" w:rsidP="008E4FC2">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92303" w14:paraId="3AAA5713" w14:textId="77777777" w:rsidTr="001B3C16">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0000" w:themeColor="text1"/>
            </w:tcBorders>
          </w:tcPr>
          <w:p w14:paraId="72DACD4C" w14:textId="77777777" w:rsidR="00E92303" w:rsidRDefault="00E92303" w:rsidP="00E84E9C">
            <w:pPr>
              <w:pStyle w:val="INDICATORNUMBER"/>
              <w:rPr>
                <w:rStyle w:val="IntenseEmphasis"/>
                <w:b/>
                <w:bCs w:val="0"/>
                <w:i w:val="0"/>
                <w:iCs w:val="0"/>
                <w:color w:val="595959"/>
              </w:rPr>
            </w:pPr>
          </w:p>
        </w:tc>
        <w:tc>
          <w:tcPr>
            <w:tcW w:w="8080" w:type="dxa"/>
            <w:gridSpan w:val="2"/>
            <w:tcBorders>
              <w:top w:val="nil"/>
              <w:bottom w:val="single" w:sz="4" w:space="0" w:color="000000" w:themeColor="text1"/>
              <w:right w:val="single" w:sz="4" w:space="0" w:color="595959" w:themeColor="text1" w:themeTint="A6"/>
            </w:tcBorders>
            <w:shd w:val="clear" w:color="auto" w:fill="auto"/>
          </w:tcPr>
          <w:p w14:paraId="4F02D4CB" w14:textId="77777777" w:rsidR="00E92303" w:rsidRPr="00CB536A" w:rsidRDefault="00E92303" w:rsidP="00E84E9C">
            <w:pPr>
              <w:pStyle w:val="INDICATORTEXT"/>
              <w:cnfStyle w:val="000000000000" w:firstRow="0" w:lastRow="0" w:firstColumn="0" w:lastColumn="0" w:oddVBand="0" w:evenVBand="0" w:oddHBand="0" w:evenHBand="0" w:firstRowFirstColumn="0" w:firstRowLastColumn="0" w:lastRowFirstColumn="0" w:lastRowLastColumn="0"/>
            </w:pPr>
          </w:p>
        </w:tc>
      </w:tr>
    </w:tbl>
    <w:p w14:paraId="33DB39E3" w14:textId="77777777" w:rsidR="005642B6" w:rsidRDefault="005642B6" w:rsidP="005F7BC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3C2AFD" w14:paraId="3FCD2A94"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7C4885F7" w14:textId="77777777" w:rsidR="003C2AFD" w:rsidRPr="00191BC1" w:rsidRDefault="00D74C9E"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SG 16</w:t>
            </w:r>
          </w:p>
        </w:tc>
        <w:tc>
          <w:tcPr>
            <w:tcW w:w="8080" w:type="dxa"/>
          </w:tcPr>
          <w:p w14:paraId="05484008" w14:textId="77777777" w:rsidR="003C2AFD" w:rsidRPr="00191BC1" w:rsidRDefault="003C2AFD"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3C2AFD" w:rsidRPr="00CF025D" w14:paraId="61B12F5E" w14:textId="77777777" w:rsidTr="00DB1FA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3CE74808" w14:textId="77777777" w:rsidR="003C2AFD" w:rsidRPr="000D72DF" w:rsidRDefault="00D74C9E" w:rsidP="00E84E9C">
            <w:pPr>
              <w:pStyle w:val="INDICATORNUMBER"/>
              <w:rPr>
                <w:rStyle w:val="IntenseEmphasis"/>
                <w:b/>
                <w:bCs w:val="0"/>
                <w:i w:val="0"/>
                <w:iCs w:val="0"/>
              </w:rPr>
            </w:pPr>
            <w:r>
              <w:rPr>
                <w:rStyle w:val="IntenseEmphasis"/>
                <w:b/>
                <w:bCs w:val="0"/>
                <w:i w:val="0"/>
                <w:iCs w:val="0"/>
                <w:color w:val="595959"/>
              </w:rPr>
              <w:t>SG 16</w:t>
            </w:r>
          </w:p>
        </w:tc>
        <w:tc>
          <w:tcPr>
            <w:tcW w:w="8080" w:type="dxa"/>
            <w:tcBorders>
              <w:top w:val="single" w:sz="4" w:space="0" w:color="595959"/>
              <w:bottom w:val="single" w:sz="4" w:space="0" w:color="595959"/>
            </w:tcBorders>
          </w:tcPr>
          <w:p w14:paraId="0FC333B3" w14:textId="77777777" w:rsidR="003C2AFD" w:rsidRPr="003C2AFD" w:rsidRDefault="003C2AFD" w:rsidP="003C2AFD">
            <w:pPr>
              <w:pStyle w:val="INDICATORTEXT"/>
              <w:cnfStyle w:val="000000000000" w:firstRow="0" w:lastRow="0" w:firstColumn="0" w:lastColumn="0" w:oddVBand="0" w:evenVBand="0" w:oddHBand="0" w:evenHBand="0" w:firstRowFirstColumn="0" w:firstRowLastColumn="0" w:lastRowFirstColumn="0" w:lastRowLastColumn="0"/>
            </w:pPr>
            <w:r w:rsidRPr="003C2AFD">
              <w:t>Some signatories provide execution-only or advisory-only services to clients</w:t>
            </w:r>
            <w:r w:rsidR="008E4FC2">
              <w:t xml:space="preserve">, </w:t>
            </w:r>
            <w:r w:rsidRPr="003C2AFD">
              <w:t>i.e., the investment decision is taken by the client and the signatory primarily provides the channel through which the investment is made. This is often a service provided by private and/or retail banks or insurance companies (</w:t>
            </w:r>
            <w:r w:rsidR="00230DDE">
              <w:t xml:space="preserve">e.g., </w:t>
            </w:r>
            <w:r w:rsidRPr="003C2AFD">
              <w:t xml:space="preserve">in the context of private wealth management or defined contribution pension plans). </w:t>
            </w:r>
          </w:p>
          <w:p w14:paraId="4EA316DE" w14:textId="77777777" w:rsidR="003C2AFD" w:rsidRPr="00CF025D" w:rsidRDefault="003C2AFD" w:rsidP="008E4FC2">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3C2AFD">
              <w:t xml:space="preserve">Examples of actions that signatories </w:t>
            </w:r>
            <w:r w:rsidR="008E4FC2">
              <w:t>might</w:t>
            </w:r>
            <w:r w:rsidR="008E4FC2" w:rsidRPr="003C2AFD">
              <w:t xml:space="preserve"> </w:t>
            </w:r>
            <w:r w:rsidRPr="003C2AFD">
              <w:t>take could include taking ESG issues into consideration when selecting the funds that are made available to clients or engaging with the fund providers to ensure that they address ESG issues in their investment processes.</w:t>
            </w:r>
          </w:p>
        </w:tc>
      </w:tr>
      <w:tr w:rsidR="00660428" w:rsidRPr="00CF025D" w14:paraId="0B7F7078" w14:textId="77777777" w:rsidTr="004241CD">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595959"/>
            </w:tcBorders>
          </w:tcPr>
          <w:p w14:paraId="6573187D" w14:textId="77777777" w:rsidR="00660428" w:rsidRPr="00DB1FA1" w:rsidRDefault="00660428" w:rsidP="003C2AFD">
            <w:pPr>
              <w:pStyle w:val="INDICATORTEXT"/>
              <w:widowControl w:val="0"/>
              <w:autoSpaceDE w:val="0"/>
              <w:autoSpaceDN w:val="0"/>
              <w:adjustRightInd w:val="0"/>
              <w:spacing w:line="312" w:lineRule="auto"/>
              <w:rPr>
                <w:b/>
              </w:rPr>
            </w:pPr>
            <w:r w:rsidRPr="00DB1FA1">
              <w:rPr>
                <w:b/>
              </w:rPr>
              <w:t>LOGIC</w:t>
            </w:r>
          </w:p>
        </w:tc>
      </w:tr>
      <w:tr w:rsidR="00660428" w:rsidRPr="00CF025D" w14:paraId="3DDEFD27" w14:textId="77777777" w:rsidTr="00E84E9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hemeColor="text1" w:themeTint="A6"/>
            </w:tcBorders>
          </w:tcPr>
          <w:p w14:paraId="330A6524" w14:textId="77777777" w:rsidR="00660428" w:rsidRDefault="00D74C9E" w:rsidP="00E84E9C">
            <w:pPr>
              <w:pStyle w:val="INDICATORNUMBER"/>
              <w:rPr>
                <w:rStyle w:val="IntenseEmphasis"/>
                <w:b/>
                <w:bCs w:val="0"/>
                <w:i w:val="0"/>
                <w:iCs w:val="0"/>
                <w:color w:val="595959"/>
              </w:rPr>
            </w:pPr>
            <w:r>
              <w:rPr>
                <w:rStyle w:val="IntenseEmphasis"/>
                <w:b/>
                <w:bCs w:val="0"/>
                <w:i w:val="0"/>
                <w:iCs w:val="0"/>
                <w:color w:val="595959"/>
              </w:rPr>
              <w:t>SG 16</w:t>
            </w:r>
          </w:p>
        </w:tc>
        <w:tc>
          <w:tcPr>
            <w:tcW w:w="8080" w:type="dxa"/>
            <w:tcBorders>
              <w:top w:val="single" w:sz="4" w:space="0" w:color="595959"/>
              <w:bottom w:val="single" w:sz="4" w:space="0" w:color="595959" w:themeColor="text1" w:themeTint="A6"/>
            </w:tcBorders>
          </w:tcPr>
          <w:p w14:paraId="30D6DCBD" w14:textId="77777777" w:rsidR="00660428" w:rsidRPr="003C2AFD" w:rsidRDefault="00E75983" w:rsidP="003B2554">
            <w:pPr>
              <w:pStyle w:val="INDICATORTEXT"/>
              <w:cnfStyle w:val="000000000000" w:firstRow="0" w:lastRow="0" w:firstColumn="0" w:lastColumn="0" w:oddVBand="0" w:evenVBand="0" w:oddHBand="0" w:evenHBand="0" w:firstRowFirstColumn="0" w:firstRowLastColumn="0" w:lastRowFirstColumn="0" w:lastRowLastColumn="0"/>
            </w:pPr>
            <w:r>
              <w:t>This indicator is applicable for Investment Managers that report that they provide ‘Execution and advisory services’ in [OO 01].</w:t>
            </w:r>
            <w:r w:rsidR="00230DDE">
              <w:t xml:space="preserve"> </w:t>
            </w:r>
          </w:p>
        </w:tc>
      </w:tr>
    </w:tbl>
    <w:p w14:paraId="2EA28761" w14:textId="77777777" w:rsidR="003C2AFD" w:rsidRDefault="003C2AFD">
      <w:pPr>
        <w:widowControl/>
        <w:autoSpaceDE/>
        <w:autoSpaceDN/>
        <w:adjustRightInd/>
        <w:spacing w:before="0" w:after="0" w:line="240" w:lineRule="auto"/>
      </w:pPr>
    </w:p>
    <w:p w14:paraId="2C304F49" w14:textId="77777777" w:rsidR="00E86281" w:rsidRDefault="00E86281">
      <w:pPr>
        <w:widowControl/>
        <w:autoSpaceDE/>
        <w:autoSpaceDN/>
        <w:adjustRightInd/>
        <w:spacing w:before="0" w:after="0" w:line="240" w:lineRule="auto"/>
        <w:sectPr w:rsidR="00E86281" w:rsidSect="00644696">
          <w:headerReference w:type="first" r:id="rId40"/>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42FFBD84" w14:textId="77777777" w:rsidTr="0032028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45E5C17" w14:textId="77777777" w:rsidR="00D00582" w:rsidRDefault="00D00582" w:rsidP="003F1063">
            <w:pPr>
              <w:widowControl/>
              <w:autoSpaceDE/>
              <w:autoSpaceDN/>
              <w:adjustRightInd/>
              <w:spacing w:after="0" w:line="240" w:lineRule="auto"/>
              <w:rPr>
                <w:rStyle w:val="IntenseEmphasis"/>
                <w:b/>
                <w:bCs w:val="0"/>
                <w:i w:val="0"/>
                <w:iCs w:val="0"/>
              </w:rPr>
            </w:pPr>
            <w:r>
              <w:lastRenderedPageBreak/>
              <w:t>SECTION</w:t>
            </w:r>
          </w:p>
        </w:tc>
      </w:tr>
      <w:tr w:rsidR="00D00582" w14:paraId="386E745F" w14:textId="77777777" w:rsidTr="0032028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8163EA7" w14:textId="77777777" w:rsidR="00D00582" w:rsidRPr="00893474" w:rsidRDefault="00D00582" w:rsidP="001C46F8">
            <w:pPr>
              <w:pStyle w:val="Heading2"/>
              <w:outlineLvl w:val="1"/>
              <w:rPr>
                <w:rStyle w:val="IntenseEmphasis"/>
                <w:b w:val="0"/>
                <w:i w:val="0"/>
                <w:iCs w:val="0"/>
                <w:color w:val="008CD0"/>
              </w:rPr>
            </w:pPr>
            <w:bookmarkStart w:id="16" w:name="_Toc436645312"/>
            <w:r w:rsidRPr="00893474">
              <w:rPr>
                <w:rStyle w:val="IntenseEmphasis"/>
                <w:b w:val="0"/>
                <w:i w:val="0"/>
                <w:iCs w:val="0"/>
                <w:color w:val="008CD0"/>
              </w:rPr>
              <w:t>Innovation</w:t>
            </w:r>
            <w:bookmarkEnd w:id="16"/>
          </w:p>
        </w:tc>
      </w:tr>
    </w:tbl>
    <w:p w14:paraId="007322FA" w14:textId="77777777" w:rsidR="00D00582" w:rsidRDefault="00D00582" w:rsidP="00D00582">
      <w:pPr>
        <w:pStyle w:val="INDICATORNUMBER"/>
        <w:rPr>
          <w:rStyle w:val="IntenseEmphasis"/>
          <w:b/>
          <w:bCs w:val="0"/>
          <w:i w:val="0"/>
          <w:iCs w:val="0"/>
          <w:color w:val="008CD0"/>
        </w:rPr>
      </w:pPr>
    </w:p>
    <w:tbl>
      <w:tblPr>
        <w:tblStyle w:val="SubSectionIndicatorHeaderVOLUNTARY"/>
        <w:tblW w:w="9214" w:type="dxa"/>
        <w:tblInd w:w="0" w:type="dxa"/>
        <w:tblLayout w:type="fixed"/>
        <w:tblLook w:val="07E0" w:firstRow="1" w:lastRow="1" w:firstColumn="1" w:lastColumn="1" w:noHBand="1" w:noVBand="1"/>
      </w:tblPr>
      <w:tblGrid>
        <w:gridCol w:w="1134"/>
        <w:gridCol w:w="3402"/>
        <w:gridCol w:w="3424"/>
        <w:gridCol w:w="1254"/>
      </w:tblGrid>
      <w:tr w:rsidR="00E36387" w14:paraId="1582D0CA" w14:textId="77777777" w:rsidTr="001B3C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C1188B7" w14:textId="77777777" w:rsidR="00E36387" w:rsidRPr="00903B63" w:rsidRDefault="00E36387"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7B6C1A7" w14:textId="77777777" w:rsidR="00E36387" w:rsidRPr="00903B63" w:rsidRDefault="00E36387"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92FFB90" w14:textId="77777777" w:rsidR="00E36387" w:rsidRPr="00903B63" w:rsidRDefault="00E36387"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54" w:type="dxa"/>
            <w:shd w:val="clear" w:color="auto" w:fill="888888"/>
          </w:tcPr>
          <w:p w14:paraId="30D27943" w14:textId="77777777" w:rsidR="00E36387" w:rsidRPr="00903B63" w:rsidRDefault="00E36387"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E36387" w14:paraId="7D838711" w14:textId="77777777" w:rsidTr="001B3C16">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69099DE" w14:textId="77777777" w:rsidR="00E36387" w:rsidRPr="00903B63" w:rsidRDefault="00D74C9E" w:rsidP="00E84E9C">
            <w:pPr>
              <w:pStyle w:val="SectionIndicatorHeaderText"/>
              <w:rPr>
                <w:rStyle w:val="IntenseEmphasis"/>
                <w:bCs w:val="0"/>
                <w:i w:val="0"/>
                <w:iCs w:val="0"/>
                <w:color w:val="FFFFFF" w:themeColor="background1"/>
              </w:rPr>
            </w:pPr>
            <w:r>
              <w:rPr>
                <w:rStyle w:val="IntenseEmphasis"/>
                <w:i w:val="0"/>
                <w:color w:val="FFFFFF" w:themeColor="background1"/>
              </w:rPr>
              <w:t>SG 17</w:t>
            </w:r>
          </w:p>
        </w:tc>
        <w:tc>
          <w:tcPr>
            <w:tcW w:w="3402" w:type="dxa"/>
            <w:shd w:val="clear" w:color="auto" w:fill="888888"/>
          </w:tcPr>
          <w:p w14:paraId="046BB43E" w14:textId="77777777" w:rsidR="00E36387" w:rsidRPr="00903B63" w:rsidRDefault="00E36387" w:rsidP="005D458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2EE52CA" w14:textId="77777777" w:rsidR="00E36387" w:rsidRPr="005D4586" w:rsidRDefault="00E36387" w:rsidP="005D458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54" w:type="dxa"/>
            <w:shd w:val="clear" w:color="auto" w:fill="888888"/>
          </w:tcPr>
          <w:p w14:paraId="7BEAE5EC" w14:textId="77777777" w:rsidR="00E36387" w:rsidRPr="00903B63" w:rsidRDefault="00E36387" w:rsidP="00E84E9C">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39E18C97" w14:textId="77777777" w:rsidR="001A3E7B" w:rsidRDefault="001A3E7B" w:rsidP="001A3E7B">
      <w:pPr>
        <w:pStyle w:val="INDICATORNUMBER"/>
      </w:pPr>
    </w:p>
    <w:tbl>
      <w:tblPr>
        <w:tblStyle w:val="SubSectionIndicatorTableVOLUNTARY"/>
        <w:tblW w:w="9204" w:type="dxa"/>
        <w:tblInd w:w="5" w:type="dxa"/>
        <w:tblLook w:val="04A0" w:firstRow="1" w:lastRow="0" w:firstColumn="1" w:lastColumn="0" w:noHBand="0" w:noVBand="1"/>
      </w:tblPr>
      <w:tblGrid>
        <w:gridCol w:w="1134"/>
        <w:gridCol w:w="4040"/>
        <w:gridCol w:w="4030"/>
      </w:tblGrid>
      <w:tr w:rsidR="001A3E7B" w14:paraId="1A254531" w14:textId="77777777" w:rsidTr="007B23E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1CDB489C" w14:textId="77777777" w:rsidR="001A3E7B" w:rsidRPr="00903B63" w:rsidRDefault="00D74C9E"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SG 17</w:t>
            </w:r>
          </w:p>
        </w:tc>
        <w:tc>
          <w:tcPr>
            <w:tcW w:w="8070" w:type="dxa"/>
            <w:gridSpan w:val="2"/>
            <w:tcBorders>
              <w:top w:val="single" w:sz="4" w:space="0" w:color="595959" w:themeColor="text1" w:themeTint="A6"/>
              <w:bottom w:val="nil"/>
              <w:right w:val="single" w:sz="4" w:space="0" w:color="595959" w:themeColor="text1" w:themeTint="A6"/>
            </w:tcBorders>
            <w:shd w:val="clear" w:color="auto" w:fill="888888"/>
          </w:tcPr>
          <w:p w14:paraId="237D54A7" w14:textId="77777777" w:rsidR="001A3E7B" w:rsidRPr="00903B63" w:rsidRDefault="001A3E7B"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926023" w14:paraId="32EC02BE" w14:textId="77777777" w:rsidTr="007B23E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tcPr>
          <w:p w14:paraId="22DC16F5" w14:textId="77777777" w:rsidR="00926023" w:rsidRDefault="00D74C9E" w:rsidP="00E84E9C">
            <w:pPr>
              <w:pStyle w:val="INDICATORNUMBER"/>
              <w:rPr>
                <w:rStyle w:val="IntenseEmphasis"/>
                <w:b/>
                <w:bCs w:val="0"/>
                <w:i w:val="0"/>
                <w:iCs w:val="0"/>
                <w:color w:val="595959"/>
              </w:rPr>
            </w:pPr>
            <w:r>
              <w:rPr>
                <w:rStyle w:val="IntenseEmphasis"/>
                <w:b/>
                <w:bCs w:val="0"/>
                <w:i w:val="0"/>
                <w:iCs w:val="0"/>
                <w:color w:val="595959"/>
              </w:rPr>
              <w:t>SG 17.1</w:t>
            </w:r>
          </w:p>
          <w:p w14:paraId="70698AA5" w14:textId="77777777" w:rsidR="00926023" w:rsidRDefault="00926023" w:rsidP="00E84E9C">
            <w:pPr>
              <w:pStyle w:val="INDICATORNUMBER"/>
              <w:rPr>
                <w:rStyle w:val="IntenseEmphasis"/>
                <w:b/>
                <w:bCs w:val="0"/>
                <w:i w:val="0"/>
                <w:iCs w:val="0"/>
                <w:color w:val="595959"/>
              </w:rPr>
            </w:pPr>
          </w:p>
        </w:tc>
        <w:tc>
          <w:tcPr>
            <w:tcW w:w="8070" w:type="dxa"/>
            <w:gridSpan w:val="2"/>
            <w:tcBorders>
              <w:top w:val="single" w:sz="4" w:space="0" w:color="595959" w:themeColor="text1" w:themeTint="A6"/>
              <w:bottom w:val="single" w:sz="4" w:space="0" w:color="FFFFFF" w:themeColor="background1"/>
              <w:right w:val="single" w:sz="4" w:space="0" w:color="595959" w:themeColor="text1" w:themeTint="A6"/>
            </w:tcBorders>
            <w:shd w:val="clear" w:color="auto" w:fill="F2F2F2" w:themeFill="background1" w:themeFillShade="F2"/>
          </w:tcPr>
          <w:p w14:paraId="1BF8CD63" w14:textId="77777777" w:rsidR="00926023" w:rsidRPr="008E62F5" w:rsidRDefault="00C2091F">
            <w:pPr>
              <w:pStyle w:val="INDICATORTEXT"/>
              <w:cnfStyle w:val="000000100000" w:firstRow="0" w:lastRow="0" w:firstColumn="0" w:lastColumn="0" w:oddVBand="0" w:evenVBand="0" w:oddHBand="1" w:evenHBand="0" w:firstRowFirstColumn="0" w:firstRowLastColumn="0" w:lastRowFirstColumn="0" w:lastRowLastColumn="0"/>
            </w:pPr>
            <w:r>
              <w:t>Indicate whether</w:t>
            </w:r>
            <w:r w:rsidR="00926023">
              <w:t xml:space="preserve"> any specific features of your approach to responsible investment are particularly innovative</w:t>
            </w:r>
            <w:r w:rsidR="008E4FC2">
              <w:t>.</w:t>
            </w:r>
          </w:p>
        </w:tc>
      </w:tr>
      <w:tr w:rsidR="00926023" w14:paraId="6121216D" w14:textId="77777777" w:rsidTr="007B23E4">
        <w:trPr>
          <w:trHeight w:val="153"/>
        </w:trPr>
        <w:tc>
          <w:tcPr>
            <w:cnfStyle w:val="001000000000" w:firstRow="0" w:lastRow="0" w:firstColumn="1" w:lastColumn="0" w:oddVBand="0" w:evenVBand="0" w:oddHBand="0" w:evenHBand="0" w:firstRowFirstColumn="0" w:firstRowLastColumn="0" w:lastRowFirstColumn="0" w:lastRowLastColumn="0"/>
            <w:tcW w:w="1134" w:type="dxa"/>
            <w:vMerge/>
          </w:tcPr>
          <w:p w14:paraId="2331FA35" w14:textId="77777777" w:rsidR="00926023" w:rsidRDefault="00926023" w:rsidP="00E84E9C">
            <w:pPr>
              <w:pStyle w:val="INDICATORNUMBER"/>
              <w:rPr>
                <w:rStyle w:val="IntenseEmphasis"/>
                <w:b/>
                <w:bCs w:val="0"/>
                <w:i w:val="0"/>
                <w:iCs w:val="0"/>
                <w:color w:val="595959"/>
              </w:rPr>
            </w:pPr>
          </w:p>
        </w:tc>
        <w:tc>
          <w:tcPr>
            <w:tcW w:w="4040" w:type="dxa"/>
            <w:tcBorders>
              <w:top w:val="single" w:sz="4" w:space="0" w:color="FFFFFF" w:themeColor="background1"/>
              <w:right w:val="single" w:sz="4" w:space="0" w:color="A6A6A6" w:themeColor="background1" w:themeShade="A6"/>
            </w:tcBorders>
            <w:shd w:val="clear" w:color="auto" w:fill="auto"/>
          </w:tcPr>
          <w:p w14:paraId="4F588C29" w14:textId="77777777" w:rsidR="00926023" w:rsidRDefault="00926023" w:rsidP="00EC1495">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4030" w:type="dxa"/>
            <w:tcBorders>
              <w:top w:val="single" w:sz="4" w:space="0" w:color="FFFFFF" w:themeColor="background1"/>
              <w:left w:val="single" w:sz="4" w:space="0" w:color="A6A6A6" w:themeColor="background1" w:themeShade="A6"/>
              <w:right w:val="single" w:sz="4" w:space="0" w:color="595959" w:themeColor="text1" w:themeTint="A6"/>
            </w:tcBorders>
            <w:shd w:val="clear" w:color="auto" w:fill="auto"/>
          </w:tcPr>
          <w:p w14:paraId="1305D09F" w14:textId="77777777" w:rsidR="00926023" w:rsidRDefault="00926023" w:rsidP="00EC1495">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w:t>
            </w:r>
            <w:r>
              <w:t>No</w:t>
            </w:r>
          </w:p>
        </w:tc>
      </w:tr>
      <w:tr w:rsidR="007B23E4" w14:paraId="59CBF35E" w14:textId="77777777" w:rsidTr="007B23E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4F0C3F3E" w14:textId="39D9CBE3" w:rsidR="007B23E4" w:rsidRDefault="007B23E4" w:rsidP="007B23E4">
            <w:pPr>
              <w:pStyle w:val="INDICATORNUMBER"/>
              <w:rPr>
                <w:rStyle w:val="IntenseEmphasis"/>
                <w:b/>
                <w:bCs w:val="0"/>
                <w:i w:val="0"/>
                <w:iCs w:val="0"/>
                <w:color w:val="595959"/>
              </w:rPr>
            </w:pPr>
            <w:r>
              <w:rPr>
                <w:rStyle w:val="IntenseEmphasis"/>
                <w:b/>
                <w:bCs w:val="0"/>
                <w:i w:val="0"/>
                <w:iCs w:val="0"/>
                <w:color w:val="595959"/>
              </w:rPr>
              <w:t>SG 17.2</w:t>
            </w:r>
          </w:p>
        </w:tc>
        <w:tc>
          <w:tcPr>
            <w:tcW w:w="807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23E315E7" w14:textId="1C880449" w:rsidR="007B23E4" w:rsidRPr="008E62F5" w:rsidRDefault="007B23E4" w:rsidP="007B23E4">
            <w:pPr>
              <w:pStyle w:val="INDICATORTEXT"/>
              <w:cnfStyle w:val="000000100000" w:firstRow="0" w:lastRow="0" w:firstColumn="0" w:lastColumn="0" w:oddVBand="0" w:evenVBand="0" w:oddHBand="1" w:evenHBand="0" w:firstRowFirstColumn="0" w:firstRowLastColumn="0" w:lastRowFirstColumn="0" w:lastRowLastColumn="0"/>
            </w:pPr>
            <w:r w:rsidRPr="008E62F5">
              <w:t>Describe any specific features of your approach to responsible investment that you believe are particularly innovative.</w:t>
            </w:r>
          </w:p>
        </w:tc>
      </w:tr>
      <w:tr w:rsidR="007B23E4" w14:paraId="1CA6F236" w14:textId="77777777" w:rsidTr="007B23E4">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tcBorders>
          </w:tcPr>
          <w:p w14:paraId="00443CB0" w14:textId="77777777" w:rsidR="007B23E4" w:rsidRDefault="007B23E4" w:rsidP="007B23E4">
            <w:pPr>
              <w:pStyle w:val="INDICATORNUMBER"/>
              <w:rPr>
                <w:rStyle w:val="IntenseEmphasis"/>
                <w:b/>
                <w:bCs w:val="0"/>
                <w:i w:val="0"/>
                <w:iCs w:val="0"/>
                <w:color w:val="595959"/>
              </w:rPr>
            </w:pPr>
          </w:p>
        </w:tc>
        <w:tc>
          <w:tcPr>
            <w:tcW w:w="8070" w:type="dxa"/>
            <w:gridSpan w:val="2"/>
            <w:tcBorders>
              <w:top w:val="nil"/>
              <w:bottom w:val="single" w:sz="4" w:space="0" w:color="404040" w:themeColor="text1" w:themeTint="BF"/>
              <w:right w:val="single" w:sz="4" w:space="0" w:color="595959" w:themeColor="text1" w:themeTint="A6"/>
            </w:tcBorders>
            <w:shd w:val="clear" w:color="auto" w:fill="auto"/>
          </w:tcPr>
          <w:p w14:paraId="54D8CFC1" w14:textId="77777777" w:rsidR="007B23E4" w:rsidRPr="00CB536A" w:rsidRDefault="007B23E4" w:rsidP="007B23E4">
            <w:pPr>
              <w:pStyle w:val="INDICATORTEXT"/>
              <w:cnfStyle w:val="000000000000" w:firstRow="0" w:lastRow="0" w:firstColumn="0" w:lastColumn="0" w:oddVBand="0" w:evenVBand="0" w:oddHBand="0" w:evenHBand="0" w:firstRowFirstColumn="0" w:firstRowLastColumn="0" w:lastRowFirstColumn="0" w:lastRowLastColumn="0"/>
            </w:pPr>
          </w:p>
        </w:tc>
      </w:tr>
      <w:tr w:rsidR="007B23E4" w:rsidRPr="008E62F5" w14:paraId="23AD479E" w14:textId="77777777" w:rsidTr="007B23E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Pr>
          <w:p w14:paraId="7D9DA5B9" w14:textId="7917E7C5" w:rsidR="007B23E4" w:rsidRDefault="007B23E4" w:rsidP="00347BC7">
            <w:pPr>
              <w:pStyle w:val="INDICATORNUMBER"/>
              <w:rPr>
                <w:rStyle w:val="IntenseEmphasis"/>
                <w:b/>
                <w:bCs w:val="0"/>
                <w:i w:val="0"/>
                <w:iCs w:val="0"/>
                <w:color w:val="595959"/>
              </w:rPr>
            </w:pPr>
            <w:r>
              <w:rPr>
                <w:rStyle w:val="IntenseEmphasis"/>
                <w:b/>
                <w:bCs w:val="0"/>
                <w:i w:val="0"/>
                <w:iCs w:val="0"/>
                <w:color w:val="595959"/>
              </w:rPr>
              <w:t>SG 17.3</w:t>
            </w:r>
          </w:p>
        </w:tc>
        <w:tc>
          <w:tcPr>
            <w:tcW w:w="8070" w:type="dxa"/>
            <w:gridSpan w:val="2"/>
          </w:tcPr>
          <w:p w14:paraId="23EBAF35" w14:textId="0F1E750D" w:rsidR="007B23E4" w:rsidRPr="008E62F5" w:rsidRDefault="007B23E4" w:rsidP="00347BC7">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7B23E4" w:rsidRPr="00CB536A" w14:paraId="4A6CD53D" w14:textId="77777777" w:rsidTr="007B23E4">
        <w:trPr>
          <w:trHeight w:val="153"/>
        </w:trPr>
        <w:tc>
          <w:tcPr>
            <w:cnfStyle w:val="001000000000" w:firstRow="0" w:lastRow="0" w:firstColumn="1" w:lastColumn="0" w:oddVBand="0" w:evenVBand="0" w:oddHBand="0" w:evenHBand="0" w:firstRowFirstColumn="0" w:firstRowLastColumn="0" w:lastRowFirstColumn="0" w:lastRowLastColumn="0"/>
            <w:tcW w:w="1134" w:type="dxa"/>
          </w:tcPr>
          <w:p w14:paraId="49A13730" w14:textId="77777777" w:rsidR="007B23E4" w:rsidRDefault="007B23E4" w:rsidP="00347BC7">
            <w:pPr>
              <w:pStyle w:val="INDICATORNUMBER"/>
              <w:rPr>
                <w:rStyle w:val="IntenseEmphasis"/>
                <w:b/>
                <w:bCs w:val="0"/>
                <w:i w:val="0"/>
                <w:iCs w:val="0"/>
                <w:color w:val="595959"/>
              </w:rPr>
            </w:pPr>
          </w:p>
        </w:tc>
        <w:tc>
          <w:tcPr>
            <w:tcW w:w="8070" w:type="dxa"/>
            <w:gridSpan w:val="2"/>
          </w:tcPr>
          <w:p w14:paraId="48CF0E85" w14:textId="77777777" w:rsidR="007B23E4" w:rsidRPr="00CB536A" w:rsidRDefault="007B23E4" w:rsidP="00347BC7">
            <w:pPr>
              <w:pStyle w:val="INDICATORTEXT"/>
              <w:cnfStyle w:val="000000000000" w:firstRow="0" w:lastRow="0" w:firstColumn="0" w:lastColumn="0" w:oddVBand="0" w:evenVBand="0" w:oddHBand="0" w:evenHBand="0" w:firstRowFirstColumn="0" w:firstRowLastColumn="0" w:lastRowFirstColumn="0" w:lastRowLastColumn="0"/>
            </w:pPr>
          </w:p>
        </w:tc>
      </w:tr>
    </w:tbl>
    <w:p w14:paraId="4BA6D456" w14:textId="77777777" w:rsidR="001A3E7B" w:rsidRDefault="001A3E7B" w:rsidP="005F7BC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8E62F5" w14:paraId="5000299F"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A2CD576" w14:textId="77777777" w:rsidR="008E62F5" w:rsidRPr="00191BC1" w:rsidRDefault="00CD79ED" w:rsidP="00E84E9C">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SG</w:t>
            </w:r>
            <w:r w:rsidR="008E62F5">
              <w:rPr>
                <w:rStyle w:val="IntenseEmphasis"/>
                <w:b w:val="0"/>
                <w:i w:val="0"/>
                <w:color w:val="FFFFFF" w:themeColor="background1"/>
                <w:sz w:val="20"/>
                <w:szCs w:val="20"/>
              </w:rPr>
              <w:t xml:space="preserve"> 1</w:t>
            </w:r>
            <w:r w:rsidR="00B42468">
              <w:rPr>
                <w:rStyle w:val="IntenseEmphasis"/>
                <w:b w:val="0"/>
                <w:i w:val="0"/>
                <w:color w:val="FFFFFF" w:themeColor="background1"/>
                <w:sz w:val="20"/>
                <w:szCs w:val="20"/>
              </w:rPr>
              <w:t>7</w:t>
            </w:r>
          </w:p>
        </w:tc>
        <w:tc>
          <w:tcPr>
            <w:tcW w:w="8080" w:type="dxa"/>
          </w:tcPr>
          <w:p w14:paraId="0505F121" w14:textId="77777777" w:rsidR="008E62F5" w:rsidRPr="00191BC1" w:rsidRDefault="008E62F5"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8E62F5" w:rsidRPr="00CF025D" w14:paraId="2F8DABDC" w14:textId="77777777" w:rsidTr="00E84E9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hemeColor="text1" w:themeTint="A6"/>
            </w:tcBorders>
          </w:tcPr>
          <w:p w14:paraId="3149A02A" w14:textId="77777777" w:rsidR="008E62F5" w:rsidRPr="000D72DF" w:rsidRDefault="00D74C9E" w:rsidP="00E84E9C">
            <w:pPr>
              <w:pStyle w:val="INDICATORNUMBER"/>
              <w:rPr>
                <w:rStyle w:val="IntenseEmphasis"/>
                <w:b/>
                <w:bCs w:val="0"/>
                <w:i w:val="0"/>
                <w:iCs w:val="0"/>
              </w:rPr>
            </w:pPr>
            <w:r>
              <w:rPr>
                <w:rStyle w:val="IntenseEmphasis"/>
                <w:b/>
                <w:bCs w:val="0"/>
                <w:i w:val="0"/>
                <w:iCs w:val="0"/>
                <w:color w:val="595959"/>
              </w:rPr>
              <w:t>SG 17</w:t>
            </w:r>
          </w:p>
        </w:tc>
        <w:tc>
          <w:tcPr>
            <w:tcW w:w="8080" w:type="dxa"/>
            <w:tcBorders>
              <w:top w:val="single" w:sz="4" w:space="0" w:color="595959"/>
              <w:bottom w:val="single" w:sz="4" w:space="0" w:color="595959" w:themeColor="text1" w:themeTint="A6"/>
            </w:tcBorders>
          </w:tcPr>
          <w:p w14:paraId="70923835" w14:textId="77777777" w:rsidR="008E62F5" w:rsidRPr="00446B37" w:rsidRDefault="008E62F5" w:rsidP="008E62F5">
            <w:pPr>
              <w:pStyle w:val="INDICATORTEXT"/>
              <w:cnfStyle w:val="000000000000" w:firstRow="0" w:lastRow="0" w:firstColumn="0" w:lastColumn="0" w:oddVBand="0" w:evenVBand="0" w:oddHBand="0" w:evenHBand="0" w:firstRowFirstColumn="0" w:firstRowLastColumn="0" w:lastRowFirstColumn="0" w:lastRowLastColumn="0"/>
            </w:pPr>
            <w:r w:rsidRPr="008E62F5">
              <w:t xml:space="preserve">The response to this indicator could relate to any aspects of your responsible investment processes, activities, outputs or outcomes that you consider to represent significant developments and progress in the practice of responsible investment in general or in a particular market or </w:t>
            </w:r>
            <w:r w:rsidRPr="00446B37">
              <w:t xml:space="preserve">asset class. Illustrative examples include: </w:t>
            </w:r>
          </w:p>
          <w:p w14:paraId="34833800" w14:textId="77777777" w:rsidR="008E62F5" w:rsidRPr="00446B37" w:rsidRDefault="008E4FC2" w:rsidP="002E2A43">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t</w:t>
            </w:r>
            <w:r w:rsidRPr="00446B37">
              <w:t xml:space="preserve">he </w:t>
            </w:r>
            <w:r w:rsidR="008E62F5" w:rsidRPr="00446B37">
              <w:t xml:space="preserve">introduction of longer holding periods (or portfolio turnover limits) to encourage longer-term thinking </w:t>
            </w:r>
            <w:r>
              <w:t>;</w:t>
            </w:r>
          </w:p>
          <w:p w14:paraId="29081D76" w14:textId="77777777" w:rsidR="008E62F5" w:rsidRPr="00446B37" w:rsidRDefault="008E4FC2" w:rsidP="002E2A43">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n</w:t>
            </w:r>
            <w:r w:rsidRPr="00446B37">
              <w:t xml:space="preserve">ew </w:t>
            </w:r>
            <w:r w:rsidR="008E62F5" w:rsidRPr="00446B37">
              <w:t>ways of delivering inf</w:t>
            </w:r>
            <w:r w:rsidR="00567BA8" w:rsidRPr="00446B37">
              <w:t>ormation or reports to clients</w:t>
            </w:r>
            <w:r>
              <w:t>;</w:t>
            </w:r>
          </w:p>
          <w:p w14:paraId="375EF9F4" w14:textId="77777777" w:rsidR="008E62F5" w:rsidRPr="00446B37" w:rsidRDefault="008E4FC2" w:rsidP="002E2A43">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t</w:t>
            </w:r>
            <w:r w:rsidRPr="00446B37">
              <w:t xml:space="preserve">he </w:t>
            </w:r>
            <w:r w:rsidR="008E62F5" w:rsidRPr="00446B37">
              <w:t>development of innovative KPIs or performance measurement tools (</w:t>
            </w:r>
            <w:r w:rsidR="00230DDE">
              <w:t xml:space="preserve">e.g., </w:t>
            </w:r>
            <w:r w:rsidR="008E62F5" w:rsidRPr="00446B37">
              <w:t xml:space="preserve">to track the carbon intensity or other ESG characteristics of portfolios or to link </w:t>
            </w:r>
            <w:r w:rsidR="00567BA8" w:rsidRPr="00446B37">
              <w:t>these to financial performance)</w:t>
            </w:r>
            <w:r>
              <w:t>;</w:t>
            </w:r>
          </w:p>
          <w:p w14:paraId="51A7E76C" w14:textId="77777777" w:rsidR="008E62F5" w:rsidRPr="00446B37" w:rsidRDefault="008E4FC2" w:rsidP="002E2A43">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t</w:t>
            </w:r>
            <w:r w:rsidRPr="00446B37">
              <w:t xml:space="preserve">he </w:t>
            </w:r>
            <w:r w:rsidR="008E62F5" w:rsidRPr="00446B37">
              <w:t>use of new engagement approaches that deliver better ESG or financial out</w:t>
            </w:r>
            <w:r w:rsidR="00567BA8" w:rsidRPr="00446B37">
              <w:t>comes</w:t>
            </w:r>
            <w:r>
              <w:t>; and/or</w:t>
            </w:r>
          </w:p>
          <w:p w14:paraId="3165F5A6" w14:textId="77777777" w:rsidR="008E62F5" w:rsidRPr="00CF025D" w:rsidRDefault="008E4FC2" w:rsidP="002E2A43">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n</w:t>
            </w:r>
            <w:r w:rsidRPr="00446B37">
              <w:t xml:space="preserve">ew </w:t>
            </w:r>
            <w:r w:rsidR="008E62F5" w:rsidRPr="00446B37">
              <w:t>partnerships or collaborations</w:t>
            </w:r>
            <w:r>
              <w:t>.</w:t>
            </w:r>
          </w:p>
        </w:tc>
      </w:tr>
    </w:tbl>
    <w:p w14:paraId="6906E67E" w14:textId="77777777" w:rsidR="008E62F5" w:rsidRDefault="008E62F5">
      <w:pPr>
        <w:widowControl/>
        <w:autoSpaceDE/>
        <w:autoSpaceDN/>
        <w:adjustRightInd/>
        <w:spacing w:before="0" w:after="0" w:line="240" w:lineRule="auto"/>
      </w:pPr>
    </w:p>
    <w:p w14:paraId="48C56C3B" w14:textId="77777777" w:rsidR="00B0750A" w:rsidRDefault="00B0750A">
      <w:pPr>
        <w:widowControl/>
        <w:autoSpaceDE/>
        <w:autoSpaceDN/>
        <w:adjustRightInd/>
        <w:spacing w:before="0" w:after="0" w:line="240" w:lineRule="auto"/>
        <w:sectPr w:rsidR="00B0750A" w:rsidSect="00644696">
          <w:headerReference w:type="first" r:id="rId41"/>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D00582" w14:paraId="204A5BA2" w14:textId="77777777" w:rsidTr="00320282">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8D5E1F5" w14:textId="77777777" w:rsidR="00D00582" w:rsidRDefault="00D00582" w:rsidP="003F1063">
            <w:pPr>
              <w:widowControl/>
              <w:autoSpaceDE/>
              <w:autoSpaceDN/>
              <w:adjustRightInd/>
              <w:spacing w:after="0" w:line="240" w:lineRule="auto"/>
              <w:rPr>
                <w:rStyle w:val="IntenseEmphasis"/>
                <w:b/>
                <w:bCs w:val="0"/>
                <w:i w:val="0"/>
                <w:iCs w:val="0"/>
              </w:rPr>
            </w:pPr>
            <w:r>
              <w:lastRenderedPageBreak/>
              <w:t>SECTION</w:t>
            </w:r>
          </w:p>
        </w:tc>
      </w:tr>
      <w:tr w:rsidR="00D00582" w14:paraId="1A683F5A" w14:textId="77777777" w:rsidTr="00320282">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FAA1158" w14:textId="77777777" w:rsidR="00D00582" w:rsidRPr="00BF74E2" w:rsidRDefault="00D00582" w:rsidP="00D00582">
            <w:pPr>
              <w:pStyle w:val="Heading2"/>
              <w:outlineLvl w:val="1"/>
              <w:rPr>
                <w:rStyle w:val="IntenseEmphasis"/>
                <w:i w:val="0"/>
                <w:iCs w:val="0"/>
                <w:color w:val="008CD0"/>
              </w:rPr>
            </w:pPr>
            <w:bookmarkStart w:id="17" w:name="_Toc436645313"/>
            <w:r w:rsidRPr="00BC18F9">
              <w:t>Assurance of responses</w:t>
            </w:r>
            <w:bookmarkEnd w:id="17"/>
          </w:p>
        </w:tc>
      </w:tr>
    </w:tbl>
    <w:p w14:paraId="2C532621" w14:textId="77777777" w:rsidR="00D00582" w:rsidRDefault="00D00582" w:rsidP="00EC1495">
      <w:pPr>
        <w:pStyle w:val="INDICATORTEXT"/>
        <w:spacing w:before="0" w:after="0"/>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A46DC" w14:paraId="29512412" w14:textId="77777777" w:rsidTr="005D45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CEA8FF1" w14:textId="77777777" w:rsidR="00BA46DC" w:rsidRPr="00903B63" w:rsidRDefault="00BA46DC"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DA0BCC3" w14:textId="77777777" w:rsidR="00BA46DC" w:rsidRPr="00903B63" w:rsidRDefault="00BA46DC"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A763EC3" w14:textId="77777777" w:rsidR="00BA46DC" w:rsidRPr="00903B63" w:rsidRDefault="00BA46DC"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55281F9" w14:textId="77777777" w:rsidR="00BA46DC" w:rsidRPr="00903B63" w:rsidRDefault="00BA46DC" w:rsidP="00E84E9C">
            <w:pPr>
              <w:widowControl/>
              <w:autoSpaceDE/>
              <w:autoSpaceDN/>
              <w:adjustRightInd/>
              <w:spacing w:after="0" w:line="240" w:lineRule="auto"/>
              <w:rPr>
                <w:rStyle w:val="IntenseEmphasis"/>
                <w:b w:val="0"/>
                <w:bCs w:val="0"/>
                <w:iCs w:val="0"/>
                <w:color w:val="FFFFFF" w:themeColor="background1"/>
              </w:rPr>
            </w:pPr>
            <w:r w:rsidRPr="00903B63">
              <w:t>Principle</w:t>
            </w:r>
          </w:p>
        </w:tc>
      </w:tr>
      <w:tr w:rsidR="00BA46DC" w14:paraId="79C7E282" w14:textId="77777777" w:rsidTr="005D4586">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8E18E9F" w14:textId="77777777" w:rsidR="00BA46DC" w:rsidRPr="00903B63" w:rsidRDefault="00D74C9E" w:rsidP="00E84E9C">
            <w:pPr>
              <w:pStyle w:val="SectionIndicatorHeaderText"/>
              <w:rPr>
                <w:rStyle w:val="IntenseEmphasis"/>
                <w:bCs w:val="0"/>
                <w:i w:val="0"/>
                <w:iCs w:val="0"/>
                <w:color w:val="FFFFFF" w:themeColor="background1"/>
              </w:rPr>
            </w:pPr>
            <w:r>
              <w:rPr>
                <w:rStyle w:val="IntenseEmphasis"/>
                <w:i w:val="0"/>
                <w:color w:val="FFFFFF" w:themeColor="background1"/>
              </w:rPr>
              <w:t>SG 18</w:t>
            </w:r>
          </w:p>
        </w:tc>
        <w:tc>
          <w:tcPr>
            <w:tcW w:w="3402" w:type="dxa"/>
            <w:shd w:val="clear" w:color="auto" w:fill="888888"/>
          </w:tcPr>
          <w:p w14:paraId="7029398F" w14:textId="77777777" w:rsidR="00BA46DC" w:rsidRPr="00903B63" w:rsidRDefault="00BA46DC" w:rsidP="005D458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8920DF2" w14:textId="77777777" w:rsidR="00BA46DC" w:rsidRPr="00903B63" w:rsidRDefault="00BA46DC" w:rsidP="00BA46D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62DE571" w14:textId="77777777" w:rsidR="00BA46DC" w:rsidRPr="00903B63" w:rsidRDefault="00BA46DC" w:rsidP="00E84E9C">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044999DB" w14:textId="77777777" w:rsidR="00E36387" w:rsidRPr="005F7BCA" w:rsidRDefault="00E36387" w:rsidP="00EC1495">
      <w:pPr>
        <w:pStyle w:val="INDICATORTEXT"/>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E80D43" w14:paraId="5928667E" w14:textId="77777777" w:rsidTr="00E84E9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16A00728" w14:textId="77777777" w:rsidR="00E80D43" w:rsidRPr="00903B63" w:rsidRDefault="00D74C9E" w:rsidP="00E84E9C">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SG 18</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143F3D89" w14:textId="77777777" w:rsidR="00E80D43" w:rsidRPr="00903B63" w:rsidRDefault="00E80D43"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E80D43" w14:paraId="1926CEFE" w14:textId="77777777" w:rsidTr="00E84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DF0D2AD" w14:textId="77777777" w:rsidR="00E80D43" w:rsidRDefault="00D74C9E" w:rsidP="00E84E9C">
            <w:pPr>
              <w:pStyle w:val="INDICATORNUMBER"/>
              <w:rPr>
                <w:rStyle w:val="IntenseEmphasis"/>
                <w:b/>
                <w:bCs w:val="0"/>
                <w:i w:val="0"/>
                <w:iCs w:val="0"/>
              </w:rPr>
            </w:pPr>
            <w:r>
              <w:rPr>
                <w:rStyle w:val="IntenseEmphasis"/>
                <w:b/>
                <w:bCs w:val="0"/>
                <w:i w:val="0"/>
                <w:iCs w:val="0"/>
                <w:color w:val="595959"/>
              </w:rPr>
              <w:t>SG 18.1</w:t>
            </w:r>
          </w:p>
        </w:tc>
        <w:tc>
          <w:tcPr>
            <w:tcW w:w="8080" w:type="dxa"/>
            <w:gridSpan w:val="2"/>
            <w:tcBorders>
              <w:top w:val="nil"/>
              <w:right w:val="single" w:sz="4" w:space="0" w:color="595959" w:themeColor="text1" w:themeTint="A6"/>
            </w:tcBorders>
          </w:tcPr>
          <w:p w14:paraId="1ACF2E10" w14:textId="77777777" w:rsidR="00E80D43" w:rsidRPr="00E80D43" w:rsidRDefault="00E80D43" w:rsidP="00E84E9C">
            <w:pPr>
              <w:pStyle w:val="INDICATORTEXT"/>
              <w:cnfStyle w:val="000000100000" w:firstRow="0" w:lastRow="0" w:firstColumn="0" w:lastColumn="0" w:oddVBand="0" w:evenVBand="0" w:oddHBand="1" w:evenHBand="0" w:firstRowFirstColumn="0" w:firstRowLastColumn="0" w:lastRowFirstColumn="0" w:lastRowLastColumn="0"/>
            </w:pPr>
            <w:r w:rsidRPr="00E80D43">
              <w:t>Indicate whether your reported information has been reviewed, validated and/or assured by internal and/or external parties.</w:t>
            </w:r>
          </w:p>
        </w:tc>
      </w:tr>
      <w:tr w:rsidR="00E80D43" w14:paraId="2A26FE24" w14:textId="77777777" w:rsidTr="00E80D43">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00DF9C13" w14:textId="77777777" w:rsidR="00E80D43" w:rsidRPr="00AE100E" w:rsidRDefault="00E80D43" w:rsidP="00E84E9C">
            <w:pPr>
              <w:pStyle w:val="INDICATORNUMBER"/>
              <w:rPr>
                <w:rStyle w:val="IntenseEmphasis"/>
                <w:b/>
                <w:bCs w:val="0"/>
                <w:i w:val="0"/>
                <w:iCs w:val="0"/>
                <w:color w:val="595959"/>
              </w:rPr>
            </w:pPr>
          </w:p>
        </w:tc>
        <w:tc>
          <w:tcPr>
            <w:tcW w:w="3960" w:type="dxa"/>
            <w:tcBorders>
              <w:top w:val="nil"/>
              <w:bottom w:val="single" w:sz="4" w:space="0" w:color="595959" w:themeColor="text1" w:themeTint="A6"/>
              <w:right w:val="single" w:sz="4" w:space="0" w:color="A6A6A6" w:themeColor="background1" w:themeShade="A6"/>
            </w:tcBorders>
            <w:shd w:val="clear" w:color="auto" w:fill="auto"/>
          </w:tcPr>
          <w:p w14:paraId="1D73486A" w14:textId="77777777" w:rsidR="00E80D43" w:rsidRPr="00CB536A" w:rsidRDefault="00E80D43" w:rsidP="00E84E9C">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4120" w:type="dxa"/>
            <w:tcBorders>
              <w:top w:val="nil"/>
              <w:bottom w:val="single" w:sz="4" w:space="0" w:color="595959" w:themeColor="text1" w:themeTint="A6"/>
              <w:right w:val="single" w:sz="4" w:space="0" w:color="595959" w:themeColor="text1" w:themeTint="A6"/>
            </w:tcBorders>
            <w:shd w:val="clear" w:color="auto" w:fill="auto"/>
          </w:tcPr>
          <w:p w14:paraId="6AADD73C" w14:textId="77777777" w:rsidR="00E80D43" w:rsidRPr="00CB536A" w:rsidRDefault="00E80D43" w:rsidP="00E84E9C">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No</w:t>
            </w:r>
          </w:p>
        </w:tc>
      </w:tr>
      <w:tr w:rsidR="00E80D43" w14:paraId="283D9CDB" w14:textId="77777777" w:rsidTr="00E80D4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34F06513" w14:textId="77777777" w:rsidR="00E80D43" w:rsidRDefault="00D74C9E" w:rsidP="00E84E9C">
            <w:pPr>
              <w:pStyle w:val="INDICATORNUMBER"/>
              <w:rPr>
                <w:rStyle w:val="IntenseEmphasis"/>
                <w:b/>
                <w:bCs w:val="0"/>
                <w:i w:val="0"/>
                <w:iCs w:val="0"/>
                <w:color w:val="595959"/>
              </w:rPr>
            </w:pPr>
            <w:r>
              <w:rPr>
                <w:rStyle w:val="IntenseEmphasis"/>
                <w:b/>
                <w:bCs w:val="0"/>
                <w:i w:val="0"/>
                <w:iCs w:val="0"/>
                <w:color w:val="595959"/>
              </w:rPr>
              <w:t>SG 18.2</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05625403" w14:textId="77777777" w:rsidR="00E80D43" w:rsidRPr="00E80D43" w:rsidRDefault="00E80D43" w:rsidP="00E84E9C">
            <w:pPr>
              <w:pStyle w:val="INDICATORTEXT"/>
              <w:cnfStyle w:val="000000100000" w:firstRow="0" w:lastRow="0" w:firstColumn="0" w:lastColumn="0" w:oddVBand="0" w:evenVBand="0" w:oddHBand="1" w:evenHBand="0" w:firstRowFirstColumn="0" w:firstRowLastColumn="0" w:lastRowFirstColumn="0" w:lastRowLastColumn="0"/>
            </w:pPr>
            <w:r w:rsidRPr="00E80D43">
              <w:t>Indicate who has reviewed, validated and/or assured your reported information.</w:t>
            </w:r>
          </w:p>
        </w:tc>
      </w:tr>
      <w:tr w:rsidR="00E80D43" w14:paraId="61EE2423" w14:textId="77777777" w:rsidTr="00E80D43">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EB74603" w14:textId="77777777" w:rsidR="00E80D43" w:rsidRDefault="00E80D43" w:rsidP="00E84E9C">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3805D3BB" w14:textId="77777777" w:rsidR="00E80D43" w:rsidRPr="00BC18F9" w:rsidRDefault="00E80D43" w:rsidP="002E2A43">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BC18F9">
              <w:t>Reviewed by Board, CEO,</w:t>
            </w:r>
            <w:r w:rsidR="008E4FC2">
              <w:t xml:space="preserve"> </w:t>
            </w:r>
            <w:r w:rsidRPr="00BC18F9">
              <w:t>CIO or Investment Committee</w:t>
            </w:r>
          </w:p>
          <w:p w14:paraId="52988353" w14:textId="77777777" w:rsidR="00E80D43" w:rsidRPr="00BC18F9" w:rsidRDefault="00E80D43" w:rsidP="002E2A43">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BC18F9">
              <w:t>Validated by internal audit or compliance function</w:t>
            </w:r>
          </w:p>
          <w:p w14:paraId="3FF2F18D" w14:textId="77777777" w:rsidR="00E80D43" w:rsidRDefault="00E80D43" w:rsidP="002E2A43">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BC18F9">
              <w:t>Assured by an external independent provider</w:t>
            </w:r>
            <w:r w:rsidR="008E4FC2">
              <w:t>;</w:t>
            </w:r>
            <w:r w:rsidR="008E4FC2" w:rsidRPr="00BC18F9">
              <w:t xml:space="preserve"> </w:t>
            </w:r>
            <w:r>
              <w:t>specify name___________</w:t>
            </w:r>
          </w:p>
          <w:p w14:paraId="6629855D" w14:textId="77777777" w:rsidR="008C1A20" w:rsidRDefault="008C1A20" w:rsidP="008E4FC2">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Other</w:t>
            </w:r>
            <w:r w:rsidR="008E4FC2">
              <w:t xml:space="preserve">; </w:t>
            </w:r>
            <w:r>
              <w:t>please specify _____________</w:t>
            </w:r>
          </w:p>
        </w:tc>
      </w:tr>
      <w:tr w:rsidR="00A61786" w14:paraId="595C8A7A" w14:textId="77777777" w:rsidTr="00A6178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vAlign w:val="top"/>
          </w:tcPr>
          <w:p w14:paraId="07ED4D60" w14:textId="77777777" w:rsidR="00A61786" w:rsidRDefault="00D74C9E" w:rsidP="00A61786">
            <w:pPr>
              <w:pStyle w:val="INDICATORNUMBER"/>
              <w:rPr>
                <w:rStyle w:val="IntenseEmphasis"/>
                <w:b/>
                <w:bCs w:val="0"/>
                <w:i w:val="0"/>
                <w:iCs w:val="0"/>
                <w:color w:val="595959"/>
              </w:rPr>
            </w:pPr>
            <w:r>
              <w:rPr>
                <w:rStyle w:val="IntenseEmphasis"/>
                <w:b/>
                <w:bCs w:val="0"/>
                <w:i w:val="0"/>
                <w:iCs w:val="0"/>
                <w:color w:val="595959"/>
              </w:rPr>
              <w:t>SG 18.3</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35BE1C9D" w14:textId="77777777" w:rsidR="00A61786" w:rsidRPr="007B35EE" w:rsidRDefault="00A61786" w:rsidP="00E84E9C">
            <w:pPr>
              <w:pStyle w:val="INDICATORTEXT"/>
              <w:cnfStyle w:val="000000100000" w:firstRow="0" w:lastRow="0" w:firstColumn="0" w:lastColumn="0" w:oddVBand="0" w:evenVBand="0" w:oddHBand="1" w:evenHBand="0" w:firstRowFirstColumn="0" w:firstRowLastColumn="0" w:lastRowFirstColumn="0" w:lastRowLastColumn="0"/>
            </w:pPr>
            <w:r w:rsidRPr="007B35EE">
              <w:t>Describe the steps you have taken to review, validate and/or assure the content of your reported information.</w:t>
            </w:r>
          </w:p>
        </w:tc>
      </w:tr>
      <w:tr w:rsidR="00A61786" w14:paraId="1620F57D" w14:textId="77777777" w:rsidTr="000A184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tcBorders>
          </w:tcPr>
          <w:p w14:paraId="4E39432F" w14:textId="77777777" w:rsidR="00A61786" w:rsidRDefault="00A61786" w:rsidP="00E84E9C">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05D34C40" w14:textId="77777777" w:rsidR="00A61786" w:rsidRDefault="00A61786" w:rsidP="00E84E9C">
            <w:pPr>
              <w:pStyle w:val="INDICATORTEXT"/>
              <w:cnfStyle w:val="000000000000" w:firstRow="0" w:lastRow="0" w:firstColumn="0" w:lastColumn="0" w:oddVBand="0" w:evenVBand="0" w:oddHBand="0" w:evenHBand="0" w:firstRowFirstColumn="0" w:firstRowLastColumn="0" w:lastRowFirstColumn="0" w:lastRowLastColumn="0"/>
            </w:pPr>
          </w:p>
        </w:tc>
      </w:tr>
      <w:tr w:rsidR="00E80D43" w14:paraId="661AC52D" w14:textId="77777777" w:rsidTr="00A6178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tcPr>
          <w:p w14:paraId="097685C5" w14:textId="77777777" w:rsidR="00E80D43" w:rsidRDefault="00D74C9E" w:rsidP="00E84E9C">
            <w:pPr>
              <w:pStyle w:val="INDICATORNUMBER"/>
              <w:rPr>
                <w:rStyle w:val="IntenseEmphasis"/>
                <w:b/>
                <w:bCs w:val="0"/>
                <w:i w:val="0"/>
                <w:iCs w:val="0"/>
                <w:color w:val="595959"/>
              </w:rPr>
            </w:pPr>
            <w:r>
              <w:rPr>
                <w:rStyle w:val="IntenseEmphasis"/>
                <w:b/>
                <w:bCs w:val="0"/>
                <w:i w:val="0"/>
                <w:iCs w:val="0"/>
                <w:color w:val="595959"/>
              </w:rPr>
              <w:t>SG 18.4</w:t>
            </w:r>
          </w:p>
        </w:tc>
        <w:tc>
          <w:tcPr>
            <w:tcW w:w="8080"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22F68360" w14:textId="77777777" w:rsidR="00E80D43" w:rsidRPr="00CB536A" w:rsidRDefault="009A454F" w:rsidP="00A61786">
            <w:pPr>
              <w:pStyle w:val="INDICATORTEXT"/>
              <w:cnfStyle w:val="000000100000" w:firstRow="0" w:lastRow="0" w:firstColumn="0" w:lastColumn="0" w:oddVBand="0" w:evenVBand="0" w:oddHBand="1" w:evenHBand="0" w:firstRowFirstColumn="0" w:firstRowLastColumn="0" w:lastRowFirstColumn="0" w:lastRowLastColumn="0"/>
            </w:pPr>
            <w:r>
              <w:t>Attach any relevant documents.</w:t>
            </w:r>
          </w:p>
        </w:tc>
      </w:tr>
      <w:tr w:rsidR="000A184C" w14:paraId="3BE69284" w14:textId="77777777" w:rsidTr="00EC1495">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tcBorders>
          </w:tcPr>
          <w:p w14:paraId="2C0B3E3E" w14:textId="77777777" w:rsidR="000A184C" w:rsidRDefault="00D74C9E" w:rsidP="00E84E9C">
            <w:pPr>
              <w:pStyle w:val="INDICATORNUMBER"/>
              <w:rPr>
                <w:rStyle w:val="IntenseEmphasis"/>
                <w:b/>
                <w:bCs w:val="0"/>
                <w:i w:val="0"/>
                <w:iCs w:val="0"/>
                <w:color w:val="595959"/>
              </w:rPr>
            </w:pPr>
            <w:r>
              <w:rPr>
                <w:rStyle w:val="IntenseEmphasis"/>
                <w:b/>
                <w:bCs w:val="0"/>
                <w:i w:val="0"/>
                <w:iCs w:val="0"/>
                <w:color w:val="595959"/>
              </w:rPr>
              <w:t>SG 18.5</w:t>
            </w:r>
          </w:p>
          <w:p w14:paraId="465FA3C5" w14:textId="77777777" w:rsidR="000A184C" w:rsidRDefault="000A184C" w:rsidP="00E84E9C">
            <w:pPr>
              <w:pStyle w:val="INDICATORNUMBER"/>
              <w:rPr>
                <w:rStyle w:val="IntenseEmphasis"/>
                <w:b/>
                <w:bCs w:val="0"/>
                <w:i w:val="0"/>
                <w:iCs w:val="0"/>
                <w:color w:val="595959"/>
              </w:rPr>
            </w:pPr>
          </w:p>
        </w:tc>
        <w:tc>
          <w:tcPr>
            <w:tcW w:w="8080" w:type="dxa"/>
            <w:gridSpan w:val="2"/>
            <w:tcBorders>
              <w:top w:val="single" w:sz="4" w:space="0" w:color="595959" w:themeColor="text1" w:themeTint="A6"/>
              <w:bottom w:val="single" w:sz="4" w:space="0" w:color="FFFFFF" w:themeColor="background1"/>
              <w:right w:val="single" w:sz="4" w:space="0" w:color="595959" w:themeColor="text1" w:themeTint="A6"/>
            </w:tcBorders>
            <w:shd w:val="clear" w:color="auto" w:fill="F2F2F2" w:themeFill="background1" w:themeFillShade="F2"/>
          </w:tcPr>
          <w:p w14:paraId="5E1A8ED6" w14:textId="77777777" w:rsidR="000A184C" w:rsidRPr="00CB536A" w:rsidRDefault="00AD50B6" w:rsidP="00E84E9C">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0A184C" w14:paraId="4A17F956" w14:textId="77777777" w:rsidTr="000A18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404040" w:themeColor="text1" w:themeTint="BF"/>
            </w:tcBorders>
          </w:tcPr>
          <w:p w14:paraId="178FA593" w14:textId="77777777" w:rsidR="000A184C" w:rsidRDefault="000A184C" w:rsidP="00E84E9C">
            <w:pPr>
              <w:pStyle w:val="INDICATORNUMBER"/>
              <w:rPr>
                <w:rStyle w:val="IntenseEmphasis"/>
                <w:b/>
                <w:bCs w:val="0"/>
                <w:i w:val="0"/>
                <w:iCs w:val="0"/>
                <w:color w:val="595959"/>
              </w:rPr>
            </w:pPr>
          </w:p>
        </w:tc>
        <w:tc>
          <w:tcPr>
            <w:tcW w:w="8080" w:type="dxa"/>
            <w:gridSpan w:val="2"/>
            <w:tcBorders>
              <w:top w:val="single" w:sz="4" w:space="0" w:color="FFFFFF" w:themeColor="background1"/>
              <w:bottom w:val="single" w:sz="4" w:space="0" w:color="404040" w:themeColor="text1" w:themeTint="BF"/>
              <w:right w:val="single" w:sz="4" w:space="0" w:color="595959" w:themeColor="text1" w:themeTint="A6"/>
            </w:tcBorders>
            <w:shd w:val="clear" w:color="auto" w:fill="auto"/>
          </w:tcPr>
          <w:p w14:paraId="7CCFC726" w14:textId="77777777" w:rsidR="000A184C" w:rsidRDefault="000A184C" w:rsidP="00E84E9C">
            <w:pPr>
              <w:pStyle w:val="INDICATORTEXT"/>
              <w:cnfStyle w:val="000000100000" w:firstRow="0" w:lastRow="0" w:firstColumn="0" w:lastColumn="0" w:oddVBand="0" w:evenVBand="0" w:oddHBand="1" w:evenHBand="0" w:firstRowFirstColumn="0" w:firstRowLastColumn="0" w:lastRowFirstColumn="0" w:lastRowLastColumn="0"/>
            </w:pPr>
          </w:p>
        </w:tc>
      </w:tr>
    </w:tbl>
    <w:p w14:paraId="14C52DE3" w14:textId="77777777" w:rsidR="003A2567" w:rsidRDefault="003A2567" w:rsidP="00EC1495">
      <w:pPr>
        <w:pStyle w:val="INDICATORNUMBER"/>
        <w:spacing w:before="0" w:after="0"/>
      </w:pPr>
    </w:p>
    <w:tbl>
      <w:tblPr>
        <w:tblStyle w:val="SubSectionMISCTableVOLUNTARY"/>
        <w:tblW w:w="9214" w:type="dxa"/>
        <w:tblInd w:w="5" w:type="dxa"/>
        <w:tblLook w:val="06A0" w:firstRow="1" w:lastRow="0" w:firstColumn="1" w:lastColumn="0" w:noHBand="1" w:noVBand="1"/>
      </w:tblPr>
      <w:tblGrid>
        <w:gridCol w:w="1134"/>
        <w:gridCol w:w="8080"/>
      </w:tblGrid>
      <w:tr w:rsidR="005F7BCA" w14:paraId="57C512BB" w14:textId="77777777" w:rsidTr="003F106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6B7E288A" w14:textId="77777777" w:rsidR="005F7BCA" w:rsidRPr="00191BC1" w:rsidRDefault="00D74C9E" w:rsidP="003F1063">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SG 18</w:t>
            </w:r>
          </w:p>
        </w:tc>
        <w:tc>
          <w:tcPr>
            <w:tcW w:w="8080" w:type="dxa"/>
          </w:tcPr>
          <w:p w14:paraId="61E6367C" w14:textId="77777777" w:rsidR="005F7BCA" w:rsidRPr="00191BC1" w:rsidRDefault="005F7BCA" w:rsidP="003F106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5F7BCA" w:rsidRPr="00CF025D" w14:paraId="437143DA" w14:textId="77777777" w:rsidTr="003F106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E6C680D" w14:textId="77777777" w:rsidR="005F7BCA" w:rsidRPr="000D72DF" w:rsidRDefault="00D74C9E" w:rsidP="003F1063">
            <w:pPr>
              <w:pStyle w:val="INDICATORNUMBER"/>
              <w:rPr>
                <w:rStyle w:val="IntenseEmphasis"/>
                <w:b/>
                <w:bCs w:val="0"/>
                <w:i w:val="0"/>
                <w:iCs w:val="0"/>
              </w:rPr>
            </w:pPr>
            <w:r>
              <w:rPr>
                <w:rStyle w:val="IntenseEmphasis"/>
                <w:b/>
                <w:bCs w:val="0"/>
                <w:i w:val="0"/>
                <w:iCs w:val="0"/>
                <w:color w:val="595959"/>
              </w:rPr>
              <w:t>SG 18.2</w:t>
            </w:r>
          </w:p>
        </w:tc>
        <w:tc>
          <w:tcPr>
            <w:tcW w:w="8080" w:type="dxa"/>
            <w:tcBorders>
              <w:top w:val="single" w:sz="4" w:space="0" w:color="595959"/>
              <w:bottom w:val="single" w:sz="4" w:space="0" w:color="A6A6A6" w:themeColor="background1" w:themeShade="A6"/>
            </w:tcBorders>
          </w:tcPr>
          <w:p w14:paraId="5FE08593" w14:textId="77777777" w:rsidR="005F7BCA" w:rsidRPr="00CF025D"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35EE">
              <w:rPr>
                <w:bCs/>
              </w:rPr>
              <w:t>Please select respective answer option if respective party reviewed, validated and/or assured all your reported information, not only a subset.</w:t>
            </w:r>
          </w:p>
        </w:tc>
      </w:tr>
      <w:tr w:rsidR="005F7BCA" w:rsidRPr="00CF025D" w14:paraId="48106B91" w14:textId="77777777" w:rsidTr="003F106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6B44C7CD" w14:textId="77777777" w:rsidR="005F7BCA" w:rsidRDefault="00D74C9E" w:rsidP="003F1063">
            <w:pPr>
              <w:pStyle w:val="INDICATORNUMBER"/>
              <w:rPr>
                <w:rStyle w:val="IntenseEmphasis"/>
                <w:b/>
                <w:bCs w:val="0"/>
                <w:i w:val="0"/>
                <w:iCs w:val="0"/>
                <w:color w:val="595959"/>
              </w:rPr>
            </w:pPr>
            <w:r>
              <w:rPr>
                <w:rStyle w:val="IntenseEmphasis"/>
                <w:b/>
                <w:bCs w:val="0"/>
                <w:i w:val="0"/>
                <w:iCs w:val="0"/>
                <w:color w:val="595959"/>
              </w:rPr>
              <w:t>SG 18.3</w:t>
            </w:r>
          </w:p>
        </w:tc>
        <w:tc>
          <w:tcPr>
            <w:tcW w:w="8080" w:type="dxa"/>
            <w:tcBorders>
              <w:top w:val="single" w:sz="4" w:space="0" w:color="A6A6A6" w:themeColor="background1" w:themeShade="A6"/>
              <w:bottom w:val="single" w:sz="4" w:space="0" w:color="A6A6A6" w:themeColor="background1" w:themeShade="A6"/>
            </w:tcBorders>
          </w:tcPr>
          <w:p w14:paraId="48B1F9DC" w14:textId="77777777" w:rsidR="005F7BCA" w:rsidRPr="007B35EE"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bCs/>
              </w:rPr>
            </w:pPr>
            <w:r w:rsidRPr="007B35EE">
              <w:rPr>
                <w:bCs/>
              </w:rPr>
              <w:t xml:space="preserve">For internal assurance and validation, please define the scope, the method used, the assumptions on which the process was based, key findings and recommendations. </w:t>
            </w:r>
          </w:p>
          <w:p w14:paraId="6ECB4675" w14:textId="77777777" w:rsidR="005F7BCA" w:rsidRPr="007B35EE"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bCs/>
              </w:rPr>
            </w:pPr>
            <w:r w:rsidRPr="007B35EE">
              <w:rPr>
                <w:bCs/>
              </w:rPr>
              <w:t>If you obtained independent external assurance, please state the standard followed and the outcome of the assurance, the level of assurance obtained (limited or reasonable) and the conclusion of the assurance provider (negative or positive conclusion, qualified or unqualified).</w:t>
            </w:r>
          </w:p>
          <w:p w14:paraId="075AF908" w14:textId="77777777" w:rsidR="005F7BCA" w:rsidRPr="007B35EE"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bCs/>
              </w:rPr>
            </w:pPr>
            <w:r w:rsidRPr="007B35EE">
              <w:rPr>
                <w:bCs/>
              </w:rPr>
              <w:t>Please clarify what type of reported information, for example</w:t>
            </w:r>
            <w:r w:rsidR="008E4FC2">
              <w:rPr>
                <w:bCs/>
              </w:rPr>
              <w:t>,</w:t>
            </w:r>
            <w:r w:rsidRPr="007B35EE">
              <w:rPr>
                <w:bCs/>
              </w:rPr>
              <w:t xml:space="preserve"> your voting record, was assured by external independent provider(s)</w:t>
            </w:r>
            <w:r w:rsidR="00D50F24">
              <w:rPr>
                <w:bCs/>
              </w:rPr>
              <w:t>.</w:t>
            </w:r>
          </w:p>
        </w:tc>
      </w:tr>
      <w:tr w:rsidR="000A184C" w:rsidRPr="00CF025D" w14:paraId="380D4050" w14:textId="77777777" w:rsidTr="003F106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8FB7457" w14:textId="77777777" w:rsidR="000A184C" w:rsidRDefault="00D74C9E" w:rsidP="003F1063">
            <w:pPr>
              <w:pStyle w:val="INDICATORNUMBER"/>
              <w:rPr>
                <w:rStyle w:val="IntenseEmphasis"/>
                <w:b/>
                <w:bCs w:val="0"/>
                <w:i w:val="0"/>
                <w:iCs w:val="0"/>
                <w:color w:val="595959"/>
              </w:rPr>
            </w:pPr>
            <w:r>
              <w:rPr>
                <w:rStyle w:val="IntenseEmphasis"/>
                <w:b/>
                <w:bCs w:val="0"/>
                <w:i w:val="0"/>
                <w:iCs w:val="0"/>
                <w:color w:val="595959"/>
              </w:rPr>
              <w:t>SG 18.4</w:t>
            </w:r>
          </w:p>
        </w:tc>
        <w:tc>
          <w:tcPr>
            <w:tcW w:w="8080" w:type="dxa"/>
            <w:tcBorders>
              <w:top w:val="single" w:sz="4" w:space="0" w:color="A6A6A6" w:themeColor="background1" w:themeShade="A6"/>
              <w:bottom w:val="single" w:sz="4" w:space="0" w:color="A6A6A6" w:themeColor="background1" w:themeShade="A6"/>
            </w:tcBorders>
          </w:tcPr>
          <w:p w14:paraId="21AAFF34" w14:textId="77777777" w:rsidR="000A184C" w:rsidRPr="007B35EE" w:rsidRDefault="000A184C">
            <w:pPr>
              <w:pStyle w:val="INDICATORTEXT"/>
              <w:cnfStyle w:val="000000000000" w:firstRow="0" w:lastRow="0" w:firstColumn="0" w:lastColumn="0" w:oddVBand="0" w:evenVBand="0" w:oddHBand="0" w:evenHBand="0" w:firstRowFirstColumn="0" w:firstRowLastColumn="0" w:lastRowFirstColumn="0" w:lastRowLastColumn="0"/>
              <w:rPr>
                <w:bCs/>
              </w:rPr>
            </w:pPr>
            <w:r>
              <w:rPr>
                <w:bCs/>
              </w:rPr>
              <w:t xml:space="preserve">This indicator allows you to attach assurance statements or other relevant documents to your report. </w:t>
            </w:r>
          </w:p>
        </w:tc>
      </w:tr>
      <w:tr w:rsidR="005F7BCA" w:rsidRPr="00CF025D" w14:paraId="2C80FA86" w14:textId="77777777" w:rsidTr="003F106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6F690F68" w14:textId="77777777" w:rsidR="005F7BCA" w:rsidRPr="007B35EE" w:rsidRDefault="005F7BCA" w:rsidP="003F1063">
            <w:pPr>
              <w:pStyle w:val="INDICATORNUMBER"/>
              <w:rPr>
                <w:b w:val="0"/>
                <w:bCs/>
                <w:i/>
              </w:rPr>
            </w:pPr>
            <w:r w:rsidRPr="007B35EE">
              <w:rPr>
                <w:rStyle w:val="IntenseEmphasis"/>
                <w:b/>
                <w:i w:val="0"/>
                <w:color w:val="595959"/>
              </w:rPr>
              <w:t>LOGIC</w:t>
            </w:r>
          </w:p>
        </w:tc>
      </w:tr>
      <w:tr w:rsidR="005F7BCA" w:rsidRPr="00CF025D" w14:paraId="1B6FA552" w14:textId="77777777" w:rsidTr="003F106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6B17B653" w14:textId="77777777" w:rsidR="005F7BCA" w:rsidRDefault="00D74C9E" w:rsidP="003F1063">
            <w:pPr>
              <w:pStyle w:val="INDICATORNUMBER"/>
              <w:rPr>
                <w:rStyle w:val="IntenseEmphasis"/>
                <w:b/>
                <w:bCs w:val="0"/>
                <w:i w:val="0"/>
                <w:iCs w:val="0"/>
                <w:color w:val="595959"/>
              </w:rPr>
            </w:pPr>
            <w:r>
              <w:rPr>
                <w:rStyle w:val="IntenseEmphasis"/>
                <w:b/>
                <w:bCs w:val="0"/>
                <w:i w:val="0"/>
                <w:iCs w:val="0"/>
                <w:color w:val="595959"/>
              </w:rPr>
              <w:t>SG 18</w:t>
            </w:r>
          </w:p>
        </w:tc>
        <w:tc>
          <w:tcPr>
            <w:tcW w:w="8080" w:type="dxa"/>
            <w:tcBorders>
              <w:top w:val="single" w:sz="4" w:space="0" w:color="A6A6A6" w:themeColor="background1" w:themeShade="A6"/>
              <w:bottom w:val="single" w:sz="4" w:space="0" w:color="A6A6A6" w:themeColor="background1" w:themeShade="A6"/>
            </w:tcBorders>
          </w:tcPr>
          <w:p w14:paraId="07BA9195" w14:textId="77777777" w:rsidR="005F7BCA" w:rsidRPr="007B35EE" w:rsidRDefault="005F7BCA">
            <w:pPr>
              <w:pStyle w:val="INDICATORTEXT"/>
              <w:cnfStyle w:val="000000000000" w:firstRow="0" w:lastRow="0" w:firstColumn="0" w:lastColumn="0" w:oddVBand="0" w:evenVBand="0" w:oddHBand="0" w:evenHBand="0" w:firstRowFirstColumn="0" w:firstRowLastColumn="0" w:lastRowFirstColumn="0" w:lastRowLastColumn="0"/>
              <w:rPr>
                <w:bCs/>
              </w:rPr>
            </w:pPr>
            <w:r w:rsidRPr="007B35EE">
              <w:rPr>
                <w:bCs/>
              </w:rPr>
              <w:t>[1</w:t>
            </w:r>
            <w:r w:rsidR="00D74C9E">
              <w:rPr>
                <w:bCs/>
              </w:rPr>
              <w:t>8</w:t>
            </w:r>
            <w:r w:rsidRPr="007B35EE">
              <w:rPr>
                <w:bCs/>
              </w:rPr>
              <w:t>.2]</w:t>
            </w:r>
            <w:r w:rsidR="00AD50B6">
              <w:rPr>
                <w:bCs/>
              </w:rPr>
              <w:t xml:space="preserve">, </w:t>
            </w:r>
            <w:r w:rsidRPr="007B35EE">
              <w:rPr>
                <w:bCs/>
              </w:rPr>
              <w:t>[1</w:t>
            </w:r>
            <w:r w:rsidR="00D74C9E">
              <w:rPr>
                <w:bCs/>
              </w:rPr>
              <w:t>8</w:t>
            </w:r>
            <w:r w:rsidRPr="007B35EE">
              <w:rPr>
                <w:bCs/>
              </w:rPr>
              <w:t>.3]</w:t>
            </w:r>
            <w:r w:rsidR="00AD50B6">
              <w:rPr>
                <w:bCs/>
              </w:rPr>
              <w:t xml:space="preserve"> and [1</w:t>
            </w:r>
            <w:r w:rsidR="00D74C9E">
              <w:rPr>
                <w:bCs/>
              </w:rPr>
              <w:t>8</w:t>
            </w:r>
            <w:r w:rsidR="00AD50B6">
              <w:rPr>
                <w:bCs/>
              </w:rPr>
              <w:t>.4]</w:t>
            </w:r>
            <w:r w:rsidRPr="007B35EE">
              <w:rPr>
                <w:bCs/>
              </w:rPr>
              <w:t xml:space="preserve"> will be applicable if </w:t>
            </w:r>
            <w:r w:rsidR="008364DC">
              <w:rPr>
                <w:bCs/>
              </w:rPr>
              <w:t>‘</w:t>
            </w:r>
            <w:r w:rsidRPr="007B35EE">
              <w:rPr>
                <w:bCs/>
              </w:rPr>
              <w:t>Yes</w:t>
            </w:r>
            <w:r w:rsidR="008364DC">
              <w:rPr>
                <w:bCs/>
              </w:rPr>
              <w:t>’</w:t>
            </w:r>
            <w:r w:rsidRPr="007B35EE">
              <w:rPr>
                <w:bCs/>
              </w:rPr>
              <w:t xml:space="preserve"> </w:t>
            </w:r>
            <w:r w:rsidR="00660428">
              <w:rPr>
                <w:bCs/>
              </w:rPr>
              <w:t xml:space="preserve">is reported </w:t>
            </w:r>
            <w:r w:rsidRPr="007B35EE">
              <w:rPr>
                <w:bCs/>
              </w:rPr>
              <w:t>in [1</w:t>
            </w:r>
            <w:r w:rsidR="00D74C9E">
              <w:rPr>
                <w:bCs/>
              </w:rPr>
              <w:t>8</w:t>
            </w:r>
            <w:r w:rsidRPr="007B35EE">
              <w:rPr>
                <w:bCs/>
              </w:rPr>
              <w:t>.1]</w:t>
            </w:r>
          </w:p>
        </w:tc>
      </w:tr>
      <w:tr w:rsidR="005F7BCA" w:rsidRPr="00CF025D" w14:paraId="3F6867E1" w14:textId="77777777" w:rsidTr="003F106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25260A5D" w14:textId="77777777" w:rsidR="005F7BCA" w:rsidRPr="00176377" w:rsidRDefault="005F7BCA" w:rsidP="003F1063">
            <w:pPr>
              <w:pStyle w:val="INDICATORTEXT"/>
              <w:rPr>
                <w:b/>
                <w:bCs/>
              </w:rPr>
            </w:pPr>
            <w:r w:rsidRPr="00176377">
              <w:rPr>
                <w:b/>
                <w:bCs/>
              </w:rPr>
              <w:t>ASSESSMENT</w:t>
            </w:r>
          </w:p>
        </w:tc>
      </w:tr>
      <w:tr w:rsidR="005F7BCA" w:rsidRPr="00CF025D" w14:paraId="3744AB96" w14:textId="77777777" w:rsidTr="003F106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tcBorders>
          </w:tcPr>
          <w:p w14:paraId="2365F144" w14:textId="77777777" w:rsidR="005F7BCA" w:rsidRDefault="00D74C9E" w:rsidP="003F1063">
            <w:pPr>
              <w:pStyle w:val="INDICATORNUMBER"/>
              <w:rPr>
                <w:rStyle w:val="IntenseEmphasis"/>
                <w:b/>
                <w:bCs w:val="0"/>
                <w:i w:val="0"/>
                <w:iCs w:val="0"/>
                <w:color w:val="595959"/>
              </w:rPr>
            </w:pPr>
            <w:r>
              <w:rPr>
                <w:rStyle w:val="IntenseEmphasis"/>
                <w:b/>
                <w:bCs w:val="0"/>
                <w:i w:val="0"/>
                <w:iCs w:val="0"/>
                <w:color w:val="595959"/>
              </w:rPr>
              <w:t>SG 18</w:t>
            </w:r>
          </w:p>
        </w:tc>
        <w:tc>
          <w:tcPr>
            <w:tcW w:w="8080" w:type="dxa"/>
            <w:tcBorders>
              <w:top w:val="single" w:sz="4" w:space="0" w:color="A6A6A6" w:themeColor="background1" w:themeShade="A6"/>
              <w:bottom w:val="single" w:sz="4" w:space="0" w:color="595959" w:themeColor="text1" w:themeTint="A6"/>
            </w:tcBorders>
          </w:tcPr>
          <w:p w14:paraId="18E57EF8" w14:textId="77777777" w:rsidR="005F7BCA" w:rsidRPr="007B35EE" w:rsidRDefault="005F7BCA" w:rsidP="003F1063">
            <w:pPr>
              <w:pStyle w:val="INDICATORTEXT"/>
              <w:cnfStyle w:val="000000000000" w:firstRow="0" w:lastRow="0" w:firstColumn="0" w:lastColumn="0" w:oddVBand="0" w:evenVBand="0" w:oddHBand="0" w:evenHBand="0" w:firstRowFirstColumn="0" w:firstRowLastColumn="0" w:lastRowFirstColumn="0" w:lastRowLastColumn="0"/>
              <w:rPr>
                <w:bCs/>
              </w:rPr>
            </w:pPr>
            <w:r w:rsidRPr="00176377">
              <w:rPr>
                <w:bCs/>
              </w:rPr>
              <w:t>This indicator assesses whether signatories have reviewed, validated and/or assured their responses either by internal and/or external parties.</w:t>
            </w:r>
          </w:p>
        </w:tc>
      </w:tr>
    </w:tbl>
    <w:p w14:paraId="60777BDF" w14:textId="77777777" w:rsidR="005F7BCA" w:rsidRDefault="005F7BCA" w:rsidP="00F206C4">
      <w:pPr>
        <w:pStyle w:val="INDICATORNUMBER"/>
        <w:ind w:left="0"/>
      </w:pPr>
    </w:p>
    <w:sectPr w:rsidR="005F7BCA" w:rsidSect="00644696">
      <w:headerReference w:type="first" r:id="rId42"/>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8FC7DDC" w14:textId="77777777" w:rsidR="002C454D" w:rsidRDefault="002C454D" w:rsidP="00936049">
      <w:r>
        <w:separator/>
      </w:r>
    </w:p>
  </w:endnote>
  <w:endnote w:type="continuationSeparator" w:id="0">
    <w:p w14:paraId="0F39F516" w14:textId="77777777" w:rsidR="002C454D" w:rsidRDefault="002C454D" w:rsidP="00936049">
      <w:r>
        <w:continuationSeparator/>
      </w:r>
    </w:p>
  </w:endnote>
  <w:endnote w:type="continuationNotice" w:id="1">
    <w:p w14:paraId="5B7532E2" w14:textId="77777777" w:rsidR="002C454D" w:rsidRDefault="002C454D">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464443" w14:textId="77777777" w:rsidR="002C454D" w:rsidRDefault="002C454D">
    <w:pPr>
      <w:pStyle w:val="Footer"/>
    </w:pPr>
    <w:r>
      <w:rPr>
        <w:noProof/>
        <w:lang w:eastAsia="en-GB"/>
      </w:rPr>
      <w:drawing>
        <wp:anchor distT="0" distB="0" distL="114300" distR="114300" simplePos="0" relativeHeight="251658244" behindDoc="1" locked="0" layoutInCell="1" allowOverlap="1" wp14:anchorId="1F035A85" wp14:editId="5EB45E6E">
          <wp:simplePos x="0" y="0"/>
          <wp:positionH relativeFrom="page">
            <wp:align>center</wp:align>
          </wp:positionH>
          <wp:positionV relativeFrom="page">
            <wp:align>bottom</wp:align>
          </wp:positionV>
          <wp:extent cx="7546099" cy="874800"/>
          <wp:effectExtent l="0" t="0" r="0" b="1905"/>
          <wp:wrapNone/>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8B88B5" w14:textId="77777777" w:rsidR="002C454D" w:rsidRDefault="002C454D" w:rsidP="00EC1495">
    <w:pPr>
      <w:pStyle w:val="Footer"/>
      <w:tabs>
        <w:tab w:val="clear" w:pos="4320"/>
        <w:tab w:val="clear" w:pos="8640"/>
        <w:tab w:val="left" w:pos="6812"/>
        <w:tab w:val="right" w:pos="8668"/>
      </w:tabs>
      <w:rPr>
        <w:noProof/>
        <w:lang w:eastAsia="en-GB"/>
      </w:rPr>
    </w:pPr>
    <w:r w:rsidRPr="006071C2">
      <w:rPr>
        <w:noProof/>
        <w:lang w:eastAsia="en-GB"/>
      </w:rPr>
      <w:drawing>
        <wp:anchor distT="0" distB="0" distL="114300" distR="114300" simplePos="0" relativeHeight="251658240" behindDoc="1" locked="0" layoutInCell="1" allowOverlap="1" wp14:anchorId="4897920E" wp14:editId="79CAF2BB">
          <wp:simplePos x="0" y="0"/>
          <wp:positionH relativeFrom="page">
            <wp:align>right</wp:align>
          </wp:positionH>
          <wp:positionV relativeFrom="page">
            <wp:align>bottom</wp:align>
          </wp:positionV>
          <wp:extent cx="3803015" cy="1049020"/>
          <wp:effectExtent l="0" t="0" r="6985" b="0"/>
          <wp:wrapNone/>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803015" cy="10490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8246" behindDoc="0" locked="0" layoutInCell="1" allowOverlap="1" wp14:anchorId="79CEF35B" wp14:editId="135ADAFB">
              <wp:simplePos x="0" y="0"/>
              <wp:positionH relativeFrom="column">
                <wp:posOffset>-260985</wp:posOffset>
              </wp:positionH>
              <wp:positionV relativeFrom="paragraph">
                <wp:posOffset>86384</wp:posOffset>
              </wp:positionV>
              <wp:extent cx="2505075" cy="1404620"/>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295BB996" w14:textId="5575017B" w:rsidR="002C454D" w:rsidRPr="00001008" w:rsidRDefault="002C454D"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7F1BBC">
                            <w:rPr>
                              <w:color w:val="A6A6A6" w:themeColor="background1" w:themeShade="A6"/>
                              <w:sz w:val="14"/>
                              <w:szCs w:val="14"/>
                            </w:rPr>
                            <w:t>5</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9CEF35B" id="_x0000_t202" coordsize="21600,21600" o:spt="202" path="m,l,21600r21600,l21600,xe">
              <v:stroke joinstyle="miter"/>
              <v:path gradientshapeok="t" o:connecttype="rect"/>
            </v:shapetype>
            <v:shape id="Text Box 2" o:spid="_x0000_s1064" type="#_x0000_t202" style="position:absolute;margin-left:-20.55pt;margin-top:6.8pt;width:197.25pt;height:110.6pt;z-index:25165824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WiYHwIAABw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" stroked="f">
              <v:textbox style="mso-fit-shape-to-text:t">
                <w:txbxContent>
                  <w:p w14:paraId="295BB996" w14:textId="5575017B" w:rsidR="002C454D" w:rsidRPr="00001008" w:rsidRDefault="002C454D"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7F1BBC">
                      <w:rPr>
                        <w:color w:val="A6A6A6" w:themeColor="background1" w:themeShade="A6"/>
                        <w:sz w:val="14"/>
                        <w:szCs w:val="14"/>
                      </w:rPr>
                      <w:t>5</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2708724E" w14:textId="77777777" w:rsidR="002C454D" w:rsidRPr="0098553C" w:rsidRDefault="002C454D" w:rsidP="00EC1495">
    <w:pPr>
      <w:pStyle w:val="Footer"/>
      <w:framePr w:w="11854" w:wrap="around" w:vAnchor="text" w:hAnchor="page" w:x="139" w:y="28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3A0060">
      <w:rPr>
        <w:rStyle w:val="PageNumber"/>
        <w:rFonts w:ascii="Alright Sans Light" w:hAnsi="Alright Sans Light"/>
        <w:noProof/>
        <w:color w:val="808080"/>
      </w:rPr>
      <w:t>5</w:t>
    </w:r>
    <w:r w:rsidRPr="0098553C">
      <w:rPr>
        <w:rStyle w:val="PageNumber"/>
        <w:rFonts w:ascii="Alright Sans Light" w:hAnsi="Alright Sans Light"/>
        <w:color w:val="808080"/>
      </w:rPr>
      <w:fldChar w:fldCharType="end"/>
    </w:r>
  </w:p>
  <w:p w14:paraId="0A15D934" w14:textId="77777777" w:rsidR="002C454D" w:rsidRDefault="002C454D" w:rsidP="00EC1495">
    <w:pPr>
      <w:pStyle w:val="Footer"/>
      <w:tabs>
        <w:tab w:val="clear" w:pos="4320"/>
        <w:tab w:val="clear" w:pos="8640"/>
        <w:tab w:val="left" w:pos="6812"/>
        <w:tab w:val="right" w:pos="8668"/>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E49490" w14:textId="77777777" w:rsidR="002C454D" w:rsidRDefault="002C454D" w:rsidP="0028248F">
    <w:pPr>
      <w:pStyle w:val="Footer"/>
      <w:tabs>
        <w:tab w:val="clear" w:pos="4320"/>
        <w:tab w:val="clear" w:pos="8640"/>
        <w:tab w:val="left" w:pos="6812"/>
        <w:tab w:val="right" w:pos="8668"/>
      </w:tabs>
      <w:spacing w:before="0" w:after="0"/>
      <w:rPr>
        <w:noProof/>
        <w:lang w:eastAsia="en-GB"/>
      </w:rPr>
    </w:pPr>
    <w:r>
      <w:rPr>
        <w:noProof/>
        <w:lang w:eastAsia="en-GB"/>
      </w:rPr>
      <mc:AlternateContent>
        <mc:Choice Requires="wps">
          <w:drawing>
            <wp:anchor distT="45720" distB="45720" distL="114300" distR="114300" simplePos="0" relativeHeight="251658248" behindDoc="0" locked="0" layoutInCell="1" allowOverlap="1" wp14:anchorId="1F8F7879" wp14:editId="5E0D70A7">
              <wp:simplePos x="0" y="0"/>
              <wp:positionH relativeFrom="column">
                <wp:posOffset>-266700</wp:posOffset>
              </wp:positionH>
              <wp:positionV relativeFrom="paragraph">
                <wp:posOffset>-165831</wp:posOffset>
              </wp:positionV>
              <wp:extent cx="2505075" cy="1404620"/>
              <wp:effectExtent l="0" t="0" r="9525"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BCFA142" w14:textId="04C6A839" w:rsidR="002C454D" w:rsidRPr="00001008" w:rsidRDefault="002C454D"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7F1BBC">
                            <w:rPr>
                              <w:color w:val="A6A6A6" w:themeColor="background1" w:themeShade="A6"/>
                              <w:sz w:val="14"/>
                              <w:szCs w:val="14"/>
                            </w:rPr>
                            <w:t>5</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8F7879" id="_x0000_t202" coordsize="21600,21600" o:spt="202" path="m,l,21600r21600,l21600,xe">
              <v:stroke joinstyle="miter"/>
              <v:path gradientshapeok="t" o:connecttype="rect"/>
            </v:shapetype>
            <v:shape id="_x0000_s1065" type="#_x0000_t202" style="position:absolute;margin-left:-21pt;margin-top:-13.05pt;width:197.25pt;height:110.6pt;z-index:251658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aBuIQIAACM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" stroked="f">
              <v:textbox style="mso-fit-shape-to-text:t">
                <w:txbxContent>
                  <w:p w14:paraId="6BCFA142" w14:textId="04C6A839" w:rsidR="002C454D" w:rsidRPr="00001008" w:rsidRDefault="002C454D"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7F1BBC">
                      <w:rPr>
                        <w:color w:val="A6A6A6" w:themeColor="background1" w:themeShade="A6"/>
                        <w:sz w:val="14"/>
                        <w:szCs w:val="14"/>
                      </w:rPr>
                      <w:t>5</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1" behindDoc="1" locked="0" layoutInCell="1" allowOverlap="1" wp14:anchorId="44A7A76F" wp14:editId="6ECF3552">
          <wp:simplePos x="0" y="0"/>
          <wp:positionH relativeFrom="page">
            <wp:align>right</wp:align>
          </wp:positionH>
          <wp:positionV relativeFrom="page">
            <wp:align>bottom</wp:align>
          </wp:positionV>
          <wp:extent cx="4431030" cy="1025525"/>
          <wp:effectExtent l="0" t="0" r="7620" b="3175"/>
          <wp:wrapNone/>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1353" t="12839"/>
                  <a:stretch/>
                </pic:blipFill>
                <pic:spPr bwMode="auto">
                  <a:xfrm>
                    <a:off x="0" y="0"/>
                    <a:ext cx="4431030" cy="10255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7" behindDoc="1" locked="0" layoutInCell="1" allowOverlap="1" wp14:anchorId="1E3D8F7D" wp14:editId="3AB67C43">
          <wp:simplePos x="0" y="0"/>
          <wp:positionH relativeFrom="page">
            <wp:posOffset>-93815</wp:posOffset>
          </wp:positionH>
          <wp:positionV relativeFrom="bottomMargin">
            <wp:posOffset>1266935</wp:posOffset>
          </wp:positionV>
          <wp:extent cx="7560310" cy="1173677"/>
          <wp:effectExtent l="0" t="0" r="2540" b="7620"/>
          <wp:wrapNone/>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69245F7C" w14:textId="77777777" w:rsidR="002C454D" w:rsidRPr="0098553C" w:rsidRDefault="002C454D" w:rsidP="00EC1495">
    <w:pPr>
      <w:pStyle w:val="Footer"/>
      <w:framePr w:w="11854" w:wrap="around" w:vAnchor="text" w:hAnchor="page" w:x="539" w:y="101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3A0060">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336FFCAD" w14:textId="77777777" w:rsidR="002C454D" w:rsidRDefault="002C454D" w:rsidP="009D5ECB">
    <w:pPr>
      <w:pStyle w:val="Footer"/>
      <w:tabs>
        <w:tab w:val="clear" w:pos="8640"/>
        <w:tab w:val="left" w:pos="7012"/>
        <w:tab w:val="left" w:pos="7501"/>
      </w:tabs>
      <w:rPr>
        <w:noProof/>
        <w:lang w:eastAsia="en-GB"/>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E52DA7" w14:textId="77777777" w:rsidR="002C454D" w:rsidRPr="0098553C" w:rsidRDefault="002C454D" w:rsidP="002100AC">
    <w:pPr>
      <w:pStyle w:val="Footer"/>
      <w:framePr w:w="11856" w:wrap="around" w:vAnchor="text" w:hAnchor="page" w:x="63"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3A0060">
      <w:rPr>
        <w:rStyle w:val="PageNumber"/>
        <w:rFonts w:ascii="Alright Sans Light" w:hAnsi="Alright Sans Light"/>
        <w:noProof/>
        <w:color w:val="808080"/>
      </w:rPr>
      <w:t>21</w:t>
    </w:r>
    <w:r w:rsidRPr="0098553C">
      <w:rPr>
        <w:rStyle w:val="PageNumber"/>
        <w:rFonts w:ascii="Alright Sans Light" w:hAnsi="Alright Sans Light"/>
        <w:color w:val="808080"/>
      </w:rPr>
      <w:fldChar w:fldCharType="end"/>
    </w:r>
  </w:p>
  <w:p w14:paraId="23155708" w14:textId="77777777" w:rsidR="002C454D" w:rsidRDefault="002C454D" w:rsidP="00EC1495">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62336" behindDoc="0" locked="0" layoutInCell="1" allowOverlap="1" wp14:anchorId="05C9E59E" wp14:editId="2D7A989F">
              <wp:simplePos x="0" y="0"/>
              <wp:positionH relativeFrom="column">
                <wp:posOffset>-182880</wp:posOffset>
              </wp:positionH>
              <wp:positionV relativeFrom="paragraph">
                <wp:posOffset>140859</wp:posOffset>
              </wp:positionV>
              <wp:extent cx="2505075" cy="1404620"/>
              <wp:effectExtent l="0" t="0" r="9525" b="0"/>
              <wp:wrapSquare wrapText="bothSides"/>
              <wp:docPr id="2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3871CD7" w14:textId="543052B2" w:rsidR="002C454D" w:rsidRPr="00001008" w:rsidRDefault="002C454D"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7F1BBC">
                            <w:rPr>
                              <w:color w:val="A6A6A6" w:themeColor="background1" w:themeShade="A6"/>
                              <w:sz w:val="14"/>
                              <w:szCs w:val="14"/>
                            </w:rPr>
                            <w:t>5</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5C9E59E" id="_x0000_t202" coordsize="21600,21600" o:spt="202" path="m,l,21600r21600,l21600,xe">
              <v:stroke joinstyle="miter"/>
              <v:path gradientshapeok="t" o:connecttype="rect"/>
            </v:shapetype>
            <v:shape id="_x0000_s1066" type="#_x0000_t202" style="position:absolute;margin-left:-14.4pt;margin-top:11.1pt;width:197.25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" stroked="f">
              <v:textbox style="mso-fit-shape-to-text:t">
                <w:txbxContent>
                  <w:p w14:paraId="63871CD7" w14:textId="543052B2" w:rsidR="002C454D" w:rsidRPr="00001008" w:rsidRDefault="002C454D"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7F1BBC">
                      <w:rPr>
                        <w:color w:val="A6A6A6" w:themeColor="background1" w:themeShade="A6"/>
                        <w:sz w:val="14"/>
                        <w:szCs w:val="14"/>
                      </w:rPr>
                      <w:t>5</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0288" behindDoc="1" locked="0" layoutInCell="1" allowOverlap="1" wp14:anchorId="533DC468" wp14:editId="03A4AFEA">
          <wp:simplePos x="0" y="0"/>
          <wp:positionH relativeFrom="page">
            <wp:posOffset>5287616</wp:posOffset>
          </wp:positionH>
          <wp:positionV relativeFrom="page">
            <wp:posOffset>9724445</wp:posOffset>
          </wp:positionV>
          <wp:extent cx="2268883" cy="1001727"/>
          <wp:effectExtent l="0" t="0" r="0" b="8255"/>
          <wp:wrapNone/>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975" t="14866"/>
                  <a:stretch/>
                </pic:blipFill>
                <pic:spPr bwMode="auto">
                  <a:xfrm>
                    <a:off x="0" y="0"/>
                    <a:ext cx="2269934" cy="100219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361107755"/>
        <w:docPartObj>
          <w:docPartGallery w:val="Page Numbers (Bottom of Page)"/>
          <w:docPartUnique/>
        </w:docPartObj>
      </w:sdtPr>
      <w:sdtEndPr/>
      <w:sdtContent>
        <w:r w:rsidRPr="002100AC">
          <w:rPr>
            <w:noProof/>
            <w:lang w:eastAsia="en-GB"/>
          </w:rPr>
          <w:drawing>
            <wp:anchor distT="0" distB="0" distL="114300" distR="114300" simplePos="0" relativeHeight="251655168" behindDoc="1" locked="0" layoutInCell="1" allowOverlap="1" wp14:anchorId="5FFD4739" wp14:editId="12A23DC9">
              <wp:simplePos x="0" y="0"/>
              <wp:positionH relativeFrom="page">
                <wp:posOffset>152400</wp:posOffset>
              </wp:positionH>
              <wp:positionV relativeFrom="bottomMargin">
                <wp:posOffset>-111125</wp:posOffset>
              </wp:positionV>
              <wp:extent cx="7563485" cy="1171575"/>
              <wp:effectExtent l="0" t="0" r="8890" b="0"/>
              <wp:wrapNone/>
              <wp:docPr id="3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2100AC">
      <w:rPr>
        <w:noProof/>
        <w:lang w:eastAsia="en-GB"/>
      </w:rPr>
      <w:drawing>
        <wp:anchor distT="0" distB="0" distL="114300" distR="114300" simplePos="0" relativeHeight="251657216" behindDoc="1" locked="0" layoutInCell="1" allowOverlap="1" wp14:anchorId="752906F5" wp14:editId="41FCD506">
          <wp:simplePos x="0" y="0"/>
          <wp:positionH relativeFrom="page">
            <wp:align>left</wp:align>
          </wp:positionH>
          <wp:positionV relativeFrom="page">
            <wp:align>bottom</wp:align>
          </wp:positionV>
          <wp:extent cx="7563485" cy="1171575"/>
          <wp:effectExtent l="19050" t="0" r="0" b="0"/>
          <wp:wrapNone/>
          <wp:docPr id="35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DDD392" w14:textId="77777777" w:rsidR="002C454D" w:rsidRDefault="002C454D" w:rsidP="00936049">
      <w:r>
        <w:separator/>
      </w:r>
    </w:p>
  </w:footnote>
  <w:footnote w:type="continuationSeparator" w:id="0">
    <w:p w14:paraId="6715778D" w14:textId="77777777" w:rsidR="002C454D" w:rsidRDefault="002C454D" w:rsidP="00936049">
      <w:r>
        <w:continuationSeparator/>
      </w:r>
    </w:p>
  </w:footnote>
  <w:footnote w:type="continuationNotice" w:id="1">
    <w:p w14:paraId="1804DFF2" w14:textId="77777777" w:rsidR="002C454D" w:rsidRDefault="002C454D">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469F5C" w14:textId="77777777" w:rsidR="002C454D" w:rsidRPr="00D5649D" w:rsidRDefault="002C454D" w:rsidP="00D5649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644328" w14:textId="77777777" w:rsidR="002C454D" w:rsidRPr="00DE15A7" w:rsidRDefault="002C454D" w:rsidP="00DE15A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5386BD" w14:textId="77777777" w:rsidR="002C454D" w:rsidRPr="00DE15A7" w:rsidRDefault="002C454D" w:rsidP="009E347F">
    <w:pPr>
      <w:pStyle w:val="Header"/>
      <w:rPr>
        <w:sz w:val="18"/>
        <w:szCs w:val="18"/>
      </w:rPr>
    </w:pPr>
    <w:r w:rsidRPr="00DE15A7">
      <w:rPr>
        <w:sz w:val="18"/>
        <w:szCs w:val="18"/>
      </w:rPr>
      <w:t>Responsible investment policy</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E3576B" w14:textId="77777777" w:rsidR="002C454D" w:rsidRPr="00DE15A7" w:rsidRDefault="002C454D" w:rsidP="00AA12C5">
    <w:pPr>
      <w:pStyle w:val="Header"/>
      <w:rPr>
        <w:i/>
        <w:sz w:val="18"/>
        <w:szCs w:val="18"/>
      </w:rPr>
    </w:pPr>
    <w:r w:rsidRPr="00DE15A7">
      <w:rPr>
        <w:sz w:val="18"/>
        <w:szCs w:val="18"/>
      </w:rPr>
      <w:t>Responsible investment policy</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7F45B5" w14:textId="77777777" w:rsidR="002C454D" w:rsidRPr="00DE15A7" w:rsidRDefault="002C454D" w:rsidP="002245CC">
    <w:pPr>
      <w:pStyle w:val="Header"/>
      <w:rPr>
        <w:sz w:val="18"/>
        <w:szCs w:val="18"/>
      </w:rPr>
    </w:pPr>
    <w:r w:rsidRPr="00DE15A7">
      <w:rPr>
        <w:sz w:val="18"/>
        <w:szCs w:val="18"/>
      </w:rPr>
      <w:t>Objectives and strategies</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24F873" w14:textId="77777777" w:rsidR="002C454D" w:rsidRPr="00DE15A7" w:rsidRDefault="002C454D" w:rsidP="009E347F">
    <w:pPr>
      <w:pStyle w:val="Header"/>
      <w:rPr>
        <w:sz w:val="18"/>
        <w:szCs w:val="18"/>
      </w:rPr>
    </w:pPr>
    <w:r w:rsidRPr="00DE15A7">
      <w:rPr>
        <w:sz w:val="18"/>
        <w:szCs w:val="18"/>
      </w:rPr>
      <w:t>Objectives and strategies</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011020" w14:textId="77777777" w:rsidR="002C454D" w:rsidRPr="00DE15A7" w:rsidRDefault="002C454D" w:rsidP="002F3366">
    <w:pPr>
      <w:pStyle w:val="Header"/>
      <w:rPr>
        <w:sz w:val="18"/>
        <w:szCs w:val="18"/>
      </w:rPr>
    </w:pPr>
    <w:r w:rsidRPr="00DE15A7">
      <w:rPr>
        <w:sz w:val="18"/>
        <w:szCs w:val="18"/>
      </w:rPr>
      <w:t>Governance and human resources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996626" w14:textId="77777777" w:rsidR="002C454D" w:rsidRPr="00DE15A7" w:rsidRDefault="002C454D" w:rsidP="009E347F">
    <w:pPr>
      <w:pStyle w:val="Header"/>
      <w:rPr>
        <w:sz w:val="18"/>
        <w:szCs w:val="18"/>
      </w:rPr>
    </w:pPr>
    <w:r w:rsidRPr="00DE15A7">
      <w:rPr>
        <w:sz w:val="18"/>
        <w:szCs w:val="18"/>
      </w:rPr>
      <w:t>Governance and human resources</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FB43D8" w14:textId="77777777" w:rsidR="002C454D" w:rsidRPr="00DE15A7" w:rsidRDefault="002C454D" w:rsidP="00D41D24">
    <w:pPr>
      <w:pStyle w:val="Header"/>
      <w:rPr>
        <w:sz w:val="18"/>
        <w:szCs w:val="18"/>
      </w:rPr>
    </w:pPr>
    <w:r w:rsidRPr="00DE15A7">
      <w:rPr>
        <w:sz w:val="18"/>
        <w:szCs w:val="18"/>
      </w:rPr>
      <w:t>Promoting responsible investment</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744EC1" w14:textId="77777777" w:rsidR="002C454D" w:rsidRPr="00DE15A7" w:rsidRDefault="002C454D" w:rsidP="009D5ECB">
    <w:pPr>
      <w:pStyle w:val="Header"/>
      <w:tabs>
        <w:tab w:val="clear" w:pos="4320"/>
        <w:tab w:val="clear" w:pos="8640"/>
        <w:tab w:val="center" w:pos="4334"/>
      </w:tabs>
      <w:rPr>
        <w:sz w:val="18"/>
        <w:szCs w:val="18"/>
      </w:rPr>
    </w:pPr>
    <w:r w:rsidRPr="00DE15A7">
      <w:rPr>
        <w:sz w:val="18"/>
        <w:szCs w:val="18"/>
      </w:rPr>
      <w:t>Promoting responsible investment</w:t>
    </w:r>
    <w:r>
      <w:rPr>
        <w:sz w:val="18"/>
        <w:szCs w:val="18"/>
      </w:rPr>
      <w:tab/>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18D618" w14:textId="77777777" w:rsidR="002C454D" w:rsidRPr="00EC1495" w:rsidRDefault="002C454D" w:rsidP="00EC1495">
    <w:pPr>
      <w:pStyle w:val="PRITableContent"/>
      <w:rPr>
        <w:sz w:val="30"/>
        <w:szCs w:val="28"/>
      </w:rPr>
    </w:pPr>
    <w:r w:rsidRPr="0081404F">
      <w:t>Asset class implementation not reported in other modules</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0ECFDC" w14:textId="77777777" w:rsidR="002C454D" w:rsidRPr="006E081C" w:rsidRDefault="002C454D" w:rsidP="006E081C">
    <w:pPr>
      <w:pStyle w:val="Header"/>
    </w:pPr>
    <w:r>
      <w:t>ESG issues in asset allocation</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335A5B" w14:textId="77777777" w:rsidR="002C454D" w:rsidRPr="00DE15A7" w:rsidRDefault="002C454D" w:rsidP="007F32E4">
    <w:pPr>
      <w:pStyle w:val="Header"/>
      <w:rPr>
        <w:sz w:val="18"/>
        <w:szCs w:val="18"/>
      </w:rPr>
    </w:pPr>
    <w:r w:rsidRPr="00DE15A7">
      <w:rPr>
        <w:sz w:val="18"/>
        <w:szCs w:val="18"/>
      </w:rPr>
      <w:t>Investment execution and advisory services</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24C644" w14:textId="77777777" w:rsidR="002C454D" w:rsidRPr="00DE15A7" w:rsidRDefault="002C454D" w:rsidP="007F32E4">
    <w:pPr>
      <w:pStyle w:val="Header"/>
      <w:rPr>
        <w:sz w:val="18"/>
        <w:szCs w:val="18"/>
      </w:rPr>
    </w:pPr>
    <w:r w:rsidRPr="00DE15A7">
      <w:rPr>
        <w:sz w:val="18"/>
        <w:szCs w:val="18"/>
      </w:rPr>
      <w:t>Innovation</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824D3B" w14:textId="77777777" w:rsidR="002C454D" w:rsidRPr="00DE15A7" w:rsidRDefault="002C454D" w:rsidP="007F32E4">
    <w:pPr>
      <w:pStyle w:val="Header"/>
      <w:rPr>
        <w:sz w:val="18"/>
        <w:szCs w:val="18"/>
      </w:rPr>
    </w:pPr>
    <w:r w:rsidRPr="00DE15A7">
      <w:rPr>
        <w:sz w:val="18"/>
        <w:szCs w:val="18"/>
      </w:rPr>
      <w:t>Assurance of responses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451416C"/>
    <w:multiLevelType w:val="hybridMultilevel"/>
    <w:tmpl w:val="30F2062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6" w15:restartNumberingAfterBreak="0">
    <w:nsid w:val="09843AB3"/>
    <w:multiLevelType w:val="hybridMultilevel"/>
    <w:tmpl w:val="E64E00F6"/>
    <w:lvl w:ilvl="0" w:tplc="336C3C42">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1095546F"/>
    <w:multiLevelType w:val="hybridMultilevel"/>
    <w:tmpl w:val="C5A279FE"/>
    <w:lvl w:ilvl="0" w:tplc="36B4F800">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0" w15:restartNumberingAfterBreak="0">
    <w:nsid w:val="131B1D9F"/>
    <w:multiLevelType w:val="hybridMultilevel"/>
    <w:tmpl w:val="4C0E42D4"/>
    <w:lvl w:ilvl="0" w:tplc="D936940E">
      <w:start w:val="1"/>
      <w:numFmt w:val="bullet"/>
      <w:lvlText w:val="-"/>
      <w:lvlJc w:val="left"/>
      <w:pPr>
        <w:ind w:left="360" w:hanging="360"/>
      </w:pPr>
      <w:rPr>
        <w:rFonts w:ascii="Calibri" w:eastAsia="Calibri" w:hAnsi="Calibri"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1" w15:restartNumberingAfterBreak="0">
    <w:nsid w:val="175E34E4"/>
    <w:multiLevelType w:val="hybridMultilevel"/>
    <w:tmpl w:val="BA9EF0AE"/>
    <w:lvl w:ilvl="0" w:tplc="08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12" w15:restartNumberingAfterBreak="0">
    <w:nsid w:val="1B827B24"/>
    <w:multiLevelType w:val="hybridMultilevel"/>
    <w:tmpl w:val="BFD02648"/>
    <w:lvl w:ilvl="0" w:tplc="08090001">
      <w:start w:val="1"/>
      <w:numFmt w:val="bullet"/>
      <w:lvlText w:val=""/>
      <w:lvlJc w:val="left"/>
      <w:pPr>
        <w:ind w:left="786" w:hanging="360"/>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13" w15:restartNumberingAfterBreak="0">
    <w:nsid w:val="1D2256A0"/>
    <w:multiLevelType w:val="multilevel"/>
    <w:tmpl w:val="07884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5" w15:restartNumberingAfterBreak="0">
    <w:nsid w:val="32DC6F2F"/>
    <w:multiLevelType w:val="hybridMultilevel"/>
    <w:tmpl w:val="BB0E9C04"/>
    <w:lvl w:ilvl="0" w:tplc="08090011">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6" w15:restartNumberingAfterBreak="0">
    <w:nsid w:val="341A10DF"/>
    <w:multiLevelType w:val="hybridMultilevel"/>
    <w:tmpl w:val="02A4B27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7" w15:restartNumberingAfterBreak="0">
    <w:nsid w:val="356E6E38"/>
    <w:multiLevelType w:val="hybridMultilevel"/>
    <w:tmpl w:val="5CC6B244"/>
    <w:lvl w:ilvl="0" w:tplc="1FC675DE">
      <w:numFmt w:val="bullet"/>
      <w:lvlText w:val="-"/>
      <w:lvlJc w:val="left"/>
      <w:pPr>
        <w:ind w:left="720" w:hanging="360"/>
      </w:pPr>
      <w:rPr>
        <w:rFonts w:ascii="Arial" w:eastAsia="MS PGothic" w:hAnsi="Arial" w:cs="Aria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CEC79F7"/>
    <w:multiLevelType w:val="hybridMultilevel"/>
    <w:tmpl w:val="A9FE266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9" w15:restartNumberingAfterBreak="0">
    <w:nsid w:val="3D7D3579"/>
    <w:multiLevelType w:val="hybridMultilevel"/>
    <w:tmpl w:val="421CB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F236210"/>
    <w:multiLevelType w:val="hybridMultilevel"/>
    <w:tmpl w:val="871A5D28"/>
    <w:lvl w:ilvl="0" w:tplc="D936940E">
      <w:start w:val="1"/>
      <w:numFmt w:val="bullet"/>
      <w:lvlText w:val="-"/>
      <w:lvlJc w:val="left"/>
      <w:pPr>
        <w:ind w:left="360" w:hanging="360"/>
      </w:pPr>
      <w:rPr>
        <w:rFonts w:ascii="Calibri" w:eastAsia="Calibri" w:hAnsi="Calibri" w:cs="Times New Roman" w:hint="default"/>
      </w:rPr>
    </w:lvl>
    <w:lvl w:ilvl="1" w:tplc="1E54BD60">
      <w:numFmt w:val="bullet"/>
      <w:lvlText w:val="•"/>
      <w:lvlJc w:val="left"/>
      <w:pPr>
        <w:ind w:left="1080" w:hanging="360"/>
      </w:pPr>
      <w:rPr>
        <w:rFonts w:ascii="Calibri" w:eastAsia="Calibri" w:hAnsi="Calibri" w:cs="Times New Roman"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1" w15:restartNumberingAfterBreak="0">
    <w:nsid w:val="40AE26A3"/>
    <w:multiLevelType w:val="hybridMultilevel"/>
    <w:tmpl w:val="E634DBC8"/>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2" w15:restartNumberingAfterBreak="0">
    <w:nsid w:val="418D6D08"/>
    <w:multiLevelType w:val="hybridMultilevel"/>
    <w:tmpl w:val="4E7A0E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80D277C"/>
    <w:multiLevelType w:val="hybridMultilevel"/>
    <w:tmpl w:val="6002BF9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4" w15:restartNumberingAfterBreak="0">
    <w:nsid w:val="58DB1063"/>
    <w:multiLevelType w:val="hybridMultilevel"/>
    <w:tmpl w:val="A2B0C828"/>
    <w:lvl w:ilvl="0" w:tplc="08090013">
      <w:start w:val="1"/>
      <w:numFmt w:val="bullet"/>
      <w:lvlText w:val=""/>
      <w:lvlJc w:val="left"/>
      <w:pPr>
        <w:ind w:left="815"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25" w15:restartNumberingAfterBreak="0">
    <w:nsid w:val="631867A3"/>
    <w:multiLevelType w:val="hybridMultilevel"/>
    <w:tmpl w:val="2D22D2D6"/>
    <w:lvl w:ilvl="0" w:tplc="37AAD33E">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6" w15:restartNumberingAfterBreak="0">
    <w:nsid w:val="71C97D82"/>
    <w:multiLevelType w:val="hybridMultilevel"/>
    <w:tmpl w:val="894A73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8" w15:restartNumberingAfterBreak="0">
    <w:nsid w:val="7422112E"/>
    <w:multiLevelType w:val="hybridMultilevel"/>
    <w:tmpl w:val="20F49B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0" w15:restartNumberingAfterBreak="0">
    <w:nsid w:val="784E0CEF"/>
    <w:multiLevelType w:val="hybridMultilevel"/>
    <w:tmpl w:val="9D96F26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1" w15:restartNumberingAfterBreak="0">
    <w:nsid w:val="7B2E67F9"/>
    <w:multiLevelType w:val="hybridMultilevel"/>
    <w:tmpl w:val="163EBD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14"/>
  </w:num>
  <w:num w:numId="2">
    <w:abstractNumId w:val="4"/>
  </w:num>
  <w:num w:numId="3">
    <w:abstractNumId w:val="3"/>
  </w:num>
  <w:num w:numId="4">
    <w:abstractNumId w:val="2"/>
  </w:num>
  <w:num w:numId="5">
    <w:abstractNumId w:val="1"/>
  </w:num>
  <w:num w:numId="6">
    <w:abstractNumId w:val="0"/>
  </w:num>
  <w:num w:numId="7">
    <w:abstractNumId w:val="7"/>
  </w:num>
  <w:num w:numId="8">
    <w:abstractNumId w:val="22"/>
  </w:num>
  <w:num w:numId="9">
    <w:abstractNumId w:val="11"/>
  </w:num>
  <w:num w:numId="10">
    <w:abstractNumId w:val="12"/>
  </w:num>
  <w:num w:numId="11">
    <w:abstractNumId w:val="27"/>
  </w:num>
  <w:num w:numId="12">
    <w:abstractNumId w:val="24"/>
  </w:num>
  <w:num w:numId="13">
    <w:abstractNumId w:val="6"/>
  </w:num>
  <w:num w:numId="14">
    <w:abstractNumId w:val="21"/>
  </w:num>
  <w:num w:numId="15">
    <w:abstractNumId w:val="5"/>
  </w:num>
  <w:num w:numId="16">
    <w:abstractNumId w:val="31"/>
  </w:num>
  <w:num w:numId="17">
    <w:abstractNumId w:val="30"/>
  </w:num>
  <w:num w:numId="18">
    <w:abstractNumId w:val="23"/>
  </w:num>
  <w:num w:numId="19">
    <w:abstractNumId w:val="16"/>
  </w:num>
  <w:num w:numId="20">
    <w:abstractNumId w:val="29"/>
  </w:num>
  <w:num w:numId="21">
    <w:abstractNumId w:val="28"/>
  </w:num>
  <w:num w:numId="22">
    <w:abstractNumId w:val="19"/>
  </w:num>
  <w:num w:numId="23">
    <w:abstractNumId w:val="8"/>
  </w:num>
  <w:num w:numId="24">
    <w:abstractNumId w:val="26"/>
  </w:num>
  <w:num w:numId="2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0"/>
  </w:num>
  <w:num w:numId="27">
    <w:abstractNumId w:val="20"/>
  </w:num>
  <w:num w:numId="28">
    <w:abstractNumId w:val="9"/>
  </w:num>
  <w:num w:numId="29">
    <w:abstractNumId w:val="15"/>
  </w:num>
  <w:num w:numId="30">
    <w:abstractNumId w:val="18"/>
  </w:num>
  <w:num w:numId="31">
    <w:abstractNumId w:val="17"/>
  </w:num>
  <w:num w:numId="32">
    <w:abstractNumId w:val="25"/>
  </w:num>
  <w:num w:numId="33">
    <w:abstractNumId w:val="13"/>
  </w:num>
  <w:num w:numId="34">
    <w:abstractNumId w:val="1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3481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372"/>
    <w:rsid w:val="00001885"/>
    <w:rsid w:val="0000528A"/>
    <w:rsid w:val="00012C7D"/>
    <w:rsid w:val="00015ED1"/>
    <w:rsid w:val="0001652E"/>
    <w:rsid w:val="00016F86"/>
    <w:rsid w:val="00021997"/>
    <w:rsid w:val="00023CC7"/>
    <w:rsid w:val="00025AAB"/>
    <w:rsid w:val="00025C39"/>
    <w:rsid w:val="00025DC4"/>
    <w:rsid w:val="0003210A"/>
    <w:rsid w:val="000325A3"/>
    <w:rsid w:val="00033C08"/>
    <w:rsid w:val="00034CAE"/>
    <w:rsid w:val="00043BAA"/>
    <w:rsid w:val="0004566E"/>
    <w:rsid w:val="00052FFC"/>
    <w:rsid w:val="00054FB7"/>
    <w:rsid w:val="00055C47"/>
    <w:rsid w:val="00062871"/>
    <w:rsid w:val="00062CD2"/>
    <w:rsid w:val="000645EA"/>
    <w:rsid w:val="00065204"/>
    <w:rsid w:val="00065AFF"/>
    <w:rsid w:val="00070B42"/>
    <w:rsid w:val="00073BCA"/>
    <w:rsid w:val="00073E78"/>
    <w:rsid w:val="00081F82"/>
    <w:rsid w:val="00082B7B"/>
    <w:rsid w:val="00083B0B"/>
    <w:rsid w:val="000928CB"/>
    <w:rsid w:val="000936D7"/>
    <w:rsid w:val="00094C9A"/>
    <w:rsid w:val="0009574D"/>
    <w:rsid w:val="00095DC6"/>
    <w:rsid w:val="000A0E28"/>
    <w:rsid w:val="000A10B1"/>
    <w:rsid w:val="000A184C"/>
    <w:rsid w:val="000A1F71"/>
    <w:rsid w:val="000A263B"/>
    <w:rsid w:val="000A5D9C"/>
    <w:rsid w:val="000B01CF"/>
    <w:rsid w:val="000B14FE"/>
    <w:rsid w:val="000B5D4C"/>
    <w:rsid w:val="000C1CF6"/>
    <w:rsid w:val="000D4508"/>
    <w:rsid w:val="000D6A9A"/>
    <w:rsid w:val="000E2B33"/>
    <w:rsid w:val="000E75D4"/>
    <w:rsid w:val="000F06FE"/>
    <w:rsid w:val="000F2160"/>
    <w:rsid w:val="000F353E"/>
    <w:rsid w:val="0010248B"/>
    <w:rsid w:val="0010301F"/>
    <w:rsid w:val="00105D05"/>
    <w:rsid w:val="0010702A"/>
    <w:rsid w:val="001079C4"/>
    <w:rsid w:val="0011067F"/>
    <w:rsid w:val="00112022"/>
    <w:rsid w:val="0011799F"/>
    <w:rsid w:val="001208C8"/>
    <w:rsid w:val="00121C15"/>
    <w:rsid w:val="00121C4C"/>
    <w:rsid w:val="00122DEF"/>
    <w:rsid w:val="0013186A"/>
    <w:rsid w:val="00132AC8"/>
    <w:rsid w:val="0013551D"/>
    <w:rsid w:val="00136864"/>
    <w:rsid w:val="00140A62"/>
    <w:rsid w:val="00141367"/>
    <w:rsid w:val="00142F46"/>
    <w:rsid w:val="00143515"/>
    <w:rsid w:val="00144494"/>
    <w:rsid w:val="00145D9A"/>
    <w:rsid w:val="0015081F"/>
    <w:rsid w:val="00151F9C"/>
    <w:rsid w:val="00153870"/>
    <w:rsid w:val="00156E65"/>
    <w:rsid w:val="00157AEF"/>
    <w:rsid w:val="00161E87"/>
    <w:rsid w:val="00162E63"/>
    <w:rsid w:val="001632A6"/>
    <w:rsid w:val="001654AE"/>
    <w:rsid w:val="00172A7E"/>
    <w:rsid w:val="001733F2"/>
    <w:rsid w:val="00173CDB"/>
    <w:rsid w:val="00174140"/>
    <w:rsid w:val="0017619A"/>
    <w:rsid w:val="00176377"/>
    <w:rsid w:val="00180AA2"/>
    <w:rsid w:val="0018429F"/>
    <w:rsid w:val="001844D4"/>
    <w:rsid w:val="00187F51"/>
    <w:rsid w:val="00191BC1"/>
    <w:rsid w:val="001925A8"/>
    <w:rsid w:val="001A0593"/>
    <w:rsid w:val="001A0CD3"/>
    <w:rsid w:val="001A161F"/>
    <w:rsid w:val="001A2BC1"/>
    <w:rsid w:val="001A2D59"/>
    <w:rsid w:val="001A3E7B"/>
    <w:rsid w:val="001A4617"/>
    <w:rsid w:val="001A6701"/>
    <w:rsid w:val="001A6B11"/>
    <w:rsid w:val="001B15B7"/>
    <w:rsid w:val="001B2092"/>
    <w:rsid w:val="001B259B"/>
    <w:rsid w:val="001B2BD9"/>
    <w:rsid w:val="001B2D01"/>
    <w:rsid w:val="001B30B5"/>
    <w:rsid w:val="001B3C16"/>
    <w:rsid w:val="001B485E"/>
    <w:rsid w:val="001B54C0"/>
    <w:rsid w:val="001B603A"/>
    <w:rsid w:val="001B70E3"/>
    <w:rsid w:val="001B7937"/>
    <w:rsid w:val="001C0916"/>
    <w:rsid w:val="001C1A4D"/>
    <w:rsid w:val="001C1EEB"/>
    <w:rsid w:val="001C2AD1"/>
    <w:rsid w:val="001C2D46"/>
    <w:rsid w:val="001C46F8"/>
    <w:rsid w:val="001C50D0"/>
    <w:rsid w:val="001C7EAD"/>
    <w:rsid w:val="001D1193"/>
    <w:rsid w:val="001D3290"/>
    <w:rsid w:val="001D3CC1"/>
    <w:rsid w:val="001D740E"/>
    <w:rsid w:val="001E1802"/>
    <w:rsid w:val="001E231E"/>
    <w:rsid w:val="001E2511"/>
    <w:rsid w:val="001E5F11"/>
    <w:rsid w:val="001E768E"/>
    <w:rsid w:val="001F1A00"/>
    <w:rsid w:val="001F414E"/>
    <w:rsid w:val="001F4321"/>
    <w:rsid w:val="001F4ECD"/>
    <w:rsid w:val="001F64AF"/>
    <w:rsid w:val="001F6742"/>
    <w:rsid w:val="00200ABC"/>
    <w:rsid w:val="002011A3"/>
    <w:rsid w:val="00201700"/>
    <w:rsid w:val="00204A57"/>
    <w:rsid w:val="002057D9"/>
    <w:rsid w:val="002062D0"/>
    <w:rsid w:val="002069BF"/>
    <w:rsid w:val="0020706D"/>
    <w:rsid w:val="00207DA9"/>
    <w:rsid w:val="002100AC"/>
    <w:rsid w:val="00210D50"/>
    <w:rsid w:val="00212BDC"/>
    <w:rsid w:val="0021347D"/>
    <w:rsid w:val="00213767"/>
    <w:rsid w:val="0022068A"/>
    <w:rsid w:val="00223ED0"/>
    <w:rsid w:val="002245CC"/>
    <w:rsid w:val="00226DBB"/>
    <w:rsid w:val="002275A0"/>
    <w:rsid w:val="00230DDE"/>
    <w:rsid w:val="00232229"/>
    <w:rsid w:val="0023320C"/>
    <w:rsid w:val="002335F4"/>
    <w:rsid w:val="00234A9B"/>
    <w:rsid w:val="00235D0C"/>
    <w:rsid w:val="00236C6E"/>
    <w:rsid w:val="00237953"/>
    <w:rsid w:val="0024000C"/>
    <w:rsid w:val="002401F6"/>
    <w:rsid w:val="00241959"/>
    <w:rsid w:val="00243C2A"/>
    <w:rsid w:val="00245B65"/>
    <w:rsid w:val="00247554"/>
    <w:rsid w:val="00247AEB"/>
    <w:rsid w:val="00250897"/>
    <w:rsid w:val="002556D5"/>
    <w:rsid w:val="002626CE"/>
    <w:rsid w:val="00265CEA"/>
    <w:rsid w:val="00267F47"/>
    <w:rsid w:val="0027046A"/>
    <w:rsid w:val="0027046E"/>
    <w:rsid w:val="002753BA"/>
    <w:rsid w:val="00277DD8"/>
    <w:rsid w:val="0028248F"/>
    <w:rsid w:val="00283CEE"/>
    <w:rsid w:val="0028479D"/>
    <w:rsid w:val="00284D22"/>
    <w:rsid w:val="002859B7"/>
    <w:rsid w:val="0029168D"/>
    <w:rsid w:val="002939AD"/>
    <w:rsid w:val="00293F58"/>
    <w:rsid w:val="002951AC"/>
    <w:rsid w:val="002975B6"/>
    <w:rsid w:val="002A1278"/>
    <w:rsid w:val="002A36FE"/>
    <w:rsid w:val="002C4509"/>
    <w:rsid w:val="002C454D"/>
    <w:rsid w:val="002C4CE0"/>
    <w:rsid w:val="002C7051"/>
    <w:rsid w:val="002C76C8"/>
    <w:rsid w:val="002D1491"/>
    <w:rsid w:val="002D2187"/>
    <w:rsid w:val="002E0025"/>
    <w:rsid w:val="002E0BCC"/>
    <w:rsid w:val="002E2A43"/>
    <w:rsid w:val="002E49F6"/>
    <w:rsid w:val="002F3366"/>
    <w:rsid w:val="002F4514"/>
    <w:rsid w:val="002F4E77"/>
    <w:rsid w:val="00300D0B"/>
    <w:rsid w:val="00300EEC"/>
    <w:rsid w:val="003044D0"/>
    <w:rsid w:val="00304A6F"/>
    <w:rsid w:val="00305AFB"/>
    <w:rsid w:val="00307DA1"/>
    <w:rsid w:val="0031098B"/>
    <w:rsid w:val="00312FF9"/>
    <w:rsid w:val="0031452A"/>
    <w:rsid w:val="00316224"/>
    <w:rsid w:val="00320282"/>
    <w:rsid w:val="00321111"/>
    <w:rsid w:val="0032319F"/>
    <w:rsid w:val="003261E3"/>
    <w:rsid w:val="00326BEA"/>
    <w:rsid w:val="00327210"/>
    <w:rsid w:val="00327660"/>
    <w:rsid w:val="00331320"/>
    <w:rsid w:val="00331CD5"/>
    <w:rsid w:val="0033413A"/>
    <w:rsid w:val="0033550C"/>
    <w:rsid w:val="00336652"/>
    <w:rsid w:val="003367C5"/>
    <w:rsid w:val="003450C4"/>
    <w:rsid w:val="00346B47"/>
    <w:rsid w:val="00347994"/>
    <w:rsid w:val="00347BC7"/>
    <w:rsid w:val="00351129"/>
    <w:rsid w:val="003513E0"/>
    <w:rsid w:val="00356CDA"/>
    <w:rsid w:val="00360F07"/>
    <w:rsid w:val="0036408B"/>
    <w:rsid w:val="003648AA"/>
    <w:rsid w:val="00366569"/>
    <w:rsid w:val="003707C5"/>
    <w:rsid w:val="003712FF"/>
    <w:rsid w:val="00374230"/>
    <w:rsid w:val="00375C07"/>
    <w:rsid w:val="003765BB"/>
    <w:rsid w:val="00376D22"/>
    <w:rsid w:val="00381234"/>
    <w:rsid w:val="0038376B"/>
    <w:rsid w:val="00385FBC"/>
    <w:rsid w:val="003949C0"/>
    <w:rsid w:val="00395C5E"/>
    <w:rsid w:val="0039671F"/>
    <w:rsid w:val="003A0060"/>
    <w:rsid w:val="003A2567"/>
    <w:rsid w:val="003A4263"/>
    <w:rsid w:val="003A5EB0"/>
    <w:rsid w:val="003A7E15"/>
    <w:rsid w:val="003A7E3E"/>
    <w:rsid w:val="003B2554"/>
    <w:rsid w:val="003B4143"/>
    <w:rsid w:val="003B5301"/>
    <w:rsid w:val="003B5C38"/>
    <w:rsid w:val="003B6437"/>
    <w:rsid w:val="003B7E08"/>
    <w:rsid w:val="003C158B"/>
    <w:rsid w:val="003C1645"/>
    <w:rsid w:val="003C2628"/>
    <w:rsid w:val="003C2AFD"/>
    <w:rsid w:val="003C3865"/>
    <w:rsid w:val="003C4260"/>
    <w:rsid w:val="003D04D3"/>
    <w:rsid w:val="003D4A72"/>
    <w:rsid w:val="003D4B13"/>
    <w:rsid w:val="003E55E7"/>
    <w:rsid w:val="003F04F2"/>
    <w:rsid w:val="003F0E6F"/>
    <w:rsid w:val="003F1063"/>
    <w:rsid w:val="003F25EE"/>
    <w:rsid w:val="003F508E"/>
    <w:rsid w:val="00407356"/>
    <w:rsid w:val="00407BFA"/>
    <w:rsid w:val="00410596"/>
    <w:rsid w:val="00411097"/>
    <w:rsid w:val="004128FA"/>
    <w:rsid w:val="00413A74"/>
    <w:rsid w:val="00414B1C"/>
    <w:rsid w:val="0041620E"/>
    <w:rsid w:val="004162B5"/>
    <w:rsid w:val="004162F2"/>
    <w:rsid w:val="0042000D"/>
    <w:rsid w:val="00420708"/>
    <w:rsid w:val="004219D5"/>
    <w:rsid w:val="0042244B"/>
    <w:rsid w:val="00422582"/>
    <w:rsid w:val="0042311C"/>
    <w:rsid w:val="00423DD2"/>
    <w:rsid w:val="004240D7"/>
    <w:rsid w:val="004241CD"/>
    <w:rsid w:val="00424716"/>
    <w:rsid w:val="00424902"/>
    <w:rsid w:val="00424A52"/>
    <w:rsid w:val="00425231"/>
    <w:rsid w:val="00430BAE"/>
    <w:rsid w:val="004341B3"/>
    <w:rsid w:val="0043597F"/>
    <w:rsid w:val="004364AE"/>
    <w:rsid w:val="004366C9"/>
    <w:rsid w:val="004408E9"/>
    <w:rsid w:val="00441B39"/>
    <w:rsid w:val="0044241A"/>
    <w:rsid w:val="004437EC"/>
    <w:rsid w:val="00444BD8"/>
    <w:rsid w:val="004453AD"/>
    <w:rsid w:val="00445C1D"/>
    <w:rsid w:val="00446B37"/>
    <w:rsid w:val="00446D6A"/>
    <w:rsid w:val="00451D59"/>
    <w:rsid w:val="0045289A"/>
    <w:rsid w:val="00452BBE"/>
    <w:rsid w:val="00454F3B"/>
    <w:rsid w:val="00456F13"/>
    <w:rsid w:val="0045739C"/>
    <w:rsid w:val="00461CFE"/>
    <w:rsid w:val="00462968"/>
    <w:rsid w:val="004652BF"/>
    <w:rsid w:val="00466326"/>
    <w:rsid w:val="00470987"/>
    <w:rsid w:val="00471810"/>
    <w:rsid w:val="00480232"/>
    <w:rsid w:val="00483377"/>
    <w:rsid w:val="00483960"/>
    <w:rsid w:val="00483AAE"/>
    <w:rsid w:val="00485A87"/>
    <w:rsid w:val="00491E19"/>
    <w:rsid w:val="0049630D"/>
    <w:rsid w:val="004A01B1"/>
    <w:rsid w:val="004A47D7"/>
    <w:rsid w:val="004A4DAD"/>
    <w:rsid w:val="004A7A67"/>
    <w:rsid w:val="004A7DFC"/>
    <w:rsid w:val="004B0994"/>
    <w:rsid w:val="004B10CC"/>
    <w:rsid w:val="004B1247"/>
    <w:rsid w:val="004B1867"/>
    <w:rsid w:val="004B2F95"/>
    <w:rsid w:val="004B314C"/>
    <w:rsid w:val="004B406A"/>
    <w:rsid w:val="004B4676"/>
    <w:rsid w:val="004C2E47"/>
    <w:rsid w:val="004C43E2"/>
    <w:rsid w:val="004C4B97"/>
    <w:rsid w:val="004C5458"/>
    <w:rsid w:val="004D01E8"/>
    <w:rsid w:val="004D0FE4"/>
    <w:rsid w:val="004D154E"/>
    <w:rsid w:val="004D60C0"/>
    <w:rsid w:val="004D6437"/>
    <w:rsid w:val="004D76AD"/>
    <w:rsid w:val="004E6E42"/>
    <w:rsid w:val="004F48FA"/>
    <w:rsid w:val="004F67BC"/>
    <w:rsid w:val="00507BB0"/>
    <w:rsid w:val="00515B21"/>
    <w:rsid w:val="005200CC"/>
    <w:rsid w:val="0052198E"/>
    <w:rsid w:val="00522FDC"/>
    <w:rsid w:val="00523CCE"/>
    <w:rsid w:val="00525887"/>
    <w:rsid w:val="0053055C"/>
    <w:rsid w:val="005309EC"/>
    <w:rsid w:val="00536E31"/>
    <w:rsid w:val="005372F3"/>
    <w:rsid w:val="0053753B"/>
    <w:rsid w:val="005402BF"/>
    <w:rsid w:val="00541225"/>
    <w:rsid w:val="00542AA3"/>
    <w:rsid w:val="00547117"/>
    <w:rsid w:val="00547C2A"/>
    <w:rsid w:val="00552A12"/>
    <w:rsid w:val="00555E2A"/>
    <w:rsid w:val="0055787E"/>
    <w:rsid w:val="00560E72"/>
    <w:rsid w:val="00561CE7"/>
    <w:rsid w:val="00562AE2"/>
    <w:rsid w:val="00563B4D"/>
    <w:rsid w:val="005642B6"/>
    <w:rsid w:val="00567ACF"/>
    <w:rsid w:val="00567BA8"/>
    <w:rsid w:val="00571A89"/>
    <w:rsid w:val="00571B86"/>
    <w:rsid w:val="005727E4"/>
    <w:rsid w:val="00574665"/>
    <w:rsid w:val="0057515B"/>
    <w:rsid w:val="0057616A"/>
    <w:rsid w:val="00577E10"/>
    <w:rsid w:val="00581F8A"/>
    <w:rsid w:val="005827D1"/>
    <w:rsid w:val="00582D25"/>
    <w:rsid w:val="00583C19"/>
    <w:rsid w:val="00592D0B"/>
    <w:rsid w:val="005931B8"/>
    <w:rsid w:val="00593A21"/>
    <w:rsid w:val="005B10FF"/>
    <w:rsid w:val="005B123F"/>
    <w:rsid w:val="005B4C52"/>
    <w:rsid w:val="005B584F"/>
    <w:rsid w:val="005B5BE9"/>
    <w:rsid w:val="005B6055"/>
    <w:rsid w:val="005B6B5C"/>
    <w:rsid w:val="005B7A27"/>
    <w:rsid w:val="005B7ED3"/>
    <w:rsid w:val="005C048D"/>
    <w:rsid w:val="005C1429"/>
    <w:rsid w:val="005C430D"/>
    <w:rsid w:val="005D32D9"/>
    <w:rsid w:val="005D4586"/>
    <w:rsid w:val="005D4B1C"/>
    <w:rsid w:val="005D7746"/>
    <w:rsid w:val="005E1622"/>
    <w:rsid w:val="005E3E6C"/>
    <w:rsid w:val="005E4032"/>
    <w:rsid w:val="005E44CB"/>
    <w:rsid w:val="005E6D3A"/>
    <w:rsid w:val="005F1B23"/>
    <w:rsid w:val="005F374F"/>
    <w:rsid w:val="005F5F59"/>
    <w:rsid w:val="005F75D6"/>
    <w:rsid w:val="005F7BCA"/>
    <w:rsid w:val="006000C2"/>
    <w:rsid w:val="0060145D"/>
    <w:rsid w:val="006017C5"/>
    <w:rsid w:val="00601BB9"/>
    <w:rsid w:val="00606106"/>
    <w:rsid w:val="0060791E"/>
    <w:rsid w:val="00607F38"/>
    <w:rsid w:val="00611310"/>
    <w:rsid w:val="00611363"/>
    <w:rsid w:val="00612188"/>
    <w:rsid w:val="00614CFF"/>
    <w:rsid w:val="0061616E"/>
    <w:rsid w:val="006234F9"/>
    <w:rsid w:val="006254D7"/>
    <w:rsid w:val="006308F4"/>
    <w:rsid w:val="00631871"/>
    <w:rsid w:val="006324B9"/>
    <w:rsid w:val="0063354F"/>
    <w:rsid w:val="006335F6"/>
    <w:rsid w:val="00633964"/>
    <w:rsid w:val="00634EBA"/>
    <w:rsid w:val="0063565D"/>
    <w:rsid w:val="006360EF"/>
    <w:rsid w:val="00636E98"/>
    <w:rsid w:val="00640AA2"/>
    <w:rsid w:val="0064398F"/>
    <w:rsid w:val="00644696"/>
    <w:rsid w:val="00644F2D"/>
    <w:rsid w:val="00646087"/>
    <w:rsid w:val="00647FAF"/>
    <w:rsid w:val="00652786"/>
    <w:rsid w:val="00653097"/>
    <w:rsid w:val="006554E7"/>
    <w:rsid w:val="00656960"/>
    <w:rsid w:val="00660428"/>
    <w:rsid w:val="006634F7"/>
    <w:rsid w:val="00663D45"/>
    <w:rsid w:val="00664D6D"/>
    <w:rsid w:val="006652EE"/>
    <w:rsid w:val="0066596D"/>
    <w:rsid w:val="006666C5"/>
    <w:rsid w:val="00666EDD"/>
    <w:rsid w:val="00667A65"/>
    <w:rsid w:val="00670645"/>
    <w:rsid w:val="006713F0"/>
    <w:rsid w:val="0067161D"/>
    <w:rsid w:val="0067170E"/>
    <w:rsid w:val="00671B32"/>
    <w:rsid w:val="006800AF"/>
    <w:rsid w:val="00682A2B"/>
    <w:rsid w:val="0068323F"/>
    <w:rsid w:val="006843E6"/>
    <w:rsid w:val="0068572E"/>
    <w:rsid w:val="00687813"/>
    <w:rsid w:val="00692732"/>
    <w:rsid w:val="00692CFE"/>
    <w:rsid w:val="00692CFF"/>
    <w:rsid w:val="0069437C"/>
    <w:rsid w:val="00694AFA"/>
    <w:rsid w:val="006958DE"/>
    <w:rsid w:val="0069756D"/>
    <w:rsid w:val="006A08BA"/>
    <w:rsid w:val="006A3549"/>
    <w:rsid w:val="006A6CD7"/>
    <w:rsid w:val="006A6D5B"/>
    <w:rsid w:val="006B1F1F"/>
    <w:rsid w:val="006C0673"/>
    <w:rsid w:val="006C1B37"/>
    <w:rsid w:val="006C20D7"/>
    <w:rsid w:val="006C22D3"/>
    <w:rsid w:val="006C558F"/>
    <w:rsid w:val="006C639A"/>
    <w:rsid w:val="006C7E30"/>
    <w:rsid w:val="006D0439"/>
    <w:rsid w:val="006D0D37"/>
    <w:rsid w:val="006D3506"/>
    <w:rsid w:val="006D436C"/>
    <w:rsid w:val="006E081C"/>
    <w:rsid w:val="006E13E8"/>
    <w:rsid w:val="006E44C0"/>
    <w:rsid w:val="006E649C"/>
    <w:rsid w:val="006E6691"/>
    <w:rsid w:val="006E6B4D"/>
    <w:rsid w:val="006E6BB8"/>
    <w:rsid w:val="006E6FB0"/>
    <w:rsid w:val="006F18DA"/>
    <w:rsid w:val="006F20A0"/>
    <w:rsid w:val="006F2145"/>
    <w:rsid w:val="006F622B"/>
    <w:rsid w:val="006F658B"/>
    <w:rsid w:val="006F65A2"/>
    <w:rsid w:val="006F77EB"/>
    <w:rsid w:val="00700591"/>
    <w:rsid w:val="007019C6"/>
    <w:rsid w:val="00701DB4"/>
    <w:rsid w:val="00703220"/>
    <w:rsid w:val="00705C04"/>
    <w:rsid w:val="00706EE9"/>
    <w:rsid w:val="00707055"/>
    <w:rsid w:val="00707C74"/>
    <w:rsid w:val="00707F3D"/>
    <w:rsid w:val="0071094E"/>
    <w:rsid w:val="00710A7C"/>
    <w:rsid w:val="00712636"/>
    <w:rsid w:val="00714235"/>
    <w:rsid w:val="00714348"/>
    <w:rsid w:val="00714C49"/>
    <w:rsid w:val="00721CC8"/>
    <w:rsid w:val="00722E1A"/>
    <w:rsid w:val="007254D4"/>
    <w:rsid w:val="00731179"/>
    <w:rsid w:val="0073138D"/>
    <w:rsid w:val="007316D3"/>
    <w:rsid w:val="00731A89"/>
    <w:rsid w:val="0073220A"/>
    <w:rsid w:val="00732D15"/>
    <w:rsid w:val="007335A9"/>
    <w:rsid w:val="00733715"/>
    <w:rsid w:val="0073661C"/>
    <w:rsid w:val="00737188"/>
    <w:rsid w:val="0074134E"/>
    <w:rsid w:val="0074568D"/>
    <w:rsid w:val="00747B79"/>
    <w:rsid w:val="00747EF0"/>
    <w:rsid w:val="00750BE7"/>
    <w:rsid w:val="007526C9"/>
    <w:rsid w:val="00753545"/>
    <w:rsid w:val="0075723E"/>
    <w:rsid w:val="00760C6F"/>
    <w:rsid w:val="00762E74"/>
    <w:rsid w:val="00763342"/>
    <w:rsid w:val="00763748"/>
    <w:rsid w:val="00765F28"/>
    <w:rsid w:val="007674A3"/>
    <w:rsid w:val="00770D19"/>
    <w:rsid w:val="00772DED"/>
    <w:rsid w:val="00772F0E"/>
    <w:rsid w:val="007740F3"/>
    <w:rsid w:val="00774AE6"/>
    <w:rsid w:val="00781509"/>
    <w:rsid w:val="007863AB"/>
    <w:rsid w:val="00791313"/>
    <w:rsid w:val="00794B24"/>
    <w:rsid w:val="00797F67"/>
    <w:rsid w:val="007A05B8"/>
    <w:rsid w:val="007A0A04"/>
    <w:rsid w:val="007A0A33"/>
    <w:rsid w:val="007A15F7"/>
    <w:rsid w:val="007A2482"/>
    <w:rsid w:val="007A72F6"/>
    <w:rsid w:val="007A78ED"/>
    <w:rsid w:val="007B02F9"/>
    <w:rsid w:val="007B0711"/>
    <w:rsid w:val="007B1B27"/>
    <w:rsid w:val="007B23E4"/>
    <w:rsid w:val="007B2946"/>
    <w:rsid w:val="007B35EE"/>
    <w:rsid w:val="007B42A3"/>
    <w:rsid w:val="007B443D"/>
    <w:rsid w:val="007B4F8B"/>
    <w:rsid w:val="007C09BB"/>
    <w:rsid w:val="007C43C6"/>
    <w:rsid w:val="007C50A0"/>
    <w:rsid w:val="007C5883"/>
    <w:rsid w:val="007C7694"/>
    <w:rsid w:val="007C7BB4"/>
    <w:rsid w:val="007C7F98"/>
    <w:rsid w:val="007D29B1"/>
    <w:rsid w:val="007D3447"/>
    <w:rsid w:val="007D673C"/>
    <w:rsid w:val="007D69EC"/>
    <w:rsid w:val="007D7109"/>
    <w:rsid w:val="007E3514"/>
    <w:rsid w:val="007F0203"/>
    <w:rsid w:val="007F1732"/>
    <w:rsid w:val="007F1BBC"/>
    <w:rsid w:val="007F32E4"/>
    <w:rsid w:val="007F3712"/>
    <w:rsid w:val="007F487C"/>
    <w:rsid w:val="007F4A72"/>
    <w:rsid w:val="007F640C"/>
    <w:rsid w:val="007F696D"/>
    <w:rsid w:val="007F75EE"/>
    <w:rsid w:val="00800359"/>
    <w:rsid w:val="00801203"/>
    <w:rsid w:val="00802F58"/>
    <w:rsid w:val="008036B2"/>
    <w:rsid w:val="00804354"/>
    <w:rsid w:val="00810D0A"/>
    <w:rsid w:val="0081279F"/>
    <w:rsid w:val="008134AE"/>
    <w:rsid w:val="00815127"/>
    <w:rsid w:val="00815429"/>
    <w:rsid w:val="00817274"/>
    <w:rsid w:val="0082025E"/>
    <w:rsid w:val="008215F6"/>
    <w:rsid w:val="00822AB2"/>
    <w:rsid w:val="0082336C"/>
    <w:rsid w:val="00824E97"/>
    <w:rsid w:val="00825AD7"/>
    <w:rsid w:val="0082778A"/>
    <w:rsid w:val="00832BD0"/>
    <w:rsid w:val="00833B69"/>
    <w:rsid w:val="00834EB7"/>
    <w:rsid w:val="008364DC"/>
    <w:rsid w:val="008368BB"/>
    <w:rsid w:val="00837EA2"/>
    <w:rsid w:val="00840150"/>
    <w:rsid w:val="00840C55"/>
    <w:rsid w:val="0084225D"/>
    <w:rsid w:val="00842AA6"/>
    <w:rsid w:val="00851677"/>
    <w:rsid w:val="00851B7D"/>
    <w:rsid w:val="00853AC0"/>
    <w:rsid w:val="00855FB4"/>
    <w:rsid w:val="00857F9B"/>
    <w:rsid w:val="008669CF"/>
    <w:rsid w:val="00866A4A"/>
    <w:rsid w:val="0086706E"/>
    <w:rsid w:val="0086791D"/>
    <w:rsid w:val="00867E3A"/>
    <w:rsid w:val="00871369"/>
    <w:rsid w:val="00875F80"/>
    <w:rsid w:val="008763DE"/>
    <w:rsid w:val="008765D3"/>
    <w:rsid w:val="008870E0"/>
    <w:rsid w:val="00890993"/>
    <w:rsid w:val="00891275"/>
    <w:rsid w:val="00891771"/>
    <w:rsid w:val="0089225D"/>
    <w:rsid w:val="00893474"/>
    <w:rsid w:val="00896358"/>
    <w:rsid w:val="00896472"/>
    <w:rsid w:val="008A1BE9"/>
    <w:rsid w:val="008A33DE"/>
    <w:rsid w:val="008A37F0"/>
    <w:rsid w:val="008A3967"/>
    <w:rsid w:val="008A427C"/>
    <w:rsid w:val="008A4602"/>
    <w:rsid w:val="008A6852"/>
    <w:rsid w:val="008A7016"/>
    <w:rsid w:val="008A763A"/>
    <w:rsid w:val="008B60A4"/>
    <w:rsid w:val="008C1A20"/>
    <w:rsid w:val="008C3AB3"/>
    <w:rsid w:val="008D1923"/>
    <w:rsid w:val="008D1D7E"/>
    <w:rsid w:val="008D29E0"/>
    <w:rsid w:val="008D30E8"/>
    <w:rsid w:val="008D354C"/>
    <w:rsid w:val="008D430B"/>
    <w:rsid w:val="008D5989"/>
    <w:rsid w:val="008D77DF"/>
    <w:rsid w:val="008E144D"/>
    <w:rsid w:val="008E30D9"/>
    <w:rsid w:val="008E4EE9"/>
    <w:rsid w:val="008E4FC2"/>
    <w:rsid w:val="008E62F5"/>
    <w:rsid w:val="008E6688"/>
    <w:rsid w:val="008E7B03"/>
    <w:rsid w:val="008F07ED"/>
    <w:rsid w:val="008F750A"/>
    <w:rsid w:val="008F7868"/>
    <w:rsid w:val="00900DA6"/>
    <w:rsid w:val="00902C62"/>
    <w:rsid w:val="009036A5"/>
    <w:rsid w:val="00903B63"/>
    <w:rsid w:val="00904BAC"/>
    <w:rsid w:val="00906952"/>
    <w:rsid w:val="009153B6"/>
    <w:rsid w:val="00917076"/>
    <w:rsid w:val="009201A5"/>
    <w:rsid w:val="00922938"/>
    <w:rsid w:val="0092371C"/>
    <w:rsid w:val="00926023"/>
    <w:rsid w:val="0092732C"/>
    <w:rsid w:val="00931654"/>
    <w:rsid w:val="00933193"/>
    <w:rsid w:val="00936049"/>
    <w:rsid w:val="00936900"/>
    <w:rsid w:val="00936DC0"/>
    <w:rsid w:val="009420DE"/>
    <w:rsid w:val="00942A53"/>
    <w:rsid w:val="00944BD1"/>
    <w:rsid w:val="009453DC"/>
    <w:rsid w:val="00945994"/>
    <w:rsid w:val="00952883"/>
    <w:rsid w:val="009537BF"/>
    <w:rsid w:val="00955B1B"/>
    <w:rsid w:val="00956A92"/>
    <w:rsid w:val="00957824"/>
    <w:rsid w:val="00957DDD"/>
    <w:rsid w:val="00957F3B"/>
    <w:rsid w:val="00960197"/>
    <w:rsid w:val="0096275C"/>
    <w:rsid w:val="0096560E"/>
    <w:rsid w:val="00966D93"/>
    <w:rsid w:val="00967A40"/>
    <w:rsid w:val="0097036A"/>
    <w:rsid w:val="0097477B"/>
    <w:rsid w:val="00974D53"/>
    <w:rsid w:val="00976298"/>
    <w:rsid w:val="00982C13"/>
    <w:rsid w:val="0098553C"/>
    <w:rsid w:val="00985936"/>
    <w:rsid w:val="00986592"/>
    <w:rsid w:val="00986F2C"/>
    <w:rsid w:val="00987059"/>
    <w:rsid w:val="0099198C"/>
    <w:rsid w:val="00993EA8"/>
    <w:rsid w:val="009944BE"/>
    <w:rsid w:val="00994D92"/>
    <w:rsid w:val="00997695"/>
    <w:rsid w:val="009A454F"/>
    <w:rsid w:val="009A51B3"/>
    <w:rsid w:val="009A594C"/>
    <w:rsid w:val="009B444E"/>
    <w:rsid w:val="009B6B53"/>
    <w:rsid w:val="009C0FE9"/>
    <w:rsid w:val="009C1D27"/>
    <w:rsid w:val="009C3293"/>
    <w:rsid w:val="009C32D6"/>
    <w:rsid w:val="009C588A"/>
    <w:rsid w:val="009C682F"/>
    <w:rsid w:val="009D0A56"/>
    <w:rsid w:val="009D1C00"/>
    <w:rsid w:val="009D1FC9"/>
    <w:rsid w:val="009D46A1"/>
    <w:rsid w:val="009D5530"/>
    <w:rsid w:val="009D5ECB"/>
    <w:rsid w:val="009D65A9"/>
    <w:rsid w:val="009D6F03"/>
    <w:rsid w:val="009D7347"/>
    <w:rsid w:val="009E13E3"/>
    <w:rsid w:val="009E2585"/>
    <w:rsid w:val="009E347F"/>
    <w:rsid w:val="009E3615"/>
    <w:rsid w:val="009E3D87"/>
    <w:rsid w:val="009F0EC1"/>
    <w:rsid w:val="009F2C57"/>
    <w:rsid w:val="009F56F8"/>
    <w:rsid w:val="009F68DE"/>
    <w:rsid w:val="009F7430"/>
    <w:rsid w:val="00A006C1"/>
    <w:rsid w:val="00A00865"/>
    <w:rsid w:val="00A01786"/>
    <w:rsid w:val="00A037AD"/>
    <w:rsid w:val="00A04E89"/>
    <w:rsid w:val="00A0656B"/>
    <w:rsid w:val="00A07249"/>
    <w:rsid w:val="00A103A2"/>
    <w:rsid w:val="00A10BA3"/>
    <w:rsid w:val="00A1189F"/>
    <w:rsid w:val="00A14613"/>
    <w:rsid w:val="00A1511A"/>
    <w:rsid w:val="00A17205"/>
    <w:rsid w:val="00A2181D"/>
    <w:rsid w:val="00A253AD"/>
    <w:rsid w:val="00A31DEC"/>
    <w:rsid w:val="00A40CE5"/>
    <w:rsid w:val="00A4578E"/>
    <w:rsid w:val="00A458EF"/>
    <w:rsid w:val="00A4630A"/>
    <w:rsid w:val="00A464D6"/>
    <w:rsid w:val="00A518D6"/>
    <w:rsid w:val="00A55190"/>
    <w:rsid w:val="00A56631"/>
    <w:rsid w:val="00A57816"/>
    <w:rsid w:val="00A57E01"/>
    <w:rsid w:val="00A6121E"/>
    <w:rsid w:val="00A61786"/>
    <w:rsid w:val="00A62DF0"/>
    <w:rsid w:val="00A63E5B"/>
    <w:rsid w:val="00A7050D"/>
    <w:rsid w:val="00A71E37"/>
    <w:rsid w:val="00A85734"/>
    <w:rsid w:val="00A93BCB"/>
    <w:rsid w:val="00A9532F"/>
    <w:rsid w:val="00A95A1E"/>
    <w:rsid w:val="00A9647C"/>
    <w:rsid w:val="00A96AE2"/>
    <w:rsid w:val="00A96E7C"/>
    <w:rsid w:val="00A97736"/>
    <w:rsid w:val="00AA12C5"/>
    <w:rsid w:val="00AA210F"/>
    <w:rsid w:val="00AA44AF"/>
    <w:rsid w:val="00AA632C"/>
    <w:rsid w:val="00AA6593"/>
    <w:rsid w:val="00AB1ADC"/>
    <w:rsid w:val="00AB4EE7"/>
    <w:rsid w:val="00AB5EDC"/>
    <w:rsid w:val="00AB67D5"/>
    <w:rsid w:val="00AB6C0F"/>
    <w:rsid w:val="00AB750E"/>
    <w:rsid w:val="00AC3044"/>
    <w:rsid w:val="00AC48CC"/>
    <w:rsid w:val="00AC6560"/>
    <w:rsid w:val="00AD0D18"/>
    <w:rsid w:val="00AD188F"/>
    <w:rsid w:val="00AD4050"/>
    <w:rsid w:val="00AD50B6"/>
    <w:rsid w:val="00AD5664"/>
    <w:rsid w:val="00AE0F90"/>
    <w:rsid w:val="00AE100E"/>
    <w:rsid w:val="00AE67F2"/>
    <w:rsid w:val="00AF2F77"/>
    <w:rsid w:val="00AF5FF8"/>
    <w:rsid w:val="00AF6D0F"/>
    <w:rsid w:val="00B005D9"/>
    <w:rsid w:val="00B02D84"/>
    <w:rsid w:val="00B035D3"/>
    <w:rsid w:val="00B05390"/>
    <w:rsid w:val="00B0750A"/>
    <w:rsid w:val="00B077C7"/>
    <w:rsid w:val="00B134F6"/>
    <w:rsid w:val="00B1361C"/>
    <w:rsid w:val="00B16D8B"/>
    <w:rsid w:val="00B17562"/>
    <w:rsid w:val="00B2090A"/>
    <w:rsid w:val="00B22705"/>
    <w:rsid w:val="00B2271A"/>
    <w:rsid w:val="00B22BF8"/>
    <w:rsid w:val="00B27F84"/>
    <w:rsid w:val="00B34326"/>
    <w:rsid w:val="00B40495"/>
    <w:rsid w:val="00B42468"/>
    <w:rsid w:val="00B42583"/>
    <w:rsid w:val="00B44F66"/>
    <w:rsid w:val="00B46AC8"/>
    <w:rsid w:val="00B47D69"/>
    <w:rsid w:val="00B50261"/>
    <w:rsid w:val="00B55516"/>
    <w:rsid w:val="00B579FB"/>
    <w:rsid w:val="00B60221"/>
    <w:rsid w:val="00B610B4"/>
    <w:rsid w:val="00B64FC9"/>
    <w:rsid w:val="00B7125F"/>
    <w:rsid w:val="00B733B6"/>
    <w:rsid w:val="00B74559"/>
    <w:rsid w:val="00B813F7"/>
    <w:rsid w:val="00B8197F"/>
    <w:rsid w:val="00B847D6"/>
    <w:rsid w:val="00B85E16"/>
    <w:rsid w:val="00B90101"/>
    <w:rsid w:val="00B947F1"/>
    <w:rsid w:val="00BA373F"/>
    <w:rsid w:val="00BA46DC"/>
    <w:rsid w:val="00BB1015"/>
    <w:rsid w:val="00BB248A"/>
    <w:rsid w:val="00BB24CA"/>
    <w:rsid w:val="00BB37F6"/>
    <w:rsid w:val="00BB4C07"/>
    <w:rsid w:val="00BB6E27"/>
    <w:rsid w:val="00BC440C"/>
    <w:rsid w:val="00BC5C02"/>
    <w:rsid w:val="00BC7734"/>
    <w:rsid w:val="00BD0BB1"/>
    <w:rsid w:val="00BD5C19"/>
    <w:rsid w:val="00BD6EAE"/>
    <w:rsid w:val="00BE0FDA"/>
    <w:rsid w:val="00BE32FC"/>
    <w:rsid w:val="00BE3A74"/>
    <w:rsid w:val="00BE6217"/>
    <w:rsid w:val="00BE708B"/>
    <w:rsid w:val="00BE77E6"/>
    <w:rsid w:val="00BF07C4"/>
    <w:rsid w:val="00BF1C9A"/>
    <w:rsid w:val="00BF35A0"/>
    <w:rsid w:val="00BF62A3"/>
    <w:rsid w:val="00BF74E2"/>
    <w:rsid w:val="00BF769F"/>
    <w:rsid w:val="00C00313"/>
    <w:rsid w:val="00C01957"/>
    <w:rsid w:val="00C01CCD"/>
    <w:rsid w:val="00C032DE"/>
    <w:rsid w:val="00C073BC"/>
    <w:rsid w:val="00C12AD3"/>
    <w:rsid w:val="00C15066"/>
    <w:rsid w:val="00C1593F"/>
    <w:rsid w:val="00C20712"/>
    <w:rsid w:val="00C2091F"/>
    <w:rsid w:val="00C20D0A"/>
    <w:rsid w:val="00C22459"/>
    <w:rsid w:val="00C22B7D"/>
    <w:rsid w:val="00C23A56"/>
    <w:rsid w:val="00C23AE8"/>
    <w:rsid w:val="00C23B00"/>
    <w:rsid w:val="00C24CC1"/>
    <w:rsid w:val="00C24CDE"/>
    <w:rsid w:val="00C27A9C"/>
    <w:rsid w:val="00C30091"/>
    <w:rsid w:val="00C3631F"/>
    <w:rsid w:val="00C46EF4"/>
    <w:rsid w:val="00C46F10"/>
    <w:rsid w:val="00C509EE"/>
    <w:rsid w:val="00C5173C"/>
    <w:rsid w:val="00C52D9A"/>
    <w:rsid w:val="00C544ED"/>
    <w:rsid w:val="00C57A0E"/>
    <w:rsid w:val="00C60EA8"/>
    <w:rsid w:val="00C6131C"/>
    <w:rsid w:val="00C632EB"/>
    <w:rsid w:val="00C6474D"/>
    <w:rsid w:val="00C64820"/>
    <w:rsid w:val="00C67208"/>
    <w:rsid w:val="00C7420A"/>
    <w:rsid w:val="00C75DEE"/>
    <w:rsid w:val="00C764F7"/>
    <w:rsid w:val="00C76E19"/>
    <w:rsid w:val="00C774BF"/>
    <w:rsid w:val="00C8123B"/>
    <w:rsid w:val="00C815E6"/>
    <w:rsid w:val="00C839E4"/>
    <w:rsid w:val="00C867A7"/>
    <w:rsid w:val="00C86C85"/>
    <w:rsid w:val="00C87CFC"/>
    <w:rsid w:val="00C90258"/>
    <w:rsid w:val="00C916FE"/>
    <w:rsid w:val="00C91F46"/>
    <w:rsid w:val="00C949BB"/>
    <w:rsid w:val="00C96732"/>
    <w:rsid w:val="00C97753"/>
    <w:rsid w:val="00CA0B3C"/>
    <w:rsid w:val="00CA163B"/>
    <w:rsid w:val="00CA1FF0"/>
    <w:rsid w:val="00CA352A"/>
    <w:rsid w:val="00CA7693"/>
    <w:rsid w:val="00CB3E2A"/>
    <w:rsid w:val="00CB6A6A"/>
    <w:rsid w:val="00CC2AB1"/>
    <w:rsid w:val="00CC3AF5"/>
    <w:rsid w:val="00CC4DD0"/>
    <w:rsid w:val="00CC7D35"/>
    <w:rsid w:val="00CD0BA8"/>
    <w:rsid w:val="00CD3D0F"/>
    <w:rsid w:val="00CD3E62"/>
    <w:rsid w:val="00CD4C97"/>
    <w:rsid w:val="00CD79ED"/>
    <w:rsid w:val="00CE000A"/>
    <w:rsid w:val="00CE0814"/>
    <w:rsid w:val="00CE1684"/>
    <w:rsid w:val="00CE5FD2"/>
    <w:rsid w:val="00CE7FB1"/>
    <w:rsid w:val="00CF37B4"/>
    <w:rsid w:val="00CF3915"/>
    <w:rsid w:val="00CF462B"/>
    <w:rsid w:val="00CF7C83"/>
    <w:rsid w:val="00D00582"/>
    <w:rsid w:val="00D04636"/>
    <w:rsid w:val="00D10A5C"/>
    <w:rsid w:val="00D129C3"/>
    <w:rsid w:val="00D21D83"/>
    <w:rsid w:val="00D25095"/>
    <w:rsid w:val="00D25146"/>
    <w:rsid w:val="00D2596D"/>
    <w:rsid w:val="00D25F41"/>
    <w:rsid w:val="00D26C58"/>
    <w:rsid w:val="00D26ECD"/>
    <w:rsid w:val="00D302A5"/>
    <w:rsid w:val="00D30BA3"/>
    <w:rsid w:val="00D33D9F"/>
    <w:rsid w:val="00D34790"/>
    <w:rsid w:val="00D35E37"/>
    <w:rsid w:val="00D377BD"/>
    <w:rsid w:val="00D400F6"/>
    <w:rsid w:val="00D41623"/>
    <w:rsid w:val="00D41D24"/>
    <w:rsid w:val="00D42F38"/>
    <w:rsid w:val="00D430E5"/>
    <w:rsid w:val="00D4383C"/>
    <w:rsid w:val="00D43BEA"/>
    <w:rsid w:val="00D44B8F"/>
    <w:rsid w:val="00D46ED8"/>
    <w:rsid w:val="00D479D9"/>
    <w:rsid w:val="00D50F24"/>
    <w:rsid w:val="00D5350F"/>
    <w:rsid w:val="00D53F36"/>
    <w:rsid w:val="00D552ED"/>
    <w:rsid w:val="00D5649D"/>
    <w:rsid w:val="00D61007"/>
    <w:rsid w:val="00D61FBE"/>
    <w:rsid w:val="00D662F7"/>
    <w:rsid w:val="00D67189"/>
    <w:rsid w:val="00D727F8"/>
    <w:rsid w:val="00D7410A"/>
    <w:rsid w:val="00D74C9E"/>
    <w:rsid w:val="00D7659C"/>
    <w:rsid w:val="00D84298"/>
    <w:rsid w:val="00D84A19"/>
    <w:rsid w:val="00D901A2"/>
    <w:rsid w:val="00D904AB"/>
    <w:rsid w:val="00D92D6C"/>
    <w:rsid w:val="00D92EC5"/>
    <w:rsid w:val="00D94085"/>
    <w:rsid w:val="00D94CAE"/>
    <w:rsid w:val="00D96D4F"/>
    <w:rsid w:val="00DA0F41"/>
    <w:rsid w:val="00DA5C48"/>
    <w:rsid w:val="00DA5EB9"/>
    <w:rsid w:val="00DB1613"/>
    <w:rsid w:val="00DB1FA1"/>
    <w:rsid w:val="00DB37A8"/>
    <w:rsid w:val="00DB3C63"/>
    <w:rsid w:val="00DB414F"/>
    <w:rsid w:val="00DB63C5"/>
    <w:rsid w:val="00DB677A"/>
    <w:rsid w:val="00DC1DD3"/>
    <w:rsid w:val="00DC20FA"/>
    <w:rsid w:val="00DC6FB0"/>
    <w:rsid w:val="00DD0D57"/>
    <w:rsid w:val="00DD2AF3"/>
    <w:rsid w:val="00DD44F6"/>
    <w:rsid w:val="00DE0064"/>
    <w:rsid w:val="00DE1238"/>
    <w:rsid w:val="00DE15A7"/>
    <w:rsid w:val="00DE4383"/>
    <w:rsid w:val="00DE4D09"/>
    <w:rsid w:val="00DE65BA"/>
    <w:rsid w:val="00DE7CC4"/>
    <w:rsid w:val="00DF04F0"/>
    <w:rsid w:val="00DF0E81"/>
    <w:rsid w:val="00DF453C"/>
    <w:rsid w:val="00DF5F8A"/>
    <w:rsid w:val="00E004AA"/>
    <w:rsid w:val="00E0098A"/>
    <w:rsid w:val="00E07036"/>
    <w:rsid w:val="00E07FB3"/>
    <w:rsid w:val="00E1397C"/>
    <w:rsid w:val="00E15E77"/>
    <w:rsid w:val="00E20680"/>
    <w:rsid w:val="00E20944"/>
    <w:rsid w:val="00E21D1F"/>
    <w:rsid w:val="00E225EC"/>
    <w:rsid w:val="00E230A6"/>
    <w:rsid w:val="00E23A64"/>
    <w:rsid w:val="00E24053"/>
    <w:rsid w:val="00E2660C"/>
    <w:rsid w:val="00E31235"/>
    <w:rsid w:val="00E312F6"/>
    <w:rsid w:val="00E32332"/>
    <w:rsid w:val="00E36387"/>
    <w:rsid w:val="00E4142F"/>
    <w:rsid w:val="00E41723"/>
    <w:rsid w:val="00E42923"/>
    <w:rsid w:val="00E451C4"/>
    <w:rsid w:val="00E47AE4"/>
    <w:rsid w:val="00E47FE1"/>
    <w:rsid w:val="00E50440"/>
    <w:rsid w:val="00E5591A"/>
    <w:rsid w:val="00E6193A"/>
    <w:rsid w:val="00E6197E"/>
    <w:rsid w:val="00E6671B"/>
    <w:rsid w:val="00E67DC9"/>
    <w:rsid w:val="00E70DD1"/>
    <w:rsid w:val="00E716A9"/>
    <w:rsid w:val="00E71EBB"/>
    <w:rsid w:val="00E728EB"/>
    <w:rsid w:val="00E7312E"/>
    <w:rsid w:val="00E74979"/>
    <w:rsid w:val="00E75983"/>
    <w:rsid w:val="00E75FC8"/>
    <w:rsid w:val="00E803A5"/>
    <w:rsid w:val="00E80D43"/>
    <w:rsid w:val="00E830D1"/>
    <w:rsid w:val="00E83222"/>
    <w:rsid w:val="00E84E9C"/>
    <w:rsid w:val="00E86281"/>
    <w:rsid w:val="00E86B2F"/>
    <w:rsid w:val="00E86C11"/>
    <w:rsid w:val="00E87FE7"/>
    <w:rsid w:val="00E901E5"/>
    <w:rsid w:val="00E90EE7"/>
    <w:rsid w:val="00E91EDE"/>
    <w:rsid w:val="00E92303"/>
    <w:rsid w:val="00E92D1F"/>
    <w:rsid w:val="00E94317"/>
    <w:rsid w:val="00E94836"/>
    <w:rsid w:val="00E966DD"/>
    <w:rsid w:val="00EA1C63"/>
    <w:rsid w:val="00EA1CEC"/>
    <w:rsid w:val="00EA2CA7"/>
    <w:rsid w:val="00EA30F1"/>
    <w:rsid w:val="00EA3661"/>
    <w:rsid w:val="00EA42BA"/>
    <w:rsid w:val="00EA54F8"/>
    <w:rsid w:val="00EA6C3D"/>
    <w:rsid w:val="00EB0643"/>
    <w:rsid w:val="00EB08D3"/>
    <w:rsid w:val="00EB1656"/>
    <w:rsid w:val="00EB4D1C"/>
    <w:rsid w:val="00EC0595"/>
    <w:rsid w:val="00EC0BAF"/>
    <w:rsid w:val="00EC1495"/>
    <w:rsid w:val="00EC399F"/>
    <w:rsid w:val="00ED1D5A"/>
    <w:rsid w:val="00ED1D74"/>
    <w:rsid w:val="00ED23E1"/>
    <w:rsid w:val="00ED2CFC"/>
    <w:rsid w:val="00ED7E46"/>
    <w:rsid w:val="00EE281F"/>
    <w:rsid w:val="00EE3F0E"/>
    <w:rsid w:val="00EE6296"/>
    <w:rsid w:val="00EE7AA6"/>
    <w:rsid w:val="00EF1012"/>
    <w:rsid w:val="00EF10EA"/>
    <w:rsid w:val="00EF16A7"/>
    <w:rsid w:val="00EF52CE"/>
    <w:rsid w:val="00F02B21"/>
    <w:rsid w:val="00F02DEA"/>
    <w:rsid w:val="00F02E05"/>
    <w:rsid w:val="00F03517"/>
    <w:rsid w:val="00F03FB9"/>
    <w:rsid w:val="00F0486F"/>
    <w:rsid w:val="00F057BE"/>
    <w:rsid w:val="00F07DC3"/>
    <w:rsid w:val="00F10585"/>
    <w:rsid w:val="00F12CF7"/>
    <w:rsid w:val="00F13D1F"/>
    <w:rsid w:val="00F14685"/>
    <w:rsid w:val="00F15ED0"/>
    <w:rsid w:val="00F200FD"/>
    <w:rsid w:val="00F206C4"/>
    <w:rsid w:val="00F2734A"/>
    <w:rsid w:val="00F27865"/>
    <w:rsid w:val="00F30F5A"/>
    <w:rsid w:val="00F32152"/>
    <w:rsid w:val="00F329BA"/>
    <w:rsid w:val="00F35021"/>
    <w:rsid w:val="00F3723C"/>
    <w:rsid w:val="00F44C7A"/>
    <w:rsid w:val="00F45D94"/>
    <w:rsid w:val="00F5294A"/>
    <w:rsid w:val="00F52AC9"/>
    <w:rsid w:val="00F546FF"/>
    <w:rsid w:val="00F567D2"/>
    <w:rsid w:val="00F604C5"/>
    <w:rsid w:val="00F6091A"/>
    <w:rsid w:val="00F60BDB"/>
    <w:rsid w:val="00F63A21"/>
    <w:rsid w:val="00F67C19"/>
    <w:rsid w:val="00F7006C"/>
    <w:rsid w:val="00F713BD"/>
    <w:rsid w:val="00F71436"/>
    <w:rsid w:val="00F71918"/>
    <w:rsid w:val="00F75E0F"/>
    <w:rsid w:val="00F75E11"/>
    <w:rsid w:val="00F75E48"/>
    <w:rsid w:val="00F75F93"/>
    <w:rsid w:val="00F770F6"/>
    <w:rsid w:val="00F812F6"/>
    <w:rsid w:val="00F816F2"/>
    <w:rsid w:val="00F81D77"/>
    <w:rsid w:val="00F82003"/>
    <w:rsid w:val="00F832A4"/>
    <w:rsid w:val="00F83E7B"/>
    <w:rsid w:val="00F8593C"/>
    <w:rsid w:val="00F8707C"/>
    <w:rsid w:val="00F90D1E"/>
    <w:rsid w:val="00F96243"/>
    <w:rsid w:val="00FA0609"/>
    <w:rsid w:val="00FA0BF8"/>
    <w:rsid w:val="00FA2A15"/>
    <w:rsid w:val="00FA4069"/>
    <w:rsid w:val="00FA4757"/>
    <w:rsid w:val="00FA5B90"/>
    <w:rsid w:val="00FA5D59"/>
    <w:rsid w:val="00FA6DBA"/>
    <w:rsid w:val="00FB0633"/>
    <w:rsid w:val="00FC3703"/>
    <w:rsid w:val="00FD3B85"/>
    <w:rsid w:val="00FD4B89"/>
    <w:rsid w:val="00FE1901"/>
    <w:rsid w:val="00FE4D51"/>
    <w:rsid w:val="00FE640C"/>
    <w:rsid w:val="00FF0DD5"/>
    <w:rsid w:val="00FF2140"/>
    <w:rsid w:val="00FF39EF"/>
    <w:rsid w:val="00FF3F34"/>
    <w:rsid w:val="00FF5939"/>
    <w:rsid w:val="00FF788D"/>
    <w:rsid w:val="00FF7A38"/>
    <w:rsid w:val="0CA7F949"/>
    <w:rsid w:val="14A76AD8"/>
    <w:rsid w:val="79029ABA"/>
  </w:rsids>
  <m:mathPr>
    <m:mathFont m:val="Cambria Math"/>
    <m:brkBin m:val="before"/>
    <m:brkBinSub m:val="--"/>
    <m:smallFrac/>
    <m:dispDef/>
    <m:lMargin m:val="0"/>
    <m:rMargin m:val="0"/>
    <m:defJc m:val="centerGroup"/>
    <m:wrapIndent m:val="1440"/>
    <m:intLim m:val="subSup"/>
    <m:naryLim m:val="undOvr"/>
  </m:mathPr>
  <w:themeFontLang w:val="en-IN"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4817"/>
    <o:shapelayout v:ext="edit">
      <o:idmap v:ext="edit" data="1"/>
    </o:shapelayout>
  </w:shapeDefaults>
  <w:decimalSymbol w:val="."/>
  <w:listSeparator w:val=","/>
  <w14:docId w14:val="683E031D"/>
  <w15:docId w15:val="{BAF90C6E-6DAC-41BE-A08E-4E0E78C383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D0058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1654A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D00582"/>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1654AE"/>
    <w:rPr>
      <w:rFonts w:ascii="Arial"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C6FB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C6FB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1"/>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paragraph" w:customStyle="1" w:styleId="indicatortext0">
    <w:name w:val="indicatortext"/>
    <w:basedOn w:val="Normal"/>
    <w:uiPriority w:val="99"/>
    <w:rsid w:val="00612188"/>
    <w:pPr>
      <w:widowControl/>
      <w:autoSpaceDE/>
      <w:autoSpaceDN/>
      <w:adjustRightInd/>
      <w:spacing w:before="80" w:after="120" w:line="240" w:lineRule="auto"/>
      <w:ind w:left="170"/>
    </w:pPr>
    <w:rPr>
      <w:rFonts w:eastAsiaTheme="minorHAnsi"/>
      <w:color w:val="595959"/>
      <w:sz w:val="18"/>
      <w:szCs w:val="18"/>
      <w:lang w:eastAsia="en-GB"/>
    </w:rPr>
  </w:style>
  <w:style w:type="character" w:styleId="FollowedHyperlink">
    <w:name w:val="FollowedHyperlink"/>
    <w:basedOn w:val="DefaultParagraphFont"/>
    <w:uiPriority w:val="99"/>
    <w:semiHidden/>
    <w:unhideWhenUsed/>
    <w:rsid w:val="006C7E3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49181747">
      <w:bodyDiv w:val="1"/>
      <w:marLeft w:val="0"/>
      <w:marRight w:val="0"/>
      <w:marTop w:val="0"/>
      <w:marBottom w:val="0"/>
      <w:divBdr>
        <w:top w:val="none" w:sz="0" w:space="0" w:color="auto"/>
        <w:left w:val="none" w:sz="0" w:space="0" w:color="auto"/>
        <w:bottom w:val="none" w:sz="0" w:space="0" w:color="auto"/>
        <w:right w:val="none" w:sz="0" w:space="0" w:color="auto"/>
      </w:divBdr>
    </w:div>
    <w:div w:id="687296280">
      <w:bodyDiv w:val="1"/>
      <w:marLeft w:val="0"/>
      <w:marRight w:val="0"/>
      <w:marTop w:val="0"/>
      <w:marBottom w:val="0"/>
      <w:divBdr>
        <w:top w:val="none" w:sz="0" w:space="0" w:color="auto"/>
        <w:left w:val="none" w:sz="0" w:space="0" w:color="auto"/>
        <w:bottom w:val="none" w:sz="0" w:space="0" w:color="auto"/>
        <w:right w:val="none" w:sz="0" w:space="0" w:color="auto"/>
      </w:divBdr>
    </w:div>
    <w:div w:id="798229451">
      <w:bodyDiv w:val="1"/>
      <w:marLeft w:val="0"/>
      <w:marRight w:val="0"/>
      <w:marTop w:val="0"/>
      <w:marBottom w:val="0"/>
      <w:divBdr>
        <w:top w:val="none" w:sz="0" w:space="0" w:color="auto"/>
        <w:left w:val="none" w:sz="0" w:space="0" w:color="auto"/>
        <w:bottom w:val="none" w:sz="0" w:space="0" w:color="auto"/>
        <w:right w:val="none" w:sz="0" w:space="0" w:color="auto"/>
      </w:divBdr>
    </w:div>
    <w:div w:id="1320109679">
      <w:bodyDiv w:val="1"/>
      <w:marLeft w:val="0"/>
      <w:marRight w:val="0"/>
      <w:marTop w:val="0"/>
      <w:marBottom w:val="0"/>
      <w:divBdr>
        <w:top w:val="none" w:sz="0" w:space="0" w:color="auto"/>
        <w:left w:val="none" w:sz="0" w:space="0" w:color="auto"/>
        <w:bottom w:val="none" w:sz="0" w:space="0" w:color="auto"/>
        <w:right w:val="none" w:sz="0" w:space="0" w:color="auto"/>
      </w:divBdr>
    </w:div>
    <w:div w:id="1743605371">
      <w:bodyDiv w:val="1"/>
      <w:marLeft w:val="0"/>
      <w:marRight w:val="0"/>
      <w:marTop w:val="0"/>
      <w:marBottom w:val="0"/>
      <w:divBdr>
        <w:top w:val="none" w:sz="0" w:space="0" w:color="auto"/>
        <w:left w:val="none" w:sz="0" w:space="0" w:color="auto"/>
        <w:bottom w:val="none" w:sz="0" w:space="0" w:color="auto"/>
        <w:right w:val="none" w:sz="0" w:space="0" w:color="auto"/>
      </w:divBdr>
    </w:div>
    <w:div w:id="1885411965">
      <w:bodyDiv w:val="1"/>
      <w:marLeft w:val="0"/>
      <w:marRight w:val="0"/>
      <w:marTop w:val="0"/>
      <w:marBottom w:val="0"/>
      <w:divBdr>
        <w:top w:val="none" w:sz="0" w:space="0" w:color="auto"/>
        <w:left w:val="none" w:sz="0" w:space="0" w:color="auto"/>
        <w:bottom w:val="none" w:sz="0" w:space="0" w:color="auto"/>
        <w:right w:val="none" w:sz="0" w:space="0" w:color="auto"/>
      </w:divBdr>
    </w:div>
    <w:div w:id="20050146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footer" Target="footer4.xml"/><Relationship Id="rId39" Type="http://schemas.openxmlformats.org/officeDocument/2006/relationships/header" Target="header12.xm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header" Target="header9.xml"/><Relationship Id="rId42" Type="http://schemas.openxmlformats.org/officeDocument/2006/relationships/header" Target="header15.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2.xml"/><Relationship Id="rId33" Type="http://schemas.openxmlformats.org/officeDocument/2006/relationships/header" Target="header8.xml"/><Relationship Id="rId38" Type="http://schemas.openxmlformats.org/officeDocument/2006/relationships/header" Target="header1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header" Target="header5.xml"/><Relationship Id="rId41"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32" Type="http://schemas.openxmlformats.org/officeDocument/2006/relationships/header" Target="header7.xml"/><Relationship Id="rId37" Type="http://schemas.openxmlformats.org/officeDocument/2006/relationships/hyperlink" Target="http://www.unpri.org/areas-of-work/implementation-support/environmental-and-social-themed/" TargetMode="External"/><Relationship Id="rId40" Type="http://schemas.openxmlformats.org/officeDocument/2006/relationships/header" Target="header13.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footer" Target="footer3.xml"/><Relationship Id="rId28" Type="http://schemas.openxmlformats.org/officeDocument/2006/relationships/header" Target="header4.xml"/><Relationship Id="rId36" Type="http://schemas.openxmlformats.org/officeDocument/2006/relationships/image" Target="media/image13.wmf"/><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2.wmf"/><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eader" Target="header3.xml"/><Relationship Id="rId30" Type="http://schemas.openxmlformats.org/officeDocument/2006/relationships/header" Target="header6.xml"/><Relationship Id="rId35" Type="http://schemas.openxmlformats.org/officeDocument/2006/relationships/header" Target="header10.xml"/><Relationship Id="rId43"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Desktop\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Don Gerritsen</DisplayName>
        <AccountId>437</AccountId>
        <AccountType/>
      </UserInfo>
      <UserInfo>
        <DisplayName>Hitender Gujral</DisplayName>
        <AccountId>91</AccountId>
        <AccountType/>
      </UserInfo>
      <UserInfo>
        <DisplayName>Alyssa Heath</DisplayName>
        <AccountId>109</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6" ma:contentTypeDescription="" ma:contentTypeScope="" ma:versionID="54d146549aabc848a90ac30241af867b">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e54ab5593db4f2c37949c1c05ad73774"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2:SharingHintHash"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3BF346-B8B6-4ABB-8109-F17E82DC9C28}">
  <ds:schemaRefs>
    <ds:schemaRef ds:uri="http://purl.org/dc/terms/"/>
    <ds:schemaRef ds:uri="58f4f345-4ad1-474b-8443-5afef2d903e3"/>
    <ds:schemaRef ds:uri="http://schemas.microsoft.com/office/2006/documentManagement/types"/>
    <ds:schemaRef ds:uri="d1f2cb5e-90ed-446c-b55a-c8efd3225fcc"/>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2FFF56FB-B46B-4F64-A74E-964866EE6F6A}">
  <ds:schemaRefs>
    <ds:schemaRef ds:uri="http://schemas.microsoft.com/sharepoint/v3/contenttype/forms"/>
  </ds:schemaRefs>
</ds:datastoreItem>
</file>

<file path=customXml/itemProps3.xml><?xml version="1.0" encoding="utf-8"?>
<ds:datastoreItem xmlns:ds="http://schemas.openxmlformats.org/officeDocument/2006/customXml" ds:itemID="{EE2CE787-8CD9-4F2E-B1D2-2B345532E0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F3DA188-FDD5-4F56-92BC-8CB29104CA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Template>
  <TotalTime>99</TotalTime>
  <Pages>42</Pages>
  <Words>8325</Words>
  <Characters>47456</Characters>
  <Application>Microsoft Office Word</Application>
  <DocSecurity>0</DocSecurity>
  <Lines>395</Lines>
  <Paragraphs>111</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55670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Elina Rolfe</cp:lastModifiedBy>
  <cp:revision>25</cp:revision>
  <cp:lastPrinted>2015-12-04T09:48:00Z</cp:lastPrinted>
  <dcterms:created xsi:type="dcterms:W3CDTF">2015-12-01T16:33:00Z</dcterms:created>
  <dcterms:modified xsi:type="dcterms:W3CDTF">2015-12-17T17:01:00Z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